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48418" w14:textId="77777777" w:rsidR="00141C48" w:rsidRPr="00301E24" w:rsidRDefault="00141C48" w:rsidP="003A5E76">
      <w:pPr>
        <w:pStyle w:val="NTtolAnnex"/>
        <w:spacing w:before="480" w:after="240"/>
      </w:pPr>
      <w:bookmarkStart w:id="0" w:name="_Toc488765778"/>
      <w:bookmarkStart w:id="1" w:name="_Toc516654069"/>
      <w:bookmarkStart w:id="2" w:name="_Toc518045271"/>
      <w:bookmarkStart w:id="3" w:name="_Toc472417644"/>
      <w:bookmarkStart w:id="4" w:name="_Toc413056453"/>
      <w:bookmarkStart w:id="5" w:name="_Toc418617607"/>
      <w:bookmarkStart w:id="6" w:name="_Toc445901651"/>
      <w:r w:rsidRPr="00AE0B6D">
        <w:t>Annex 5. Oferta econòmica i altres criteris quantificables automàticament</w:t>
      </w:r>
      <w:bookmarkEnd w:id="0"/>
      <w:bookmarkEnd w:id="1"/>
      <w:bookmarkEnd w:id="2"/>
      <w:r w:rsidRPr="00301E24">
        <w:t xml:space="preserve"> </w:t>
      </w: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6139"/>
      </w:tblGrid>
      <w:tr w:rsidR="00141C48" w:rsidRPr="00652869" w14:paraId="48BF1595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2"/>
          </w:tcPr>
          <w:bookmarkEnd w:id="3"/>
          <w:p w14:paraId="743C4F67" w14:textId="77777777" w:rsidR="00141C48" w:rsidRPr="00652869" w:rsidRDefault="00141C48" w:rsidP="003A5E7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652869">
              <w:rPr>
                <w:rStyle w:val="ECNegreta"/>
                <w:b w:val="0"/>
              </w:rPr>
              <w:t>Informació sobre l’expedient</w:t>
            </w:r>
          </w:p>
        </w:tc>
      </w:tr>
      <w:tr w:rsidR="00141C48" w:rsidRPr="00652869" w14:paraId="426A0751" w14:textId="77777777" w:rsidTr="003A5E76">
        <w:trPr>
          <w:tblHeader w:val="0"/>
        </w:trPr>
        <w:tc>
          <w:tcPr>
            <w:tcW w:w="2535" w:type="dxa"/>
          </w:tcPr>
          <w:p w14:paraId="65ABD602" w14:textId="353C4206" w:rsidR="00141C48" w:rsidRPr="00652869" w:rsidRDefault="00141C48">
            <w:pPr>
              <w:pStyle w:val="NNormaltaula"/>
              <w:spacing w:before="60" w:after="60"/>
            </w:pPr>
            <w:r w:rsidRPr="00652869">
              <w:t>Número d</w:t>
            </w:r>
            <w:r w:rsidR="008B4042">
              <w:t>’</w:t>
            </w:r>
            <w:r w:rsidRPr="00652869">
              <w:t>expedient:</w:t>
            </w:r>
          </w:p>
        </w:tc>
        <w:tc>
          <w:tcPr>
            <w:tcW w:w="6139" w:type="dxa"/>
          </w:tcPr>
          <w:p w14:paraId="0C3E059D" w14:textId="77777777" w:rsidR="00141C48" w:rsidRPr="00652869" w:rsidRDefault="00141C48">
            <w:pPr>
              <w:pStyle w:val="NNormaltaula"/>
              <w:spacing w:before="60" w:after="60"/>
              <w:jc w:val="both"/>
            </w:pPr>
            <w:r>
              <w:t>PARLC-2026-113</w:t>
            </w:r>
          </w:p>
        </w:tc>
      </w:tr>
      <w:tr w:rsidR="00141C48" w:rsidRPr="00652869" w14:paraId="638541E0" w14:textId="77777777" w:rsidTr="003A5E76">
        <w:trPr>
          <w:tblHeader w:val="0"/>
        </w:trPr>
        <w:tc>
          <w:tcPr>
            <w:tcW w:w="2535" w:type="dxa"/>
          </w:tcPr>
          <w:p w14:paraId="78A77980" w14:textId="77777777" w:rsidR="00141C48" w:rsidRPr="00652869" w:rsidRDefault="00141C48" w:rsidP="003A5E76">
            <w:pPr>
              <w:pStyle w:val="NNormaltaula"/>
              <w:spacing w:before="60" w:after="60"/>
            </w:pPr>
            <w:r w:rsidRPr="00652869">
              <w:t xml:space="preserve">Contractació: </w:t>
            </w:r>
          </w:p>
        </w:tc>
        <w:tc>
          <w:tcPr>
            <w:tcW w:w="6139" w:type="dxa"/>
          </w:tcPr>
          <w:p w14:paraId="4BED23DA" w14:textId="7DD0236E" w:rsidR="00141C48" w:rsidRPr="00652869" w:rsidRDefault="00141C48">
            <w:pPr>
              <w:pStyle w:val="NNormaltaula"/>
              <w:spacing w:before="60" w:after="60"/>
            </w:pPr>
            <w:r>
              <w:t>Control preventiu de</w:t>
            </w:r>
            <w:r w:rsidR="00DC2C0C">
              <w:t xml:space="preserve"> </w:t>
            </w:r>
            <w:r>
              <w:t>glaucoma per al personal del Parlament</w:t>
            </w:r>
          </w:p>
        </w:tc>
      </w:tr>
      <w:tr w:rsidR="00141C48" w:rsidRPr="00652869" w14:paraId="67EE9869" w14:textId="77777777" w:rsidTr="003A5E76">
        <w:trPr>
          <w:tblHeader w:val="0"/>
        </w:trPr>
        <w:tc>
          <w:tcPr>
            <w:tcW w:w="8674" w:type="dxa"/>
            <w:gridSpan w:val="2"/>
            <w:shd w:val="clear" w:color="auto" w:fill="F2DBDB" w:themeFill="accent2" w:themeFillTint="33"/>
          </w:tcPr>
          <w:p w14:paraId="0A3D2CDC" w14:textId="77777777" w:rsidR="00141C48" w:rsidRPr="00652869" w:rsidRDefault="00141C48" w:rsidP="003A5E7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>
              <w:rPr>
                <w:rStyle w:val="ECNegreta"/>
                <w:b w:val="0"/>
              </w:rPr>
              <w:t>Informació sobre l’empresa licitadora</w:t>
            </w:r>
          </w:p>
        </w:tc>
      </w:tr>
      <w:tr w:rsidR="00141C48" w:rsidRPr="00F57812" w14:paraId="7E118809" w14:textId="77777777" w:rsidTr="003A5E76">
        <w:trPr>
          <w:tblHeader w:val="0"/>
        </w:trPr>
        <w:tc>
          <w:tcPr>
            <w:tcW w:w="2535" w:type="dxa"/>
          </w:tcPr>
          <w:p w14:paraId="4759DF97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 xml:space="preserve">Nom i cognoms: </w:t>
            </w:r>
          </w:p>
        </w:tc>
        <w:tc>
          <w:tcPr>
            <w:tcW w:w="6139" w:type="dxa"/>
          </w:tcPr>
          <w:p w14:paraId="5DE38FD3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F57812" w14:paraId="51EF0230" w14:textId="77777777" w:rsidTr="003A5E76">
        <w:trPr>
          <w:trHeight w:val="88"/>
          <w:tblHeader w:val="0"/>
        </w:trPr>
        <w:tc>
          <w:tcPr>
            <w:tcW w:w="2535" w:type="dxa"/>
          </w:tcPr>
          <w:p w14:paraId="019CC12D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>NIF:</w:t>
            </w:r>
          </w:p>
        </w:tc>
        <w:tc>
          <w:tcPr>
            <w:tcW w:w="6139" w:type="dxa"/>
          </w:tcPr>
          <w:p w14:paraId="75AB9138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F57812" w14:paraId="6E316CED" w14:textId="77777777" w:rsidTr="003A5E76">
        <w:trPr>
          <w:tblHeader w:val="0"/>
        </w:trPr>
        <w:tc>
          <w:tcPr>
            <w:tcW w:w="2535" w:type="dxa"/>
          </w:tcPr>
          <w:p w14:paraId="5933BF95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>En nom propi o en representació de l’empresa:</w:t>
            </w:r>
          </w:p>
        </w:tc>
        <w:tc>
          <w:tcPr>
            <w:tcW w:w="6139" w:type="dxa"/>
          </w:tcPr>
          <w:p w14:paraId="3149904B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</w:tbl>
    <w:p w14:paraId="792CBE93" w14:textId="34EC20CF" w:rsidR="00141C48" w:rsidRPr="00F57812" w:rsidRDefault="00141C48" w:rsidP="003A5E76">
      <w:pPr>
        <w:pStyle w:val="NNormal"/>
      </w:pPr>
      <w:r>
        <w:t>A fi</w:t>
      </w:r>
      <w:r w:rsidRPr="00F57812">
        <w:t xml:space="preserve"> de participar en la licitació de la contractació indicada en l</w:t>
      </w:r>
      <w:r w:rsidR="008B4042">
        <w:t>’</w:t>
      </w:r>
      <w:r w:rsidRPr="00F57812">
        <w:t>encapçalament, de conformitat amb el que estableix l’article 73.1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4497FE9E" w14:textId="77777777" w:rsidR="00141C48" w:rsidRPr="00F57812" w:rsidRDefault="00141C48" w:rsidP="003A5E76">
      <w:pPr>
        <w:pStyle w:val="NTtoltercer"/>
        <w:spacing w:after="240"/>
      </w:pPr>
      <w:r w:rsidRPr="00F57812">
        <w:t>MANIFESTO:</w:t>
      </w:r>
    </w:p>
    <w:p w14:paraId="160FDEEC" w14:textId="61B363C3" w:rsidR="00141C48" w:rsidRPr="00F57812" w:rsidRDefault="00141C48" w:rsidP="003A5E76">
      <w:pPr>
        <w:pStyle w:val="NNormal"/>
      </w:pPr>
      <w:r w:rsidRPr="00F57812">
        <w:t>1. Que m</w:t>
      </w:r>
      <w:r w:rsidR="008B4042">
        <w:t>’</w:t>
      </w:r>
      <w:r w:rsidRPr="00F57812">
        <w:t>he assabentat del procediment que es tramita per a adjudicar la contractació indicada en l’encapçalament i que vull prendre-hi part.</w:t>
      </w:r>
    </w:p>
    <w:p w14:paraId="79E7D04F" w14:textId="3EE51D86" w:rsidR="00141C48" w:rsidRPr="00F57812" w:rsidRDefault="00141C48" w:rsidP="003A5E76">
      <w:pPr>
        <w:pStyle w:val="NNormal"/>
      </w:pPr>
      <w:r w:rsidRPr="00F57812">
        <w:t>2. Que em comprometo a prestar el servei d</w:t>
      </w:r>
      <w:r w:rsidR="008B4042">
        <w:t>’</w:t>
      </w:r>
      <w:r w:rsidRPr="00F57812">
        <w:t xml:space="preserve">acord amb el plec de clàusules administratives i el plec de prescripcions tècniques, que declaro conèixer i que accepto de manera incondicional, </w:t>
      </w:r>
      <w:r w:rsidR="00E972E4">
        <w:t xml:space="preserve">de conformitat </w:t>
      </w:r>
      <w:r w:rsidRPr="00F57812">
        <w:t>amb l’oferta que faig constar en aquesta proposta.</w:t>
      </w:r>
    </w:p>
    <w:p w14:paraId="4D2F58F7" w14:textId="76AA7CFC" w:rsidR="00141C48" w:rsidRDefault="00141C48" w:rsidP="003A5E76">
      <w:pPr>
        <w:pStyle w:val="NNormal"/>
      </w:pPr>
      <w:r w:rsidRPr="00F57812">
        <w:t>3. Qu</w:t>
      </w:r>
      <w:r w:rsidRPr="00216EE8">
        <w:t xml:space="preserve">e </w:t>
      </w:r>
      <w:r>
        <w:t>els preus unitaris per a l</w:t>
      </w:r>
      <w:r w:rsidR="00E972E4">
        <w:t>’</w:t>
      </w:r>
      <w:r w:rsidRPr="00216EE8">
        <w:t>execució del contracte, al</w:t>
      </w:r>
      <w:r w:rsidR="00F57879">
        <w:t>s</w:t>
      </w:r>
      <w:r w:rsidRPr="00216EE8">
        <w:t xml:space="preserve"> qual</w:t>
      </w:r>
      <w:r w:rsidR="00F57879">
        <w:t>s</w:t>
      </w:r>
      <w:r w:rsidRPr="00216EE8">
        <w:t xml:space="preserve"> em comprometo, per a tota la durada</w:t>
      </w:r>
      <w:r>
        <w:t xml:space="preserve"> del contracte,</w:t>
      </w:r>
      <w:r w:rsidRPr="00216EE8">
        <w:t xml:space="preserve"> </w:t>
      </w:r>
      <w:r w:rsidR="00F57879">
        <w:t>són els</w:t>
      </w:r>
      <w:r w:rsidRPr="00216EE8">
        <w:t xml:space="preserve"> següent</w:t>
      </w:r>
      <w:r w:rsidR="00F57879">
        <w:t>s</w:t>
      </w:r>
      <w:r w:rsidRPr="00216EE8">
        <w:t>:</w:t>
      </w:r>
    </w:p>
    <w:tbl>
      <w:tblPr>
        <w:tblStyle w:val="Tablaconcuadrcula121"/>
        <w:tblW w:w="5000" w:type="pct"/>
        <w:tblLook w:val="04A0" w:firstRow="1" w:lastRow="0" w:firstColumn="1" w:lastColumn="0" w:noHBand="0" w:noVBand="1"/>
      </w:tblPr>
      <w:tblGrid>
        <w:gridCol w:w="4962"/>
        <w:gridCol w:w="1701"/>
        <w:gridCol w:w="2123"/>
      </w:tblGrid>
      <w:tr w:rsidR="00141C48" w:rsidRPr="00A85EDE" w14:paraId="613E17DB" w14:textId="77777777" w:rsidTr="007156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4962" w:type="dxa"/>
            <w:tcBorders>
              <w:bottom w:val="single" w:sz="4" w:space="0" w:color="C00000"/>
            </w:tcBorders>
          </w:tcPr>
          <w:p w14:paraId="2C74D5B9" w14:textId="77777777" w:rsidR="00141C48" w:rsidRPr="00F056B0" w:rsidRDefault="00141C48" w:rsidP="003A5E76">
            <w:pPr>
              <w:pStyle w:val="NNormal"/>
              <w:rPr>
                <w:b/>
              </w:rPr>
            </w:pPr>
            <w:r w:rsidRPr="00F056B0">
              <w:rPr>
                <w:b/>
              </w:rPr>
              <w:t>OFERTA DE L’EMPRESA LICITADORA</w:t>
            </w:r>
          </w:p>
        </w:tc>
        <w:tc>
          <w:tcPr>
            <w:tcW w:w="1701" w:type="dxa"/>
          </w:tcPr>
          <w:p w14:paraId="5DE4A105" w14:textId="2A5A787C" w:rsidR="00715677" w:rsidRDefault="00141C48" w:rsidP="00715677">
            <w:pPr>
              <w:pStyle w:val="NNormal"/>
              <w:jc w:val="center"/>
            </w:pPr>
            <w:r w:rsidRPr="00A85EDE">
              <w:t>Preu unitari màxim per prova</w:t>
            </w:r>
          </w:p>
          <w:p w14:paraId="1937D374" w14:textId="38B39EEC" w:rsidR="00141C48" w:rsidRPr="00A85EDE" w:rsidRDefault="00141C48" w:rsidP="00715677">
            <w:pPr>
              <w:pStyle w:val="NNormal"/>
              <w:jc w:val="center"/>
            </w:pPr>
            <w:r w:rsidRPr="00A85EDE">
              <w:t>(IVA exempt)</w:t>
            </w:r>
          </w:p>
        </w:tc>
        <w:tc>
          <w:tcPr>
            <w:tcW w:w="2123" w:type="dxa"/>
          </w:tcPr>
          <w:p w14:paraId="0DB7DA4B" w14:textId="77777777" w:rsidR="00141C48" w:rsidRPr="00A85EDE" w:rsidRDefault="00141C48" w:rsidP="00715677">
            <w:pPr>
              <w:pStyle w:val="NNormal"/>
              <w:jc w:val="center"/>
            </w:pPr>
            <w:r w:rsidRPr="00715677">
              <w:rPr>
                <w:b/>
              </w:rPr>
              <w:t>Preu unitari ofert</w:t>
            </w:r>
            <w:r w:rsidRPr="00A85EDE">
              <w:t xml:space="preserve"> (IVA exempt)</w:t>
            </w:r>
          </w:p>
        </w:tc>
      </w:tr>
      <w:tr w:rsidR="00141C48" w:rsidRPr="00F347A9" w14:paraId="4E8D1A3A" w14:textId="77777777" w:rsidTr="007156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4962" w:type="dxa"/>
            <w:shd w:val="clear" w:color="auto" w:fill="auto"/>
          </w:tcPr>
          <w:p w14:paraId="262617A2" w14:textId="77777777" w:rsidR="00141C48" w:rsidRPr="00F347A9" w:rsidDel="00C816B9" w:rsidRDefault="00141C48" w:rsidP="00173D5F">
            <w:pPr>
              <w:pStyle w:val="NNormal"/>
              <w:jc w:val="both"/>
            </w:pPr>
            <w:r w:rsidRPr="006439BA">
              <w:t>Mòdul A: Control preventiu de glaucoma (inclou la visita) per a més grans de quaranta anys o amb antecedents</w:t>
            </w:r>
          </w:p>
        </w:tc>
        <w:tc>
          <w:tcPr>
            <w:tcW w:w="1701" w:type="dxa"/>
            <w:shd w:val="clear" w:color="auto" w:fill="FFFFFF" w:themeFill="background1"/>
          </w:tcPr>
          <w:p w14:paraId="1E656AFC" w14:textId="77777777" w:rsidR="00141C48" w:rsidRPr="00F347A9" w:rsidRDefault="00141C48" w:rsidP="00715677">
            <w:pPr>
              <w:pStyle w:val="NNormal"/>
              <w:jc w:val="right"/>
            </w:pPr>
            <w:r>
              <w:t>60</w:t>
            </w:r>
            <w:r w:rsidRPr="004C706A">
              <w:t>,00 €/u</w:t>
            </w:r>
            <w:r>
              <w:t>.</w:t>
            </w:r>
          </w:p>
        </w:tc>
        <w:tc>
          <w:tcPr>
            <w:tcW w:w="2123" w:type="dxa"/>
            <w:shd w:val="clear" w:color="auto" w:fill="FFFFFF" w:themeFill="background1"/>
          </w:tcPr>
          <w:p w14:paraId="33C603D0" w14:textId="24000E5F" w:rsidR="00141C48" w:rsidRPr="00FE5E5F" w:rsidRDefault="00141C48" w:rsidP="00715677">
            <w:pPr>
              <w:pStyle w:val="NNormal"/>
              <w:jc w:val="right"/>
              <w:rPr>
                <w:b/>
              </w:rPr>
            </w:pPr>
            <w:r w:rsidRPr="00FE5E5F">
              <w:rPr>
                <w:b/>
                <w:szCs w:val="18"/>
              </w:rPr>
              <w:t>€/u</w:t>
            </w:r>
            <w:r w:rsidR="00D406FE">
              <w:rPr>
                <w:b/>
                <w:szCs w:val="18"/>
              </w:rPr>
              <w:t>.</w:t>
            </w:r>
          </w:p>
        </w:tc>
      </w:tr>
      <w:tr w:rsidR="00141C48" w:rsidRPr="00F347A9" w14:paraId="301D8A17" w14:textId="77777777" w:rsidTr="007156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4962" w:type="dxa"/>
            <w:shd w:val="clear" w:color="auto" w:fill="auto"/>
          </w:tcPr>
          <w:p w14:paraId="163410D8" w14:textId="77777777" w:rsidR="00141C48" w:rsidRDefault="00141C48" w:rsidP="00173D5F">
            <w:pPr>
              <w:pStyle w:val="NNormal"/>
              <w:jc w:val="both"/>
            </w:pPr>
            <w:r>
              <w:t xml:space="preserve">Mòdul B: </w:t>
            </w:r>
            <w:r w:rsidRPr="005F6EC9">
              <w:t xml:space="preserve">Prova complementària (campimetria o tomografia de coherència òptica o </w:t>
            </w:r>
            <w:proofErr w:type="spellStart"/>
            <w:r w:rsidRPr="005F6EC9">
              <w:t>gonioscòpia</w:t>
            </w:r>
            <w:proofErr w:type="spellEnd"/>
            <w:r w:rsidRPr="005F6EC9">
              <w:t>)</w:t>
            </w:r>
            <w:r w:rsidDel="006302A4"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14:paraId="6676E5EA" w14:textId="77777777" w:rsidR="00141C48" w:rsidRDefault="00141C48" w:rsidP="00715677">
            <w:pPr>
              <w:pStyle w:val="NNormal"/>
              <w:jc w:val="right"/>
            </w:pPr>
            <w:r>
              <w:t>50</w:t>
            </w:r>
            <w:r w:rsidRPr="006F4433">
              <w:t>,00 €/u</w:t>
            </w:r>
            <w:r>
              <w:t>.</w:t>
            </w:r>
          </w:p>
        </w:tc>
        <w:tc>
          <w:tcPr>
            <w:tcW w:w="2123" w:type="dxa"/>
            <w:shd w:val="clear" w:color="auto" w:fill="FFFFFF" w:themeFill="background1"/>
          </w:tcPr>
          <w:p w14:paraId="7A5F2BBA" w14:textId="7B79E096" w:rsidR="00141C48" w:rsidRPr="00FE5E5F" w:rsidRDefault="00141C48" w:rsidP="00715677">
            <w:pPr>
              <w:pStyle w:val="NNormal"/>
              <w:jc w:val="right"/>
              <w:rPr>
                <w:b/>
              </w:rPr>
            </w:pPr>
            <w:r w:rsidRPr="00FE5E5F">
              <w:rPr>
                <w:b/>
                <w:szCs w:val="18"/>
              </w:rPr>
              <w:t>€/u</w:t>
            </w:r>
            <w:r w:rsidR="00D406FE">
              <w:rPr>
                <w:b/>
                <w:szCs w:val="18"/>
              </w:rPr>
              <w:t>.</w:t>
            </w:r>
          </w:p>
        </w:tc>
      </w:tr>
      <w:tr w:rsidR="00141C48" w:rsidRPr="00F347A9" w14:paraId="01A7E137" w14:textId="77777777" w:rsidTr="007156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4962" w:type="dxa"/>
            <w:shd w:val="clear" w:color="auto" w:fill="auto"/>
          </w:tcPr>
          <w:p w14:paraId="78475038" w14:textId="77777777" w:rsidR="00141C48" w:rsidRDefault="00141C48" w:rsidP="00173D5F">
            <w:pPr>
              <w:pStyle w:val="NNormal"/>
              <w:jc w:val="both"/>
            </w:pPr>
            <w:r w:rsidRPr="006F1B08">
              <w:t>Refracció (ajustament o graduació òptica)</w:t>
            </w:r>
          </w:p>
        </w:tc>
        <w:tc>
          <w:tcPr>
            <w:tcW w:w="1701" w:type="dxa"/>
            <w:shd w:val="clear" w:color="auto" w:fill="FFFFFF" w:themeFill="background1"/>
          </w:tcPr>
          <w:p w14:paraId="62DD7991" w14:textId="77777777" w:rsidR="00141C48" w:rsidRDefault="00141C48" w:rsidP="00715677">
            <w:pPr>
              <w:pStyle w:val="NNormal"/>
              <w:jc w:val="right"/>
            </w:pPr>
            <w:r>
              <w:t>1</w:t>
            </w:r>
            <w:r w:rsidRPr="006F4433">
              <w:t>0</w:t>
            </w:r>
            <w:r>
              <w:t>,00</w:t>
            </w:r>
            <w:r w:rsidRPr="006F4433">
              <w:t xml:space="preserve"> €/u</w:t>
            </w:r>
            <w:r>
              <w:t>.</w:t>
            </w:r>
          </w:p>
        </w:tc>
        <w:tc>
          <w:tcPr>
            <w:tcW w:w="2123" w:type="dxa"/>
            <w:shd w:val="clear" w:color="auto" w:fill="FFFFFF" w:themeFill="background1"/>
          </w:tcPr>
          <w:p w14:paraId="658D8804" w14:textId="39DB4BE4" w:rsidR="00141C48" w:rsidRPr="00FE5E5F" w:rsidRDefault="00141C48" w:rsidP="00715677">
            <w:pPr>
              <w:pStyle w:val="NNormal"/>
              <w:jc w:val="right"/>
              <w:rPr>
                <w:b/>
              </w:rPr>
            </w:pPr>
            <w:r w:rsidRPr="00FE5E5F">
              <w:rPr>
                <w:b/>
                <w:szCs w:val="18"/>
              </w:rPr>
              <w:t>€/u</w:t>
            </w:r>
            <w:r w:rsidR="00D406FE">
              <w:rPr>
                <w:b/>
                <w:szCs w:val="18"/>
              </w:rPr>
              <w:t>.</w:t>
            </w:r>
          </w:p>
        </w:tc>
      </w:tr>
    </w:tbl>
    <w:p w14:paraId="2077B3B4" w14:textId="2DEBDA62" w:rsidR="00141C48" w:rsidRDefault="00141C48" w:rsidP="003A5E76">
      <w:pPr>
        <w:pStyle w:val="NNormal"/>
      </w:pPr>
      <w:r>
        <w:lastRenderedPageBreak/>
        <w:t xml:space="preserve">4. </w:t>
      </w:r>
      <w:r w:rsidRPr="00F25CE0">
        <w:t>Que</w:t>
      </w:r>
      <w:r>
        <w:t>,</w:t>
      </w:r>
      <w:r w:rsidRPr="00F25CE0">
        <w:t xml:space="preserve"> respecte </w:t>
      </w:r>
      <w:r>
        <w:t>a</w:t>
      </w:r>
      <w:r w:rsidRPr="00F25CE0">
        <w:t>ls altres criteris d</w:t>
      </w:r>
      <w:r>
        <w:t>’</w:t>
      </w:r>
      <w:r w:rsidRPr="00F25CE0">
        <w:t>adjudicació automàtics, em comprometo amb l</w:t>
      </w:r>
      <w:r>
        <w:t>’</w:t>
      </w:r>
      <w:r w:rsidRPr="00F25CE0">
        <w:t xml:space="preserve">oferta següent: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371"/>
        <w:gridCol w:w="1415"/>
      </w:tblGrid>
      <w:tr w:rsidR="00310A4C" w14:paraId="152258FB" w14:textId="77777777" w:rsidTr="00F056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7371" w:type="dxa"/>
          </w:tcPr>
          <w:p w14:paraId="0266BA38" w14:textId="34AD2B53" w:rsidR="00310A4C" w:rsidRDefault="00310A4C" w:rsidP="004163F3">
            <w:pPr>
              <w:pStyle w:val="NNormaltaula"/>
              <w:spacing w:before="60" w:after="60"/>
              <w:jc w:val="both"/>
            </w:pPr>
            <w:r w:rsidRPr="009A16F0">
              <w:t>II. Experiència professional de l’oftalmòleg o oftalmòloga adscrit al servei, addicional a l’exigida en el plec de prescripcions tècniques</w:t>
            </w:r>
          </w:p>
        </w:tc>
        <w:tc>
          <w:tcPr>
            <w:tcW w:w="1415" w:type="dxa"/>
          </w:tcPr>
          <w:p w14:paraId="3A02B68F" w14:textId="3B3E872E" w:rsidR="00310A4C" w:rsidRPr="004163F3" w:rsidRDefault="004163F3" w:rsidP="00F056B0">
            <w:pPr>
              <w:pStyle w:val="NNormaltaula"/>
              <w:spacing w:before="60" w:after="60"/>
              <w:jc w:val="center"/>
              <w:rPr>
                <w:i/>
              </w:rPr>
            </w:pPr>
            <w:r w:rsidRPr="004163F3">
              <w:rPr>
                <w:i/>
              </w:rPr>
              <w:t>(Només podeu marcar una opció</w:t>
            </w:r>
            <w:r w:rsidR="00CD573D">
              <w:rPr>
                <w:i/>
              </w:rPr>
              <w:t>.</w:t>
            </w:r>
            <w:r w:rsidR="00310A4C" w:rsidRPr="004163F3">
              <w:rPr>
                <w:i/>
              </w:rPr>
              <w:t>)</w:t>
            </w:r>
          </w:p>
        </w:tc>
      </w:tr>
      <w:tr w:rsidR="00310A4C" w14:paraId="0754724F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61BC552C" w14:textId="7DC30BE2" w:rsidR="00310A4C" w:rsidRDefault="00310A4C" w:rsidP="004163F3">
            <w:pPr>
              <w:pStyle w:val="NNormaltaula"/>
              <w:spacing w:before="60" w:after="60"/>
              <w:jc w:val="both"/>
            </w:pPr>
            <w:r w:rsidRPr="009A16F0">
              <w:t>Experiència igual o superior a deu anys</w:t>
            </w:r>
          </w:p>
        </w:tc>
        <w:sdt>
          <w:sdtPr>
            <w:id w:val="-168557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111C5779" w14:textId="111665C9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261202B4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35DC52BA" w14:textId="600B6577" w:rsidR="00310A4C" w:rsidRDefault="00310A4C" w:rsidP="004163F3">
            <w:pPr>
              <w:pStyle w:val="NNormaltaula"/>
              <w:spacing w:before="60" w:after="60"/>
              <w:jc w:val="both"/>
            </w:pPr>
            <w:r w:rsidRPr="009A16F0">
              <w:t>Experiència igual o superior a set anys i inferior a deu</w:t>
            </w:r>
          </w:p>
        </w:tc>
        <w:sdt>
          <w:sdtPr>
            <w:id w:val="-710957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605E8B47" w14:textId="7842A60E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2A6E6A54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21FE67C7" w14:textId="312DFEA7" w:rsidR="00310A4C" w:rsidRDefault="00310A4C" w:rsidP="004163F3">
            <w:pPr>
              <w:pStyle w:val="NNormaltaula"/>
              <w:spacing w:before="60" w:after="60"/>
              <w:jc w:val="both"/>
            </w:pPr>
            <w:r w:rsidRPr="009A16F0">
              <w:t>Experiència igual o superior a cinc anys i inferior a set</w:t>
            </w:r>
          </w:p>
        </w:tc>
        <w:sdt>
          <w:sdtPr>
            <w:id w:val="-1748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37E01410" w14:textId="29650DD8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2EAE5F3B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628F849C" w14:textId="2724A4AC" w:rsidR="00310A4C" w:rsidRDefault="00310A4C" w:rsidP="004163F3">
            <w:pPr>
              <w:pStyle w:val="NNormaltaula"/>
              <w:spacing w:before="60" w:after="60"/>
              <w:jc w:val="both"/>
            </w:pPr>
            <w:r w:rsidRPr="009A16F0">
              <w:t>Experiència igual o superior a tres anys i inferior a cinc</w:t>
            </w:r>
          </w:p>
        </w:tc>
        <w:sdt>
          <w:sdtPr>
            <w:id w:val="-1088456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36DF46DD" w14:textId="7B974884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11972E09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4364EC0A" w14:textId="56EB5AA5" w:rsidR="00310A4C" w:rsidRDefault="00310A4C" w:rsidP="004163F3">
            <w:pPr>
              <w:pStyle w:val="NNormaltaula"/>
              <w:spacing w:before="60" w:after="60"/>
              <w:jc w:val="both"/>
            </w:pPr>
            <w:r w:rsidRPr="009A16F0">
              <w:t>Experiència superior a un any i inferior a tres</w:t>
            </w:r>
          </w:p>
        </w:tc>
        <w:sdt>
          <w:sdtPr>
            <w:id w:val="35869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11C0194C" w14:textId="57C320AB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F5969" w14:paraId="3A2C9774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703AE877" w14:textId="4E84D626" w:rsidR="000F5969" w:rsidRPr="009A16F0" w:rsidRDefault="000F5969" w:rsidP="004163F3">
            <w:pPr>
              <w:pStyle w:val="NNormaltaula"/>
              <w:spacing w:before="60" w:after="60"/>
            </w:pPr>
            <w:r w:rsidRPr="00F57879">
              <w:t xml:space="preserve">No té experiència </w:t>
            </w:r>
            <w:r w:rsidR="00404DD8" w:rsidRPr="00F57879">
              <w:t>superior a un any</w:t>
            </w:r>
            <w:r w:rsidR="00414A22">
              <w:t>.</w:t>
            </w:r>
          </w:p>
        </w:tc>
        <w:sdt>
          <w:sdtPr>
            <w:id w:val="-1444450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1EF50E26" w14:textId="67CD1E43" w:rsidR="000F5969" w:rsidRDefault="00EB70B4" w:rsidP="00F056B0">
                <w:pPr>
                  <w:pStyle w:val="NNormaltaula"/>
                  <w:spacing w:before="60" w:after="60"/>
                  <w:jc w:val="center"/>
                </w:pPr>
                <w:r w:rsidRPr="00EB70B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  <w:tr w:rsidR="00310A4C" w14:paraId="75399CBF" w14:textId="77777777" w:rsidTr="00FE5E5F">
        <w:trPr>
          <w:tblHeader w:val="0"/>
        </w:trPr>
        <w:tc>
          <w:tcPr>
            <w:tcW w:w="7371" w:type="dxa"/>
            <w:shd w:val="clear" w:color="auto" w:fill="F2DBDB" w:themeFill="accent2" w:themeFillTint="33"/>
          </w:tcPr>
          <w:p w14:paraId="016E0746" w14:textId="3A75544C" w:rsidR="00310A4C" w:rsidRDefault="00310A4C" w:rsidP="004163F3">
            <w:pPr>
              <w:pStyle w:val="NNormaltaula"/>
              <w:spacing w:before="60" w:after="60"/>
              <w:jc w:val="both"/>
            </w:pPr>
            <w:r w:rsidRPr="00B664B1">
              <w:t>III. Millora del temps d’espera màxim abans d’iniciar el control preventiu de glaucoma i del temps d’estada a les instal·lacions per a fer les proves del mòdul A del control preventiu de glaucoma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14:paraId="7519AE1E" w14:textId="06FD7E8D" w:rsidR="00310A4C" w:rsidRDefault="004163F3" w:rsidP="00F056B0">
            <w:pPr>
              <w:pStyle w:val="NNormaltaula"/>
              <w:spacing w:before="60" w:after="60"/>
              <w:jc w:val="center"/>
            </w:pPr>
            <w:r w:rsidRPr="004163F3">
              <w:rPr>
                <w:i/>
              </w:rPr>
              <w:t>(Només podeu marcar una opció</w:t>
            </w:r>
            <w:r w:rsidR="00CD573D">
              <w:rPr>
                <w:i/>
              </w:rPr>
              <w:t>.</w:t>
            </w:r>
            <w:r w:rsidRPr="004163F3">
              <w:rPr>
                <w:i/>
              </w:rPr>
              <w:t>)</w:t>
            </w:r>
          </w:p>
        </w:tc>
      </w:tr>
      <w:tr w:rsidR="00310A4C" w14:paraId="59C3CC78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22DD3218" w14:textId="0589D18D" w:rsidR="00310A4C" w:rsidRDefault="00310A4C">
            <w:pPr>
              <w:pStyle w:val="NNormaltaula"/>
              <w:spacing w:before="60" w:after="60"/>
              <w:jc w:val="both"/>
            </w:pPr>
            <w:r w:rsidRPr="00B664B1">
              <w:t>Em comprometo que el temps d’espera màxim sigui de 15 minuts abans de l’inici del control preventiu de glaucoma i que el temps d’estada a les instal·lacions sigui, com a màxim, de 60 minuts, per a les proves del mòdul A.</w:t>
            </w:r>
          </w:p>
        </w:tc>
        <w:sdt>
          <w:sdtPr>
            <w:id w:val="1235201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1AD78987" w14:textId="6A267028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20F96772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7C789C1B" w14:textId="76DDAEFF" w:rsidR="00310A4C" w:rsidRDefault="00310A4C" w:rsidP="004163F3">
            <w:pPr>
              <w:pStyle w:val="NNormaltaula"/>
              <w:spacing w:before="60" w:after="60"/>
              <w:jc w:val="both"/>
            </w:pPr>
            <w:r w:rsidRPr="00B664B1">
              <w:t>No m’hi comprometo.</w:t>
            </w:r>
          </w:p>
        </w:tc>
        <w:sdt>
          <w:sdtPr>
            <w:id w:val="1820837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3A09B1DE" w14:textId="2CA62B00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6B692641" w14:textId="77777777" w:rsidTr="00FE5E5F">
        <w:trPr>
          <w:tblHeader w:val="0"/>
        </w:trPr>
        <w:tc>
          <w:tcPr>
            <w:tcW w:w="7371" w:type="dxa"/>
            <w:shd w:val="clear" w:color="auto" w:fill="F2DBDB" w:themeFill="accent2" w:themeFillTint="33"/>
          </w:tcPr>
          <w:p w14:paraId="04C18D65" w14:textId="60C09AB1" w:rsidR="00310A4C" w:rsidRDefault="00310A4C" w:rsidP="004163F3">
            <w:pPr>
              <w:pStyle w:val="NNormaltaula"/>
              <w:spacing w:before="60" w:after="60"/>
              <w:jc w:val="both"/>
            </w:pPr>
            <w:r w:rsidRPr="00B97542">
              <w:t>IV. Compromís de fer les proves del mòdul B en la mateixa visita de les proves del mòdul A, en cas necessari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14:paraId="105A1876" w14:textId="4289A013" w:rsidR="00310A4C" w:rsidRDefault="004163F3" w:rsidP="00F056B0">
            <w:pPr>
              <w:pStyle w:val="NNormaltaula"/>
              <w:spacing w:before="60" w:after="60"/>
              <w:jc w:val="center"/>
            </w:pPr>
            <w:r w:rsidRPr="004163F3">
              <w:rPr>
                <w:i/>
              </w:rPr>
              <w:t>(Només podeu marcar una opció</w:t>
            </w:r>
            <w:r w:rsidR="00CD573D">
              <w:rPr>
                <w:i/>
              </w:rPr>
              <w:t>.</w:t>
            </w:r>
            <w:r w:rsidRPr="004163F3">
              <w:rPr>
                <w:i/>
              </w:rPr>
              <w:t>)</w:t>
            </w:r>
          </w:p>
        </w:tc>
      </w:tr>
      <w:tr w:rsidR="00310A4C" w14:paraId="5785C2E6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21E46635" w14:textId="60DE317D" w:rsidR="00310A4C" w:rsidRDefault="00310A4C" w:rsidP="004163F3">
            <w:pPr>
              <w:pStyle w:val="NNormaltaula"/>
              <w:spacing w:before="60" w:after="60"/>
              <w:jc w:val="both"/>
            </w:pPr>
            <w:r w:rsidRPr="00B97542">
              <w:t>M’hi comprometo.</w:t>
            </w:r>
          </w:p>
        </w:tc>
        <w:sdt>
          <w:sdtPr>
            <w:id w:val="985897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5231B1FB" w14:textId="22D93918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575F0B90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294A17A6" w14:textId="4F1AEE3B" w:rsidR="00310A4C" w:rsidRDefault="00310A4C" w:rsidP="004163F3">
            <w:pPr>
              <w:pStyle w:val="NNormaltaula"/>
              <w:spacing w:before="60" w:after="60"/>
              <w:jc w:val="both"/>
            </w:pPr>
            <w:r w:rsidRPr="00B97542">
              <w:t>No m’hi comprometo.</w:t>
            </w:r>
          </w:p>
        </w:tc>
        <w:sdt>
          <w:sdtPr>
            <w:id w:val="977346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1A7A0D5B" w14:textId="1217D7FA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22AE592B" w14:textId="77777777" w:rsidTr="00FE5E5F">
        <w:trPr>
          <w:tblHeader w:val="0"/>
        </w:trPr>
        <w:tc>
          <w:tcPr>
            <w:tcW w:w="7371" w:type="dxa"/>
            <w:shd w:val="clear" w:color="auto" w:fill="F2DBDB" w:themeFill="accent2" w:themeFillTint="33"/>
          </w:tcPr>
          <w:p w14:paraId="0FABC0B0" w14:textId="1338C765" w:rsidR="00310A4C" w:rsidRDefault="00310A4C">
            <w:pPr>
              <w:pStyle w:val="NNormaltaula"/>
              <w:spacing w:before="60" w:after="60"/>
              <w:jc w:val="both"/>
            </w:pPr>
            <w:r w:rsidRPr="00186CE7">
              <w:t>V. Millora del termini del lliurament dels resultats del control preventiu de glaucoma, establert en set dies naturals en el plec de prescripcions tècniques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14:paraId="4B0BE71E" w14:textId="11495186" w:rsidR="00310A4C" w:rsidRDefault="004163F3" w:rsidP="00F056B0">
            <w:pPr>
              <w:pStyle w:val="NNormaltaula"/>
              <w:spacing w:before="60" w:after="60"/>
              <w:jc w:val="center"/>
            </w:pPr>
            <w:r w:rsidRPr="004163F3">
              <w:rPr>
                <w:i/>
              </w:rPr>
              <w:t>(Només podeu marcar una opció</w:t>
            </w:r>
            <w:r w:rsidR="00CD573D">
              <w:rPr>
                <w:i/>
              </w:rPr>
              <w:t>.</w:t>
            </w:r>
            <w:r w:rsidRPr="004163F3">
              <w:rPr>
                <w:i/>
              </w:rPr>
              <w:t>)</w:t>
            </w:r>
          </w:p>
        </w:tc>
      </w:tr>
      <w:tr w:rsidR="00310A4C" w14:paraId="01185241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25D8E3F4" w14:textId="4225BC44" w:rsidR="00310A4C" w:rsidRDefault="00310A4C" w:rsidP="004163F3">
            <w:pPr>
              <w:pStyle w:val="NNormaltaula"/>
              <w:spacing w:before="60" w:after="60"/>
              <w:jc w:val="both"/>
            </w:pPr>
            <w:r w:rsidRPr="00186CE7">
              <w:t xml:space="preserve">Em comprometo a lliurar els resultats de les proves en dos dies naturals o </w:t>
            </w:r>
            <w:r w:rsidR="00DD376F">
              <w:t xml:space="preserve">en un termini </w:t>
            </w:r>
            <w:r w:rsidRPr="00186CE7">
              <w:t>inferior</w:t>
            </w:r>
            <w:r w:rsidR="002C1485">
              <w:t>.</w:t>
            </w:r>
          </w:p>
        </w:tc>
        <w:sdt>
          <w:sdtPr>
            <w:id w:val="-620149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0CADC2D6" w14:textId="7E330FE1" w:rsidR="00310A4C" w:rsidRDefault="00404DD8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3E891DD7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042E0035" w14:textId="6808E330" w:rsidR="00310A4C" w:rsidRDefault="00310A4C" w:rsidP="004163F3">
            <w:pPr>
              <w:pStyle w:val="NNormaltaula"/>
              <w:spacing w:before="60" w:after="60"/>
              <w:jc w:val="both"/>
            </w:pPr>
            <w:r w:rsidRPr="00186CE7">
              <w:t>Em comprometo a lliurar els resultats de les proves en tres dies naturals</w:t>
            </w:r>
            <w:r w:rsidR="002C1485">
              <w:t>.</w:t>
            </w:r>
            <w:r w:rsidRPr="00186CE7">
              <w:t xml:space="preserve"> </w:t>
            </w:r>
          </w:p>
        </w:tc>
        <w:sdt>
          <w:sdtPr>
            <w:id w:val="-1209255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73CA9A29" w14:textId="594AE3F3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694F0EF3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02F73FD2" w14:textId="005D6360" w:rsidR="00310A4C" w:rsidRDefault="00310A4C" w:rsidP="004163F3">
            <w:pPr>
              <w:pStyle w:val="NNormaltaula"/>
              <w:spacing w:before="60" w:after="60"/>
              <w:jc w:val="both"/>
            </w:pPr>
            <w:r w:rsidRPr="00186CE7">
              <w:t>Em comprometo a lliurar els resultats de les proves en cinc dies naturals</w:t>
            </w:r>
            <w:r w:rsidR="002C1485">
              <w:t>.</w:t>
            </w:r>
          </w:p>
        </w:tc>
        <w:sdt>
          <w:sdtPr>
            <w:id w:val="159404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62581CA0" w14:textId="3CB56209" w:rsidR="00310A4C" w:rsidRDefault="00404DD8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04DD8" w14:paraId="7F3D6A8B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00808F4B" w14:textId="56BB0A88" w:rsidR="00404DD8" w:rsidRPr="00186CE7" w:rsidRDefault="00404DD8" w:rsidP="002C7BA1">
            <w:pPr>
              <w:pStyle w:val="NNormaltaula"/>
              <w:spacing w:before="60" w:after="60"/>
            </w:pPr>
            <w:r>
              <w:t xml:space="preserve">No </w:t>
            </w:r>
            <w:r w:rsidR="002C7BA1">
              <w:t>ofereixo la millora en el termini de lliurament dels resultats</w:t>
            </w:r>
            <w:r w:rsidR="002C1485">
              <w:t>.</w:t>
            </w:r>
          </w:p>
        </w:tc>
        <w:sdt>
          <w:sdtPr>
            <w:id w:val="-367688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5F05DEB3" w14:textId="6F8236D3" w:rsidR="00404DD8" w:rsidRDefault="00404DD8" w:rsidP="00F056B0">
                <w:pPr>
                  <w:pStyle w:val="NNormaltaula"/>
                  <w:spacing w:before="60" w:after="60"/>
                  <w:jc w:val="center"/>
                </w:pPr>
                <w:r w:rsidRPr="00404DD8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  <w:tr w:rsidR="00310A4C" w14:paraId="1AA62CC0" w14:textId="77777777" w:rsidTr="00FE5E5F">
        <w:trPr>
          <w:tblHeader w:val="0"/>
        </w:trPr>
        <w:tc>
          <w:tcPr>
            <w:tcW w:w="7371" w:type="dxa"/>
            <w:shd w:val="clear" w:color="auto" w:fill="F2DBDB" w:themeFill="accent2" w:themeFillTint="33"/>
          </w:tcPr>
          <w:p w14:paraId="7CB909F5" w14:textId="0368FAF5" w:rsidR="00310A4C" w:rsidRDefault="00310A4C" w:rsidP="004163F3">
            <w:pPr>
              <w:pStyle w:val="NNormaltaula"/>
              <w:spacing w:before="60" w:after="60"/>
              <w:jc w:val="both"/>
            </w:pPr>
            <w:r w:rsidRPr="0091799B">
              <w:t xml:space="preserve">VI. Oferiment de diversos dies de la setmana per a programar la cita per a fer el control preventiu de glaucoma 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14:paraId="61BFEAF9" w14:textId="119DB751" w:rsidR="00310A4C" w:rsidRDefault="004163F3" w:rsidP="00F056B0">
            <w:pPr>
              <w:pStyle w:val="NNormaltaula"/>
              <w:spacing w:before="60" w:after="60"/>
              <w:jc w:val="center"/>
            </w:pPr>
            <w:r w:rsidRPr="004163F3">
              <w:rPr>
                <w:i/>
              </w:rPr>
              <w:t>(Només podeu marcar una opció</w:t>
            </w:r>
            <w:r w:rsidR="00CD573D">
              <w:rPr>
                <w:i/>
              </w:rPr>
              <w:t>.</w:t>
            </w:r>
            <w:r w:rsidRPr="004163F3">
              <w:rPr>
                <w:i/>
              </w:rPr>
              <w:t>)</w:t>
            </w:r>
          </w:p>
        </w:tc>
      </w:tr>
      <w:tr w:rsidR="00310A4C" w14:paraId="7853DF93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23B49DA2" w14:textId="5919F981" w:rsidR="00310A4C" w:rsidRDefault="00310A4C" w:rsidP="004163F3">
            <w:pPr>
              <w:pStyle w:val="NNormaltaula"/>
              <w:spacing w:before="60" w:after="60"/>
              <w:jc w:val="both"/>
            </w:pPr>
            <w:r w:rsidRPr="0091799B">
              <w:t xml:space="preserve">Ofereixo tres dies addicionals a la setmana (mínim quatre dies per a poder programar les cites) per </w:t>
            </w:r>
            <w:r w:rsidR="00B25CF0">
              <w:t xml:space="preserve">a </w:t>
            </w:r>
            <w:r w:rsidRPr="0091799B">
              <w:t>fer el control preventiu de glaucoma</w:t>
            </w:r>
            <w:r w:rsidR="004F390A">
              <w:t>.</w:t>
            </w:r>
          </w:p>
        </w:tc>
        <w:sdt>
          <w:sdtPr>
            <w:id w:val="-1923177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6310031A" w14:textId="1BCCC1A9" w:rsidR="00310A4C" w:rsidRDefault="00EB70B4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25146FA3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658BA6E4" w14:textId="3A319437" w:rsidR="00310A4C" w:rsidRDefault="00310A4C" w:rsidP="004163F3">
            <w:pPr>
              <w:pStyle w:val="NNormaltaula"/>
              <w:spacing w:before="60" w:after="60"/>
              <w:jc w:val="both"/>
            </w:pPr>
            <w:r w:rsidRPr="0091799B">
              <w:t xml:space="preserve">Ofereixo dos dies addicionals a la setmana (mínim tres dies per a poder programar les cites) per </w:t>
            </w:r>
            <w:r w:rsidR="004F390A">
              <w:t xml:space="preserve">a </w:t>
            </w:r>
            <w:r w:rsidRPr="0091799B">
              <w:t>fer el control preventiu de glaucoma</w:t>
            </w:r>
            <w:r w:rsidR="004F390A">
              <w:t>.</w:t>
            </w:r>
            <w:r w:rsidRPr="0091799B">
              <w:t xml:space="preserve"> </w:t>
            </w:r>
          </w:p>
        </w:tc>
        <w:sdt>
          <w:sdtPr>
            <w:id w:val="-1467891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398E59B6" w14:textId="340FA27B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10A4C" w14:paraId="0EDCF8C5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0B89A99A" w14:textId="29419AD1" w:rsidR="00310A4C" w:rsidRDefault="00310A4C" w:rsidP="004163F3">
            <w:pPr>
              <w:pStyle w:val="NNormaltaula"/>
              <w:spacing w:before="60" w:after="60"/>
              <w:jc w:val="both"/>
            </w:pPr>
            <w:r w:rsidRPr="0091799B">
              <w:t xml:space="preserve">Ofereixo un dia addicional a la setmana (mínim dos dies per a poder programar les cites) per </w:t>
            </w:r>
            <w:r w:rsidR="004F390A">
              <w:t xml:space="preserve">a </w:t>
            </w:r>
            <w:r w:rsidRPr="0091799B">
              <w:t>fer el control preventiu de glaucoma</w:t>
            </w:r>
            <w:r w:rsidR="004F390A">
              <w:t>.</w:t>
            </w:r>
            <w:r w:rsidRPr="0091799B">
              <w:t xml:space="preserve"> </w:t>
            </w:r>
          </w:p>
        </w:tc>
        <w:sdt>
          <w:sdtPr>
            <w:id w:val="-761909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3B3C2ED2" w14:textId="2F260EDA" w:rsidR="00310A4C" w:rsidRDefault="000D1B02" w:rsidP="00F056B0">
                <w:pPr>
                  <w:pStyle w:val="NNormaltaula"/>
                  <w:spacing w:before="60"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B70B4" w14:paraId="79F03164" w14:textId="77777777" w:rsidTr="00F056B0">
        <w:trPr>
          <w:tblHeader w:val="0"/>
        </w:trPr>
        <w:tc>
          <w:tcPr>
            <w:tcW w:w="7371" w:type="dxa"/>
            <w:shd w:val="clear" w:color="auto" w:fill="auto"/>
          </w:tcPr>
          <w:p w14:paraId="5BE81BC7" w14:textId="1A76FF8F" w:rsidR="00EB70B4" w:rsidRPr="0091799B" w:rsidRDefault="00EB70B4" w:rsidP="004163F3">
            <w:pPr>
              <w:pStyle w:val="NNormaltaula"/>
              <w:spacing w:before="60" w:after="60"/>
            </w:pPr>
            <w:r>
              <w:t>No ofereixo cap dia addicional</w:t>
            </w:r>
            <w:r w:rsidR="00872780">
              <w:t xml:space="preserve"> a la setmana</w:t>
            </w:r>
            <w:r w:rsidR="004F390A">
              <w:t>.</w:t>
            </w:r>
          </w:p>
        </w:tc>
        <w:sdt>
          <w:sdtPr>
            <w:id w:val="1837499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5" w:type="dxa"/>
                <w:shd w:val="clear" w:color="auto" w:fill="auto"/>
              </w:tcPr>
              <w:p w14:paraId="727E7F8D" w14:textId="3CC91B1A" w:rsidR="00EB70B4" w:rsidRDefault="00EB70B4" w:rsidP="00F056B0">
                <w:pPr>
                  <w:pStyle w:val="NNormaltaula"/>
                  <w:spacing w:before="60" w:after="60"/>
                  <w:jc w:val="center"/>
                </w:pPr>
                <w:r w:rsidRPr="00EB70B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</w:tbl>
    <w:p w14:paraId="1BD3CAD4" w14:textId="12CDAB82" w:rsidR="004E787B" w:rsidRPr="009C105A" w:rsidRDefault="00141C48" w:rsidP="00F056B0">
      <w:pPr>
        <w:pStyle w:val="NNormal"/>
      </w:pPr>
      <w:bookmarkStart w:id="7" w:name="_GoBack"/>
      <w:bookmarkEnd w:id="7"/>
      <w:r>
        <w:t>5</w:t>
      </w:r>
      <w:r w:rsidRPr="00F57812">
        <w:t xml:space="preserve">. </w:t>
      </w:r>
      <w:r w:rsidR="004E787B" w:rsidRPr="009C105A">
        <w:t xml:space="preserve">Que, </w:t>
      </w:r>
      <w:r w:rsidR="004F390A">
        <w:t xml:space="preserve">amb </w:t>
      </w:r>
      <w:r w:rsidR="004E787B" w:rsidRPr="009C105A">
        <w:t>relaci</w:t>
      </w:r>
      <w:r w:rsidR="004E787B" w:rsidRPr="00163AD5">
        <w:t>ó a l’oferta presenta</w:t>
      </w:r>
      <w:r w:rsidR="004E787B" w:rsidRPr="0060064E">
        <w:t xml:space="preserve">da, i respecte </w:t>
      </w:r>
      <w:r w:rsidR="004F390A">
        <w:t xml:space="preserve">a </w:t>
      </w:r>
      <w:r w:rsidR="004E787B" w:rsidRPr="0060064E">
        <w:t>l</w:t>
      </w:r>
      <w:r w:rsidR="004E787B" w:rsidRPr="008F6D64">
        <w:t>’experi</w:t>
      </w:r>
      <w:r w:rsidR="004E787B" w:rsidRPr="009C105A">
        <w:t>ència del personal adscrit, disposo de la documentació acreditativa corresponent en els termes d’aquest plec i em comprometo a presentar-</w:t>
      </w:r>
      <w:r w:rsidR="009C105A" w:rsidRPr="009C105A">
        <w:t xml:space="preserve">la, </w:t>
      </w:r>
      <w:r w:rsidR="004E7DFB" w:rsidRPr="002B1017">
        <w:t>d’acord amb el que disposa l’article 150.2 de la LCSP</w:t>
      </w:r>
      <w:r w:rsidR="009C105A" w:rsidRPr="002B1017">
        <w:t xml:space="preserve">, en el supòsit </w:t>
      </w:r>
      <w:r w:rsidR="004F390A">
        <w:t xml:space="preserve">d’ésser </w:t>
      </w:r>
      <w:r w:rsidR="004E7DFB" w:rsidRPr="002B1017">
        <w:t>l’empresa licitadora proposada com a adjudicatària</w:t>
      </w:r>
      <w:r w:rsidR="009C105A" w:rsidRPr="002B1017">
        <w:t>.</w:t>
      </w:r>
    </w:p>
    <w:p w14:paraId="1AF28F6E" w14:textId="702C989B" w:rsidR="00141C48" w:rsidRPr="00F57812" w:rsidRDefault="004E787B" w:rsidP="00F056B0">
      <w:pPr>
        <w:pStyle w:val="NNormal"/>
      </w:pPr>
      <w:r>
        <w:t xml:space="preserve">6. </w:t>
      </w:r>
      <w:r w:rsidR="00141C48" w:rsidRPr="00F57812">
        <w:t>Que em comprometo a mantenir l</w:t>
      </w:r>
      <w:r w:rsidR="004F390A">
        <w:t>’</w:t>
      </w:r>
      <w:r w:rsidR="00141C48" w:rsidRPr="00F57812">
        <w:t xml:space="preserve">oferta durant un període de </w:t>
      </w:r>
      <w:r w:rsidR="006508E7">
        <w:t>dos</w:t>
      </w:r>
      <w:r w:rsidR="006508E7" w:rsidRPr="00F57812">
        <w:t xml:space="preserve"> </w:t>
      </w:r>
      <w:r w:rsidR="00141C48" w:rsidRPr="00F57812">
        <w:t>mesos a comptar de la data d</w:t>
      </w:r>
      <w:r w:rsidR="004F390A">
        <w:t>’</w:t>
      </w:r>
      <w:r w:rsidR="00141C48" w:rsidRPr="00F57812">
        <w:t>obertura dels sobres únics.</w:t>
      </w:r>
    </w:p>
    <w:p w14:paraId="66753564" w14:textId="77777777" w:rsidR="00141C48" w:rsidRPr="00F57812" w:rsidRDefault="00141C48" w:rsidP="00F056B0">
      <w:pPr>
        <w:pStyle w:val="NNormal"/>
      </w:pPr>
      <w:r w:rsidRPr="00F57812">
        <w:t>I, perquè consti als efectes pertinents, signo aquesta proposta.</w:t>
      </w:r>
    </w:p>
    <w:p w14:paraId="398E33A4" w14:textId="77777777" w:rsidR="00141C48" w:rsidRPr="00F57812" w:rsidRDefault="00141C48" w:rsidP="00F056B0">
      <w:pPr>
        <w:pStyle w:val="PData"/>
      </w:pPr>
      <w:r w:rsidRPr="00F57812">
        <w:t>Signatura:</w:t>
      </w:r>
    </w:p>
    <w:bookmarkEnd w:id="4"/>
    <w:bookmarkEnd w:id="5"/>
    <w:bookmarkEnd w:id="6"/>
    <w:sectPr w:rsidR="00141C48" w:rsidRPr="00F57812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E219A" w14:textId="77777777" w:rsidR="007D2050" w:rsidRDefault="007D2050" w:rsidP="00D0658C">
      <w:r>
        <w:separator/>
      </w:r>
    </w:p>
  </w:endnote>
  <w:endnote w:type="continuationSeparator" w:id="0">
    <w:p w14:paraId="30C2B481" w14:textId="77777777" w:rsidR="007D2050" w:rsidRDefault="007D2050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301FA" w14:textId="652B0FA0" w:rsidR="007D2050" w:rsidRPr="009D23CE" w:rsidRDefault="007D2050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FA0D85">
      <w:rPr>
        <w:noProof/>
      </w:rPr>
      <w:t>1</w:t>
    </w:r>
    <w:r>
      <w:fldChar w:fldCharType="end"/>
    </w:r>
    <w:r>
      <w:t xml:space="preserve"> | </w:t>
    </w:r>
    <w:r w:rsidR="00FA0D85">
      <w:fldChar w:fldCharType="begin"/>
    </w:r>
    <w:r w:rsidR="00FA0D85">
      <w:instrText xml:space="preserve"> NUMPAGES   \* MERGEFORMAT </w:instrText>
    </w:r>
    <w:r w:rsidR="00FA0D85">
      <w:fldChar w:fldCharType="separate"/>
    </w:r>
    <w:r w:rsidR="00FA0D85">
      <w:rPr>
        <w:noProof/>
      </w:rPr>
      <w:t>3</w:t>
    </w:r>
    <w:r w:rsidR="00FA0D8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810D4" w14:textId="77777777" w:rsidR="007D2050" w:rsidRDefault="007D2050" w:rsidP="00D0658C">
      <w:r>
        <w:separator/>
      </w:r>
    </w:p>
  </w:footnote>
  <w:footnote w:type="continuationSeparator" w:id="0">
    <w:p w14:paraId="491BAE09" w14:textId="77777777" w:rsidR="007D2050" w:rsidRDefault="007D2050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476B1" w14:textId="77777777" w:rsidR="007D2050" w:rsidRDefault="007D2050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64466" w14:textId="77777777" w:rsidR="007D2050" w:rsidRPr="00C854AD" w:rsidRDefault="007D2050" w:rsidP="00C24841">
    <w:pPr>
      <w:pStyle w:val="Capalera1"/>
    </w:pPr>
    <w:r>
      <w:rPr>
        <w:noProof/>
      </w:rPr>
      <w:drawing>
        <wp:inline distT="0" distB="0" distL="0" distR="0" wp14:anchorId="50F737F2" wp14:editId="372A1DD9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222A" w14:textId="77777777" w:rsidR="007D2050" w:rsidRDefault="007D2050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C6483"/>
    <w:multiLevelType w:val="hybridMultilevel"/>
    <w:tmpl w:val="152C9844"/>
    <w:lvl w:ilvl="0" w:tplc="8D36EB94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48"/>
    <w:rsid w:val="00011BC1"/>
    <w:rsid w:val="00012002"/>
    <w:rsid w:val="00012C99"/>
    <w:rsid w:val="0002053B"/>
    <w:rsid w:val="00020D38"/>
    <w:rsid w:val="00023383"/>
    <w:rsid w:val="00026D49"/>
    <w:rsid w:val="000318A1"/>
    <w:rsid w:val="00032571"/>
    <w:rsid w:val="0003727C"/>
    <w:rsid w:val="00037575"/>
    <w:rsid w:val="0004108D"/>
    <w:rsid w:val="00042C9C"/>
    <w:rsid w:val="00043297"/>
    <w:rsid w:val="00047440"/>
    <w:rsid w:val="00064B42"/>
    <w:rsid w:val="00066ED8"/>
    <w:rsid w:val="00076196"/>
    <w:rsid w:val="000832BE"/>
    <w:rsid w:val="000865A5"/>
    <w:rsid w:val="0009021F"/>
    <w:rsid w:val="00092184"/>
    <w:rsid w:val="000959B4"/>
    <w:rsid w:val="00097121"/>
    <w:rsid w:val="000A0490"/>
    <w:rsid w:val="000A073A"/>
    <w:rsid w:val="000A16E5"/>
    <w:rsid w:val="000A4D0C"/>
    <w:rsid w:val="000B0C41"/>
    <w:rsid w:val="000B4818"/>
    <w:rsid w:val="000B7B0A"/>
    <w:rsid w:val="000D1B02"/>
    <w:rsid w:val="000D2040"/>
    <w:rsid w:val="000D7118"/>
    <w:rsid w:val="000F5148"/>
    <w:rsid w:val="000F5969"/>
    <w:rsid w:val="00101AA7"/>
    <w:rsid w:val="001036A5"/>
    <w:rsid w:val="00114D0C"/>
    <w:rsid w:val="0011557D"/>
    <w:rsid w:val="00117496"/>
    <w:rsid w:val="001205F6"/>
    <w:rsid w:val="00132654"/>
    <w:rsid w:val="00134112"/>
    <w:rsid w:val="001342B8"/>
    <w:rsid w:val="00135349"/>
    <w:rsid w:val="00136368"/>
    <w:rsid w:val="00136652"/>
    <w:rsid w:val="00136910"/>
    <w:rsid w:val="00137759"/>
    <w:rsid w:val="00141C48"/>
    <w:rsid w:val="00146C2A"/>
    <w:rsid w:val="001508FA"/>
    <w:rsid w:val="0015132D"/>
    <w:rsid w:val="00157240"/>
    <w:rsid w:val="00157867"/>
    <w:rsid w:val="001604FC"/>
    <w:rsid w:val="001636E2"/>
    <w:rsid w:val="00163AD5"/>
    <w:rsid w:val="00163BAC"/>
    <w:rsid w:val="00163BB1"/>
    <w:rsid w:val="00164C9F"/>
    <w:rsid w:val="00164F16"/>
    <w:rsid w:val="0017058C"/>
    <w:rsid w:val="001732AD"/>
    <w:rsid w:val="00173D5F"/>
    <w:rsid w:val="001758E2"/>
    <w:rsid w:val="00185C7A"/>
    <w:rsid w:val="001941C6"/>
    <w:rsid w:val="00194C73"/>
    <w:rsid w:val="001A4BB9"/>
    <w:rsid w:val="001B3F41"/>
    <w:rsid w:val="001B5865"/>
    <w:rsid w:val="001B72B5"/>
    <w:rsid w:val="001C73A7"/>
    <w:rsid w:val="001D11AB"/>
    <w:rsid w:val="001E5087"/>
    <w:rsid w:val="001E7736"/>
    <w:rsid w:val="001F16DB"/>
    <w:rsid w:val="001F1FC4"/>
    <w:rsid w:val="001F2012"/>
    <w:rsid w:val="00202480"/>
    <w:rsid w:val="00204360"/>
    <w:rsid w:val="00204813"/>
    <w:rsid w:val="00204955"/>
    <w:rsid w:val="00206937"/>
    <w:rsid w:val="00207848"/>
    <w:rsid w:val="00210A06"/>
    <w:rsid w:val="002235B7"/>
    <w:rsid w:val="00224C97"/>
    <w:rsid w:val="0023042F"/>
    <w:rsid w:val="0023220B"/>
    <w:rsid w:val="002331CA"/>
    <w:rsid w:val="002339AF"/>
    <w:rsid w:val="002427DA"/>
    <w:rsid w:val="002447D4"/>
    <w:rsid w:val="00247BD4"/>
    <w:rsid w:val="00254128"/>
    <w:rsid w:val="00256B85"/>
    <w:rsid w:val="002653B3"/>
    <w:rsid w:val="00265B00"/>
    <w:rsid w:val="00265D39"/>
    <w:rsid w:val="0027301B"/>
    <w:rsid w:val="00276D1D"/>
    <w:rsid w:val="002840AD"/>
    <w:rsid w:val="0029509D"/>
    <w:rsid w:val="00296ADB"/>
    <w:rsid w:val="00297551"/>
    <w:rsid w:val="002A7434"/>
    <w:rsid w:val="002B1017"/>
    <w:rsid w:val="002B1185"/>
    <w:rsid w:val="002B1A89"/>
    <w:rsid w:val="002C021D"/>
    <w:rsid w:val="002C0599"/>
    <w:rsid w:val="002C08AC"/>
    <w:rsid w:val="002C0961"/>
    <w:rsid w:val="002C1485"/>
    <w:rsid w:val="002C2202"/>
    <w:rsid w:val="002C7BA1"/>
    <w:rsid w:val="002D0D7B"/>
    <w:rsid w:val="002D20AA"/>
    <w:rsid w:val="002D68B9"/>
    <w:rsid w:val="002E658A"/>
    <w:rsid w:val="002F1D74"/>
    <w:rsid w:val="002F43E9"/>
    <w:rsid w:val="00302CB4"/>
    <w:rsid w:val="00305E15"/>
    <w:rsid w:val="00310A4C"/>
    <w:rsid w:val="00316127"/>
    <w:rsid w:val="00316E03"/>
    <w:rsid w:val="00324B8E"/>
    <w:rsid w:val="003314C9"/>
    <w:rsid w:val="00332B50"/>
    <w:rsid w:val="0033550D"/>
    <w:rsid w:val="003512CB"/>
    <w:rsid w:val="003615AE"/>
    <w:rsid w:val="003616A0"/>
    <w:rsid w:val="00363EE6"/>
    <w:rsid w:val="003644DF"/>
    <w:rsid w:val="00370167"/>
    <w:rsid w:val="00373D65"/>
    <w:rsid w:val="00374B0D"/>
    <w:rsid w:val="00375B20"/>
    <w:rsid w:val="00381E85"/>
    <w:rsid w:val="00392292"/>
    <w:rsid w:val="003A0AF3"/>
    <w:rsid w:val="003A2F9B"/>
    <w:rsid w:val="003A4828"/>
    <w:rsid w:val="003A5E20"/>
    <w:rsid w:val="003A5E76"/>
    <w:rsid w:val="003B49FA"/>
    <w:rsid w:val="003B4C59"/>
    <w:rsid w:val="003B769F"/>
    <w:rsid w:val="003C035D"/>
    <w:rsid w:val="003C3ADC"/>
    <w:rsid w:val="003E1518"/>
    <w:rsid w:val="003E1952"/>
    <w:rsid w:val="003E1B69"/>
    <w:rsid w:val="003F546D"/>
    <w:rsid w:val="003F7171"/>
    <w:rsid w:val="00403BE9"/>
    <w:rsid w:val="00404DD8"/>
    <w:rsid w:val="00405952"/>
    <w:rsid w:val="00406499"/>
    <w:rsid w:val="004111D0"/>
    <w:rsid w:val="00414A22"/>
    <w:rsid w:val="004163F3"/>
    <w:rsid w:val="0043015E"/>
    <w:rsid w:val="004313B0"/>
    <w:rsid w:val="00441E74"/>
    <w:rsid w:val="00455F01"/>
    <w:rsid w:val="0046075A"/>
    <w:rsid w:val="004618E3"/>
    <w:rsid w:val="00462801"/>
    <w:rsid w:val="00464C91"/>
    <w:rsid w:val="00465D0A"/>
    <w:rsid w:val="00466854"/>
    <w:rsid w:val="004820C3"/>
    <w:rsid w:val="00487198"/>
    <w:rsid w:val="00491F76"/>
    <w:rsid w:val="0049735F"/>
    <w:rsid w:val="004A1D6E"/>
    <w:rsid w:val="004A7052"/>
    <w:rsid w:val="004C11FE"/>
    <w:rsid w:val="004C33CF"/>
    <w:rsid w:val="004D4EA6"/>
    <w:rsid w:val="004E06AB"/>
    <w:rsid w:val="004E1498"/>
    <w:rsid w:val="004E1713"/>
    <w:rsid w:val="004E2077"/>
    <w:rsid w:val="004E3B75"/>
    <w:rsid w:val="004E5E09"/>
    <w:rsid w:val="004E787B"/>
    <w:rsid w:val="004E7DFB"/>
    <w:rsid w:val="004F390A"/>
    <w:rsid w:val="004F7E5B"/>
    <w:rsid w:val="00501324"/>
    <w:rsid w:val="00510714"/>
    <w:rsid w:val="005154AE"/>
    <w:rsid w:val="00523FB0"/>
    <w:rsid w:val="00524670"/>
    <w:rsid w:val="00534F58"/>
    <w:rsid w:val="0053572B"/>
    <w:rsid w:val="00536B12"/>
    <w:rsid w:val="00540E4F"/>
    <w:rsid w:val="0054422E"/>
    <w:rsid w:val="00546D0C"/>
    <w:rsid w:val="00552714"/>
    <w:rsid w:val="005546AF"/>
    <w:rsid w:val="00554DA3"/>
    <w:rsid w:val="00562893"/>
    <w:rsid w:val="00565439"/>
    <w:rsid w:val="00565DF1"/>
    <w:rsid w:val="00572B2F"/>
    <w:rsid w:val="00575A30"/>
    <w:rsid w:val="00581263"/>
    <w:rsid w:val="00583EFE"/>
    <w:rsid w:val="00594DA1"/>
    <w:rsid w:val="0059502B"/>
    <w:rsid w:val="005B2DCD"/>
    <w:rsid w:val="005C1172"/>
    <w:rsid w:val="005E0B14"/>
    <w:rsid w:val="005E1D8B"/>
    <w:rsid w:val="005F44A6"/>
    <w:rsid w:val="005F4728"/>
    <w:rsid w:val="005F6041"/>
    <w:rsid w:val="0060064E"/>
    <w:rsid w:val="00605E9B"/>
    <w:rsid w:val="00612B5B"/>
    <w:rsid w:val="0062333E"/>
    <w:rsid w:val="00625AC5"/>
    <w:rsid w:val="0062666A"/>
    <w:rsid w:val="00634100"/>
    <w:rsid w:val="006374CF"/>
    <w:rsid w:val="00637540"/>
    <w:rsid w:val="006411B3"/>
    <w:rsid w:val="006446AD"/>
    <w:rsid w:val="00645DC7"/>
    <w:rsid w:val="00646E13"/>
    <w:rsid w:val="006508E7"/>
    <w:rsid w:val="00661092"/>
    <w:rsid w:val="006719D0"/>
    <w:rsid w:val="00674874"/>
    <w:rsid w:val="00681607"/>
    <w:rsid w:val="00685317"/>
    <w:rsid w:val="006900C7"/>
    <w:rsid w:val="0069040F"/>
    <w:rsid w:val="00690E01"/>
    <w:rsid w:val="0069661F"/>
    <w:rsid w:val="0069781C"/>
    <w:rsid w:val="00697CB3"/>
    <w:rsid w:val="006A1217"/>
    <w:rsid w:val="006A5112"/>
    <w:rsid w:val="006A7440"/>
    <w:rsid w:val="006B1BD3"/>
    <w:rsid w:val="006B365B"/>
    <w:rsid w:val="006B396A"/>
    <w:rsid w:val="006B3DE2"/>
    <w:rsid w:val="006C0697"/>
    <w:rsid w:val="006C0FAD"/>
    <w:rsid w:val="006C3E48"/>
    <w:rsid w:val="006C74BB"/>
    <w:rsid w:val="006D136E"/>
    <w:rsid w:val="006D2177"/>
    <w:rsid w:val="006D39C3"/>
    <w:rsid w:val="006D71E5"/>
    <w:rsid w:val="006D7661"/>
    <w:rsid w:val="006F06A8"/>
    <w:rsid w:val="006F24D0"/>
    <w:rsid w:val="006F6172"/>
    <w:rsid w:val="006F657C"/>
    <w:rsid w:val="00705A68"/>
    <w:rsid w:val="00712071"/>
    <w:rsid w:val="007142A8"/>
    <w:rsid w:val="00715677"/>
    <w:rsid w:val="0071684F"/>
    <w:rsid w:val="00721F47"/>
    <w:rsid w:val="00726D4D"/>
    <w:rsid w:val="00726EF2"/>
    <w:rsid w:val="0073095E"/>
    <w:rsid w:val="0073155D"/>
    <w:rsid w:val="007320E2"/>
    <w:rsid w:val="00733E4B"/>
    <w:rsid w:val="007342D8"/>
    <w:rsid w:val="007345C6"/>
    <w:rsid w:val="00757902"/>
    <w:rsid w:val="00763763"/>
    <w:rsid w:val="00771AED"/>
    <w:rsid w:val="00774E2E"/>
    <w:rsid w:val="00776ADF"/>
    <w:rsid w:val="00776EB3"/>
    <w:rsid w:val="00787465"/>
    <w:rsid w:val="00791F3E"/>
    <w:rsid w:val="00793CF2"/>
    <w:rsid w:val="007A1BFE"/>
    <w:rsid w:val="007A1D2F"/>
    <w:rsid w:val="007A3815"/>
    <w:rsid w:val="007A6F0C"/>
    <w:rsid w:val="007B5EEF"/>
    <w:rsid w:val="007B7850"/>
    <w:rsid w:val="007C196F"/>
    <w:rsid w:val="007C397C"/>
    <w:rsid w:val="007C41DD"/>
    <w:rsid w:val="007C48C7"/>
    <w:rsid w:val="007C63C0"/>
    <w:rsid w:val="007C6FEE"/>
    <w:rsid w:val="007D17C0"/>
    <w:rsid w:val="007D1CDB"/>
    <w:rsid w:val="007D2050"/>
    <w:rsid w:val="007D54B9"/>
    <w:rsid w:val="007D6153"/>
    <w:rsid w:val="007E1490"/>
    <w:rsid w:val="00806FA8"/>
    <w:rsid w:val="00810EED"/>
    <w:rsid w:val="00812780"/>
    <w:rsid w:val="00814D4E"/>
    <w:rsid w:val="00817A8B"/>
    <w:rsid w:val="00824155"/>
    <w:rsid w:val="00841512"/>
    <w:rsid w:val="0084286F"/>
    <w:rsid w:val="00843763"/>
    <w:rsid w:val="00845EEE"/>
    <w:rsid w:val="008464BB"/>
    <w:rsid w:val="0085167A"/>
    <w:rsid w:val="00851757"/>
    <w:rsid w:val="0085236D"/>
    <w:rsid w:val="00860B20"/>
    <w:rsid w:val="00861C1C"/>
    <w:rsid w:val="00870016"/>
    <w:rsid w:val="00871C6E"/>
    <w:rsid w:val="00872780"/>
    <w:rsid w:val="0087367A"/>
    <w:rsid w:val="00873ACB"/>
    <w:rsid w:val="008757BF"/>
    <w:rsid w:val="00877B84"/>
    <w:rsid w:val="00884713"/>
    <w:rsid w:val="0089403D"/>
    <w:rsid w:val="0089457E"/>
    <w:rsid w:val="00897D46"/>
    <w:rsid w:val="008A4C28"/>
    <w:rsid w:val="008B0E2E"/>
    <w:rsid w:val="008B2A50"/>
    <w:rsid w:val="008B4042"/>
    <w:rsid w:val="008C2026"/>
    <w:rsid w:val="008C449F"/>
    <w:rsid w:val="008D11EC"/>
    <w:rsid w:val="008D1627"/>
    <w:rsid w:val="008E1B79"/>
    <w:rsid w:val="008F6D64"/>
    <w:rsid w:val="0090568E"/>
    <w:rsid w:val="00910D15"/>
    <w:rsid w:val="0091168C"/>
    <w:rsid w:val="00913FFA"/>
    <w:rsid w:val="00916AFE"/>
    <w:rsid w:val="00921533"/>
    <w:rsid w:val="00926651"/>
    <w:rsid w:val="009272CD"/>
    <w:rsid w:val="00927EF7"/>
    <w:rsid w:val="0093524B"/>
    <w:rsid w:val="0093767B"/>
    <w:rsid w:val="00951A9B"/>
    <w:rsid w:val="009613AC"/>
    <w:rsid w:val="00962F65"/>
    <w:rsid w:val="009653D9"/>
    <w:rsid w:val="00965C3A"/>
    <w:rsid w:val="00976792"/>
    <w:rsid w:val="009773BF"/>
    <w:rsid w:val="00980C2E"/>
    <w:rsid w:val="009923B7"/>
    <w:rsid w:val="00993F23"/>
    <w:rsid w:val="009A1BD7"/>
    <w:rsid w:val="009A3694"/>
    <w:rsid w:val="009B0579"/>
    <w:rsid w:val="009B7EEB"/>
    <w:rsid w:val="009C105A"/>
    <w:rsid w:val="009C1B1E"/>
    <w:rsid w:val="009C1D54"/>
    <w:rsid w:val="009C5D7D"/>
    <w:rsid w:val="009C7771"/>
    <w:rsid w:val="009D23CE"/>
    <w:rsid w:val="009D2D7F"/>
    <w:rsid w:val="009D4F01"/>
    <w:rsid w:val="009D69F1"/>
    <w:rsid w:val="009E6C51"/>
    <w:rsid w:val="009F0BDB"/>
    <w:rsid w:val="009F427B"/>
    <w:rsid w:val="009F6013"/>
    <w:rsid w:val="009F63F7"/>
    <w:rsid w:val="009F6612"/>
    <w:rsid w:val="009F6DB1"/>
    <w:rsid w:val="00A059B6"/>
    <w:rsid w:val="00A0617F"/>
    <w:rsid w:val="00A20077"/>
    <w:rsid w:val="00A2012E"/>
    <w:rsid w:val="00A2357B"/>
    <w:rsid w:val="00A30CE3"/>
    <w:rsid w:val="00A32713"/>
    <w:rsid w:val="00A36012"/>
    <w:rsid w:val="00A36358"/>
    <w:rsid w:val="00A3692A"/>
    <w:rsid w:val="00A37D7F"/>
    <w:rsid w:val="00A40AE1"/>
    <w:rsid w:val="00A41AC4"/>
    <w:rsid w:val="00A57630"/>
    <w:rsid w:val="00A66435"/>
    <w:rsid w:val="00A72F01"/>
    <w:rsid w:val="00A73BE0"/>
    <w:rsid w:val="00A73F0C"/>
    <w:rsid w:val="00A7532A"/>
    <w:rsid w:val="00A83916"/>
    <w:rsid w:val="00A85332"/>
    <w:rsid w:val="00A9005D"/>
    <w:rsid w:val="00A94D58"/>
    <w:rsid w:val="00A979F7"/>
    <w:rsid w:val="00AB6770"/>
    <w:rsid w:val="00AC0A9E"/>
    <w:rsid w:val="00AD1228"/>
    <w:rsid w:val="00AD1F03"/>
    <w:rsid w:val="00AD2C47"/>
    <w:rsid w:val="00AD563F"/>
    <w:rsid w:val="00AD56B0"/>
    <w:rsid w:val="00AD5BE4"/>
    <w:rsid w:val="00AD5C1F"/>
    <w:rsid w:val="00AE0B6D"/>
    <w:rsid w:val="00AE2986"/>
    <w:rsid w:val="00AE6A36"/>
    <w:rsid w:val="00AF060B"/>
    <w:rsid w:val="00AF7CD0"/>
    <w:rsid w:val="00B029DC"/>
    <w:rsid w:val="00B074A6"/>
    <w:rsid w:val="00B21525"/>
    <w:rsid w:val="00B24311"/>
    <w:rsid w:val="00B2449F"/>
    <w:rsid w:val="00B25CF0"/>
    <w:rsid w:val="00B3676C"/>
    <w:rsid w:val="00B3739D"/>
    <w:rsid w:val="00B40096"/>
    <w:rsid w:val="00B44706"/>
    <w:rsid w:val="00B5071D"/>
    <w:rsid w:val="00B5113D"/>
    <w:rsid w:val="00B549DA"/>
    <w:rsid w:val="00B56B06"/>
    <w:rsid w:val="00B66206"/>
    <w:rsid w:val="00B6621B"/>
    <w:rsid w:val="00B664A3"/>
    <w:rsid w:val="00B72ED0"/>
    <w:rsid w:val="00B85482"/>
    <w:rsid w:val="00B95CD0"/>
    <w:rsid w:val="00B96DC3"/>
    <w:rsid w:val="00BA322E"/>
    <w:rsid w:val="00BA5A50"/>
    <w:rsid w:val="00BC3F4F"/>
    <w:rsid w:val="00BC4907"/>
    <w:rsid w:val="00BC6378"/>
    <w:rsid w:val="00BD2401"/>
    <w:rsid w:val="00BD3BA6"/>
    <w:rsid w:val="00BE243A"/>
    <w:rsid w:val="00BE3B94"/>
    <w:rsid w:val="00BE6E85"/>
    <w:rsid w:val="00BE7332"/>
    <w:rsid w:val="00BF2770"/>
    <w:rsid w:val="00BF47F7"/>
    <w:rsid w:val="00BF687E"/>
    <w:rsid w:val="00C02471"/>
    <w:rsid w:val="00C07B6D"/>
    <w:rsid w:val="00C16DD1"/>
    <w:rsid w:val="00C17B5D"/>
    <w:rsid w:val="00C24651"/>
    <w:rsid w:val="00C24841"/>
    <w:rsid w:val="00C24EDF"/>
    <w:rsid w:val="00C252D9"/>
    <w:rsid w:val="00C2700D"/>
    <w:rsid w:val="00C54AB0"/>
    <w:rsid w:val="00C62B09"/>
    <w:rsid w:val="00C64CBF"/>
    <w:rsid w:val="00C7239F"/>
    <w:rsid w:val="00C72402"/>
    <w:rsid w:val="00C72ECF"/>
    <w:rsid w:val="00C771A6"/>
    <w:rsid w:val="00C77620"/>
    <w:rsid w:val="00C77786"/>
    <w:rsid w:val="00C854AD"/>
    <w:rsid w:val="00C86A23"/>
    <w:rsid w:val="00C9043B"/>
    <w:rsid w:val="00C95D3F"/>
    <w:rsid w:val="00C964E8"/>
    <w:rsid w:val="00CA4E74"/>
    <w:rsid w:val="00CB0618"/>
    <w:rsid w:val="00CB6B96"/>
    <w:rsid w:val="00CB6E99"/>
    <w:rsid w:val="00CC393C"/>
    <w:rsid w:val="00CC39B1"/>
    <w:rsid w:val="00CD279B"/>
    <w:rsid w:val="00CD28BF"/>
    <w:rsid w:val="00CD36FC"/>
    <w:rsid w:val="00CD45B8"/>
    <w:rsid w:val="00CD573D"/>
    <w:rsid w:val="00CE1B88"/>
    <w:rsid w:val="00CE5E0C"/>
    <w:rsid w:val="00CE5F21"/>
    <w:rsid w:val="00CE6ABD"/>
    <w:rsid w:val="00CF38D3"/>
    <w:rsid w:val="00D0658C"/>
    <w:rsid w:val="00D17E84"/>
    <w:rsid w:val="00D25B55"/>
    <w:rsid w:val="00D27456"/>
    <w:rsid w:val="00D31469"/>
    <w:rsid w:val="00D37C3A"/>
    <w:rsid w:val="00D406FE"/>
    <w:rsid w:val="00D53E5A"/>
    <w:rsid w:val="00D6721B"/>
    <w:rsid w:val="00D67E99"/>
    <w:rsid w:val="00D7133D"/>
    <w:rsid w:val="00D74882"/>
    <w:rsid w:val="00D8553A"/>
    <w:rsid w:val="00D856E8"/>
    <w:rsid w:val="00D926DA"/>
    <w:rsid w:val="00D951E3"/>
    <w:rsid w:val="00DA4954"/>
    <w:rsid w:val="00DA515A"/>
    <w:rsid w:val="00DA5A0A"/>
    <w:rsid w:val="00DA71E8"/>
    <w:rsid w:val="00DB16D9"/>
    <w:rsid w:val="00DB19C8"/>
    <w:rsid w:val="00DB30B7"/>
    <w:rsid w:val="00DB4FD8"/>
    <w:rsid w:val="00DB7D11"/>
    <w:rsid w:val="00DC2C0C"/>
    <w:rsid w:val="00DC5A74"/>
    <w:rsid w:val="00DC60E6"/>
    <w:rsid w:val="00DC630E"/>
    <w:rsid w:val="00DC7312"/>
    <w:rsid w:val="00DD376F"/>
    <w:rsid w:val="00DE3130"/>
    <w:rsid w:val="00DE3367"/>
    <w:rsid w:val="00DE3D85"/>
    <w:rsid w:val="00DE3E7F"/>
    <w:rsid w:val="00DF32E0"/>
    <w:rsid w:val="00E02C5D"/>
    <w:rsid w:val="00E07921"/>
    <w:rsid w:val="00E12A05"/>
    <w:rsid w:val="00E148D2"/>
    <w:rsid w:val="00E1584C"/>
    <w:rsid w:val="00E243B8"/>
    <w:rsid w:val="00E24EEA"/>
    <w:rsid w:val="00E31645"/>
    <w:rsid w:val="00E31EB8"/>
    <w:rsid w:val="00E325AC"/>
    <w:rsid w:val="00E45FF1"/>
    <w:rsid w:val="00E47C3F"/>
    <w:rsid w:val="00E512AA"/>
    <w:rsid w:val="00E52178"/>
    <w:rsid w:val="00E525CC"/>
    <w:rsid w:val="00E548BE"/>
    <w:rsid w:val="00E56888"/>
    <w:rsid w:val="00E569F2"/>
    <w:rsid w:val="00E64BB1"/>
    <w:rsid w:val="00E651BF"/>
    <w:rsid w:val="00E66C44"/>
    <w:rsid w:val="00E73E56"/>
    <w:rsid w:val="00E753E7"/>
    <w:rsid w:val="00E8623C"/>
    <w:rsid w:val="00E972E4"/>
    <w:rsid w:val="00EA05FF"/>
    <w:rsid w:val="00EA35BE"/>
    <w:rsid w:val="00EA423B"/>
    <w:rsid w:val="00EA5CB3"/>
    <w:rsid w:val="00EB2EFA"/>
    <w:rsid w:val="00EB5287"/>
    <w:rsid w:val="00EB70B4"/>
    <w:rsid w:val="00EB7AC2"/>
    <w:rsid w:val="00EC5FA4"/>
    <w:rsid w:val="00ED02A3"/>
    <w:rsid w:val="00ED340B"/>
    <w:rsid w:val="00EE3CF8"/>
    <w:rsid w:val="00EE4FEF"/>
    <w:rsid w:val="00EE6E45"/>
    <w:rsid w:val="00EF326B"/>
    <w:rsid w:val="00EF3CC1"/>
    <w:rsid w:val="00F00F6F"/>
    <w:rsid w:val="00F02F55"/>
    <w:rsid w:val="00F03E26"/>
    <w:rsid w:val="00F056B0"/>
    <w:rsid w:val="00F06391"/>
    <w:rsid w:val="00F127D4"/>
    <w:rsid w:val="00F171C8"/>
    <w:rsid w:val="00F2194C"/>
    <w:rsid w:val="00F23A9B"/>
    <w:rsid w:val="00F26C26"/>
    <w:rsid w:val="00F27A19"/>
    <w:rsid w:val="00F3791B"/>
    <w:rsid w:val="00F37A42"/>
    <w:rsid w:val="00F43D1A"/>
    <w:rsid w:val="00F53B63"/>
    <w:rsid w:val="00F55F46"/>
    <w:rsid w:val="00F57879"/>
    <w:rsid w:val="00F605BF"/>
    <w:rsid w:val="00F629BC"/>
    <w:rsid w:val="00F67FCB"/>
    <w:rsid w:val="00F7304E"/>
    <w:rsid w:val="00F74ABD"/>
    <w:rsid w:val="00F75B7C"/>
    <w:rsid w:val="00F77AE9"/>
    <w:rsid w:val="00F77CB9"/>
    <w:rsid w:val="00F80583"/>
    <w:rsid w:val="00F844B5"/>
    <w:rsid w:val="00F94982"/>
    <w:rsid w:val="00F957AD"/>
    <w:rsid w:val="00F95EE8"/>
    <w:rsid w:val="00FA0D85"/>
    <w:rsid w:val="00FC0D9B"/>
    <w:rsid w:val="00FC2C1D"/>
    <w:rsid w:val="00FC41B7"/>
    <w:rsid w:val="00FC776C"/>
    <w:rsid w:val="00FD4259"/>
    <w:rsid w:val="00FD731F"/>
    <w:rsid w:val="00FE523E"/>
    <w:rsid w:val="00FE5E5F"/>
    <w:rsid w:val="00FF3ADA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D01605A"/>
  <w15:docId w15:val="{DEF6D3A0-4F7A-480C-88D2-6A6BAA55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194C73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uiPriority w:val="1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uiPriority w:val="1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ECNormal">
    <w:name w:val="EC Normal"/>
    <w:rsid w:val="00141C48"/>
  </w:style>
  <w:style w:type="paragraph" w:customStyle="1" w:styleId="PData">
    <w:name w:val="P/ Data"/>
    <w:basedOn w:val="PSignatura"/>
    <w:rsid w:val="00141C48"/>
    <w:pPr>
      <w:spacing w:beforeLines="100" w:before="240" w:afterLines="100" w:after="240"/>
    </w:pPr>
  </w:style>
  <w:style w:type="paragraph" w:customStyle="1" w:styleId="Capalera">
    <w:name w:val="Capçalera"/>
    <w:qFormat/>
    <w:rsid w:val="00141C4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141C48"/>
    <w:pPr>
      <w:spacing w:after="1440"/>
    </w:pPr>
    <w:rPr>
      <w:rFonts w:cs="Arial"/>
      <w:sz w:val="20"/>
    </w:rPr>
  </w:style>
  <w:style w:type="character" w:customStyle="1" w:styleId="ECNormalsubratllat">
    <w:name w:val="EC Normal subratllat"/>
    <w:basedOn w:val="Fuentedeprrafopredeter"/>
    <w:uiPriority w:val="1"/>
    <w:qFormat/>
    <w:rsid w:val="00141C4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141C4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141C4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141C4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141C4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141C4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141C4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141C4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141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141C4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141C4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141C4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141C4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141C48"/>
  </w:style>
  <w:style w:type="character" w:customStyle="1" w:styleId="ECSubr">
    <w:name w:val="EC Subr"/>
    <w:rsid w:val="00141C48"/>
    <w:rPr>
      <w:u w:val="single"/>
    </w:rPr>
  </w:style>
  <w:style w:type="paragraph" w:customStyle="1" w:styleId="ECSubrnegr">
    <w:name w:val="EC Subr negr"/>
    <w:basedOn w:val="Normal"/>
    <w:rsid w:val="00141C4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141C4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141C4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141C48"/>
    <w:rPr>
      <w:rFonts w:ascii="Calibri" w:hAnsi="Calibri"/>
      <w:lang w:eastAsia="es-ES"/>
    </w:rPr>
  </w:style>
  <w:style w:type="character" w:styleId="Nmerodepgina">
    <w:name w:val="page number"/>
    <w:rsid w:val="00141C4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141C4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141C4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141C4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141C4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141C4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141C4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141C4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141C4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141C48"/>
  </w:style>
  <w:style w:type="paragraph" w:customStyle="1" w:styleId="Ttol2contractes">
    <w:name w:val="Títol 2 contractes"/>
    <w:basedOn w:val="Ttol1contractes"/>
    <w:link w:val="Ttol2contractesCar"/>
    <w:qFormat/>
    <w:rsid w:val="00141C48"/>
  </w:style>
  <w:style w:type="paragraph" w:customStyle="1" w:styleId="TDC91">
    <w:name w:val="TDC 91"/>
    <w:basedOn w:val="Normal"/>
    <w:next w:val="Normal"/>
    <w:autoRedefine/>
    <w:rsid w:val="00141C4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141C4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141C4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141C4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141C4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141C4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141C4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141C4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141C4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141C4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141C4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141C4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141C4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141C4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141C4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141C4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41C4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141C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141C4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141C4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141C48"/>
    <w:rPr>
      <w:sz w:val="16"/>
    </w:rPr>
  </w:style>
  <w:style w:type="character" w:customStyle="1" w:styleId="TtuloCar1">
    <w:name w:val="Título Car1"/>
    <w:basedOn w:val="Fuentedeprrafopredeter"/>
    <w:uiPriority w:val="10"/>
    <w:rsid w:val="00141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141C4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141C4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141C4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141C4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141C4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141C4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141C4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41C4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41C4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41C4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41C4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141C4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141C4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141C4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141C4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141C48"/>
    <w:rPr>
      <w:sz w:val="24"/>
    </w:rPr>
  </w:style>
  <w:style w:type="paragraph" w:customStyle="1" w:styleId="Pa9">
    <w:name w:val="Pa9"/>
    <w:basedOn w:val="Default"/>
    <w:next w:val="Default"/>
    <w:uiPriority w:val="99"/>
    <w:rsid w:val="00141C48"/>
    <w:pPr>
      <w:spacing w:line="201" w:lineRule="atLeast"/>
    </w:pPr>
    <w:rPr>
      <w:rFonts w:ascii="Arial" w:hAnsi="Arial" w:cs="Arial"/>
      <w:color w:val="auto"/>
      <w:lang w:val="ca-ES"/>
    </w:rPr>
  </w:style>
  <w:style w:type="paragraph" w:customStyle="1" w:styleId="Pa8">
    <w:name w:val="Pa8"/>
    <w:basedOn w:val="Default"/>
    <w:next w:val="Default"/>
    <w:uiPriority w:val="99"/>
    <w:rsid w:val="00141C48"/>
    <w:pPr>
      <w:spacing w:line="201" w:lineRule="atLeast"/>
    </w:pPr>
    <w:rPr>
      <w:rFonts w:ascii="Arial" w:hAnsi="Arial" w:cs="Arial"/>
      <w:color w:val="auto"/>
      <w:lang w:val="ca-ES"/>
    </w:rPr>
  </w:style>
  <w:style w:type="table" w:customStyle="1" w:styleId="Tablaconcuadrcula6">
    <w:name w:val="Tabla con cuadrícula6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141C48"/>
    <w:rPr>
      <w:color w:val="808080"/>
    </w:rPr>
  </w:style>
  <w:style w:type="paragraph" w:styleId="Revisin">
    <w:name w:val="Revision"/>
    <w:hidden/>
    <w:uiPriority w:val="99"/>
    <w:semiHidden/>
    <w:rsid w:val="00141C48"/>
    <w:pPr>
      <w:spacing w:before="0" w:after="0"/>
      <w:jc w:val="left"/>
    </w:pPr>
  </w:style>
  <w:style w:type="paragraph" w:customStyle="1" w:styleId="NNormaltaulaesquerrattol">
    <w:name w:val="N/ Normal taula esquerra títol"/>
    <w:basedOn w:val="NNormaltaulaesquerra"/>
    <w:qFormat/>
    <w:rsid w:val="00141C48"/>
    <w:pPr>
      <w:keepNext/>
      <w:spacing w:before="60" w:after="60"/>
    </w:pPr>
    <w:rPr>
      <w:bCs/>
    </w:rPr>
  </w:style>
  <w:style w:type="table" w:customStyle="1" w:styleId="Tablaconcuadrcula7">
    <w:name w:val="Tabla con cuadrícula7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141C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1C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1C4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41C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41C48"/>
    <w:rPr>
      <w:b/>
      <w:bCs/>
      <w:sz w:val="20"/>
      <w:szCs w:val="20"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link w:val="Prrafodelista"/>
    <w:uiPriority w:val="34"/>
    <w:locked/>
    <w:rsid w:val="00141C48"/>
    <w:rPr>
      <w:szCs w:val="24"/>
    </w:rPr>
  </w:style>
  <w:style w:type="paragraph" w:styleId="HTMLconformatoprevio">
    <w:name w:val="HTML Preformatted"/>
    <w:basedOn w:val="Normal"/>
    <w:link w:val="HTMLconformatoprevioCar"/>
    <w:semiHidden/>
    <w:unhideWhenUsed/>
    <w:rsid w:val="00141C48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141C48"/>
    <w:rPr>
      <w:rFonts w:ascii="Consolas" w:hAnsi="Consolas"/>
      <w:sz w:val="20"/>
      <w:szCs w:val="20"/>
    </w:rPr>
  </w:style>
  <w:style w:type="table" w:customStyle="1" w:styleId="Tablaconcuadrcula121">
    <w:name w:val="Tabla con cuadrícula12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2">
    <w:name w:val="Tabla con cuadrícula82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0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BDDE5-8ABC-40D1-BA58-9C660AF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0</TotalTime>
  <Pages>3</Pages>
  <Words>754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Ordeig Solé, Montserrat</dc:creator>
  <cp:lastModifiedBy>Ordeig Solé, Montserrat</cp:lastModifiedBy>
  <cp:revision>3</cp:revision>
  <cp:lastPrinted>2026-08-05T07:29:00Z</cp:lastPrinted>
  <dcterms:created xsi:type="dcterms:W3CDTF">2026-08-05T07:32:00Z</dcterms:created>
  <dcterms:modified xsi:type="dcterms:W3CDTF">2026-08-05T07:33:00Z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