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873666F" w14:textId="74932E9F" w:rsidR="005E432A" w:rsidRPr="00A443C1" w:rsidRDefault="005E432A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  <w:bookmarkStart w:id="0" w:name="_Hlk136360403"/>
      <w:bookmarkEnd w:id="0"/>
    </w:p>
    <w:p w14:paraId="7E2DAF06" w14:textId="4C428B75" w:rsidR="00C31849" w:rsidRPr="00A443C1" w:rsidRDefault="00C31849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39A07F61" w14:textId="045295C6" w:rsidR="00C31849" w:rsidRPr="00A443C1" w:rsidRDefault="00C31849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5D436C00" w14:textId="1197A7F8" w:rsidR="00C31849" w:rsidRPr="00A443C1" w:rsidRDefault="00C31849" w:rsidP="009C69C3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jc w:val="center"/>
        <w:rPr>
          <w:rFonts w:cs="Arial"/>
        </w:rPr>
      </w:pPr>
    </w:p>
    <w:p w14:paraId="15786F62" w14:textId="77777777" w:rsidR="005E432A" w:rsidRPr="00A443C1" w:rsidRDefault="005E432A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4855AFA2" w14:textId="77777777" w:rsidR="005E432A" w:rsidRPr="00A443C1" w:rsidRDefault="005E432A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1A3FBA10" w14:textId="77777777" w:rsidR="005E432A" w:rsidRPr="00A443C1" w:rsidRDefault="005E432A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19D1B3FC" w14:textId="77777777" w:rsidR="005E432A" w:rsidRPr="00A443C1" w:rsidRDefault="005E432A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1CF2788E" w14:textId="77777777" w:rsidR="00625EE7" w:rsidRPr="00A443C1" w:rsidRDefault="00625EE7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1D07A74B" w14:textId="77777777" w:rsidR="00625EE7" w:rsidRPr="00A443C1" w:rsidRDefault="00625EE7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49A9BB91" w14:textId="68999322" w:rsidR="00625EE7" w:rsidRPr="00A443C1" w:rsidRDefault="00625EE7" w:rsidP="00CC1277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jc w:val="center"/>
        <w:rPr>
          <w:rFonts w:cs="Arial"/>
        </w:rPr>
      </w:pPr>
    </w:p>
    <w:p w14:paraId="0F8D82EB" w14:textId="77777777" w:rsidR="00625EE7" w:rsidRPr="00A443C1" w:rsidRDefault="00625EE7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42E431A9" w14:textId="77777777" w:rsidR="00625EE7" w:rsidRPr="00A443C1" w:rsidRDefault="00625EE7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4751F464" w14:textId="66AE7C7B" w:rsidR="00625EE7" w:rsidRPr="00A443C1" w:rsidRDefault="00CC1277" w:rsidP="00CC1277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jc w:val="center"/>
        <w:rPr>
          <w:rFonts w:cs="Arial"/>
        </w:rPr>
      </w:pPr>
      <w:r w:rsidRPr="00A443C1">
        <w:rPr>
          <w:rFonts w:cs="Arial"/>
          <w:noProof/>
          <w:lang w:val="es-ES" w:eastAsia="es-ES"/>
        </w:rPr>
        <w:drawing>
          <wp:inline distT="0" distB="0" distL="0" distR="0" wp14:anchorId="098E9334" wp14:editId="71DEC762">
            <wp:extent cx="3211195" cy="1426210"/>
            <wp:effectExtent l="0" t="0" r="8255" b="2540"/>
            <wp:docPr id="7" name="Imagen 7" descr="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Texto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195" cy="142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EA618F" w14:textId="77777777" w:rsidR="00CC1277" w:rsidRDefault="00CC1277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3BD2FAC8" w14:textId="77777777" w:rsidR="006F6E55" w:rsidRDefault="006F6E55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27EBAD30" w14:textId="77777777" w:rsidR="006F6E55" w:rsidRDefault="006F6E55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175FDECF" w14:textId="77777777" w:rsidR="006F6E55" w:rsidRDefault="006F6E55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53F372E8" w14:textId="77777777" w:rsidR="006F6E55" w:rsidRDefault="006F6E55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3D8C019A" w14:textId="77777777" w:rsidR="006F6E55" w:rsidRPr="00A443C1" w:rsidRDefault="006F6E55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2E196B8F" w14:textId="77777777" w:rsidR="00625EE7" w:rsidRPr="00A443C1" w:rsidRDefault="00625EE7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tbl>
      <w:tblPr>
        <w:tblpPr w:leftFromText="141" w:rightFromText="141" w:vertAnchor="text" w:horzAnchor="margin" w:tblpY="186"/>
        <w:tblW w:w="9018" w:type="dxa"/>
        <w:tblLook w:val="04A0" w:firstRow="1" w:lastRow="0" w:firstColumn="1" w:lastColumn="0" w:noHBand="0" w:noVBand="1"/>
      </w:tblPr>
      <w:tblGrid>
        <w:gridCol w:w="2326"/>
        <w:gridCol w:w="6692"/>
      </w:tblGrid>
      <w:tr w:rsidR="00625EE7" w:rsidRPr="00A443C1" w14:paraId="0EFEAC10" w14:textId="77777777" w:rsidTr="009F5B0E">
        <w:trPr>
          <w:cantSplit/>
          <w:trHeight w:hRule="exact" w:val="1143"/>
        </w:trPr>
        <w:tc>
          <w:tcPr>
            <w:tcW w:w="2326" w:type="dxa"/>
          </w:tcPr>
          <w:p w14:paraId="20400E84" w14:textId="7040E11D" w:rsidR="00625EE7" w:rsidRPr="00A443C1" w:rsidRDefault="00625EE7" w:rsidP="005843FD">
            <w:pPr>
              <w:pStyle w:val="taulaportada"/>
              <w:framePr w:hSpace="0" w:wrap="auto" w:vAnchor="margin" w:hAnchor="text" w:yAlign="inline"/>
            </w:pPr>
          </w:p>
        </w:tc>
        <w:tc>
          <w:tcPr>
            <w:tcW w:w="6692" w:type="dxa"/>
          </w:tcPr>
          <w:p w14:paraId="47635BE2" w14:textId="77777777" w:rsidR="009F5B0E" w:rsidRPr="00A443C1" w:rsidRDefault="009F5B0E" w:rsidP="005843FD">
            <w:pPr>
              <w:pStyle w:val="taulaportada"/>
              <w:framePr w:hSpace="0" w:wrap="auto" w:vAnchor="margin" w:hAnchor="text" w:yAlign="inline"/>
              <w:rPr>
                <w:b/>
                <w:bCs/>
              </w:rPr>
            </w:pPr>
            <w:r w:rsidRPr="00A443C1">
              <w:rPr>
                <w:b/>
                <w:bCs/>
              </w:rPr>
              <w:t>ENS D’ABASTAMENT D’AIGUA TER LLOBREGAT</w:t>
            </w:r>
          </w:p>
          <w:p w14:paraId="5B29C120" w14:textId="77777777" w:rsidR="00D17153" w:rsidRPr="00A443C1" w:rsidRDefault="00D17153" w:rsidP="00D17153">
            <w:pPr>
              <w:pStyle w:val="taulaportada"/>
              <w:framePr w:hSpace="0" w:wrap="auto" w:vAnchor="margin" w:hAnchor="text" w:yAlign="inline"/>
              <w:rPr>
                <w:b/>
                <w:bCs/>
              </w:rPr>
            </w:pPr>
            <w:r w:rsidRPr="00A443C1">
              <w:rPr>
                <w:b/>
                <w:bCs/>
              </w:rPr>
              <w:t>DEPARTAMENT D’ACCIÓ CLIMÀTICA, ALIMENTACIÓ I AGENDA RURAL</w:t>
            </w:r>
          </w:p>
          <w:p w14:paraId="6BE2C981" w14:textId="77777777" w:rsidR="00D17153" w:rsidRPr="00A443C1" w:rsidRDefault="00D17153" w:rsidP="00D17153">
            <w:pPr>
              <w:pStyle w:val="taulaportada"/>
              <w:framePr w:hSpace="0" w:wrap="auto" w:vAnchor="margin" w:hAnchor="text" w:yAlign="inline"/>
              <w:rPr>
                <w:b/>
                <w:bCs/>
              </w:rPr>
            </w:pPr>
            <w:r w:rsidRPr="00A443C1">
              <w:rPr>
                <w:b/>
                <w:bCs/>
              </w:rPr>
              <w:t>GENERALITAT DE CATALUNYA</w:t>
            </w:r>
          </w:p>
          <w:p w14:paraId="59A44BD9" w14:textId="584D2E16" w:rsidR="00792B2F" w:rsidRPr="00A443C1" w:rsidRDefault="00792B2F" w:rsidP="005C7950">
            <w:pPr>
              <w:pStyle w:val="taulaportada"/>
              <w:framePr w:hSpace="0" w:wrap="auto" w:vAnchor="margin" w:hAnchor="text" w:yAlign="inline"/>
              <w:rPr>
                <w:b/>
                <w:bCs/>
              </w:rPr>
            </w:pPr>
          </w:p>
        </w:tc>
      </w:tr>
      <w:tr w:rsidR="00625EE7" w:rsidRPr="00A443C1" w14:paraId="38A0AA4D" w14:textId="77777777" w:rsidTr="009F5B0E">
        <w:trPr>
          <w:cantSplit/>
          <w:trHeight w:hRule="exact" w:val="1143"/>
        </w:trPr>
        <w:tc>
          <w:tcPr>
            <w:tcW w:w="2326" w:type="dxa"/>
          </w:tcPr>
          <w:p w14:paraId="2FE28E80" w14:textId="77777777" w:rsidR="009F5B0E" w:rsidRPr="00A443C1" w:rsidRDefault="009F5B0E" w:rsidP="005843FD">
            <w:pPr>
              <w:pStyle w:val="taulaportada"/>
              <w:framePr w:hSpace="0" w:wrap="auto" w:vAnchor="margin" w:hAnchor="text" w:yAlign="inline"/>
            </w:pPr>
          </w:p>
          <w:p w14:paraId="7388E9B9" w14:textId="77777777" w:rsidR="009F5B0E" w:rsidRPr="00A443C1" w:rsidRDefault="009F5B0E" w:rsidP="005843FD">
            <w:pPr>
              <w:pStyle w:val="taulaportada"/>
              <w:framePr w:hSpace="0" w:wrap="auto" w:vAnchor="margin" w:hAnchor="text" w:yAlign="inline"/>
            </w:pPr>
          </w:p>
          <w:p w14:paraId="4CB84BD9" w14:textId="66BB55AF" w:rsidR="00E86773" w:rsidRPr="00A443C1" w:rsidRDefault="00E86773" w:rsidP="006F6E55">
            <w:pPr>
              <w:pStyle w:val="taulaportada"/>
              <w:framePr w:hSpace="0" w:wrap="auto" w:vAnchor="margin" w:hAnchor="text" w:yAlign="inline"/>
            </w:pPr>
          </w:p>
        </w:tc>
        <w:tc>
          <w:tcPr>
            <w:tcW w:w="6692" w:type="dxa"/>
          </w:tcPr>
          <w:p w14:paraId="16E8087C" w14:textId="77777777" w:rsidR="009F5B0E" w:rsidRPr="00A443C1" w:rsidRDefault="009F5B0E" w:rsidP="009F5B0E">
            <w:pPr>
              <w:pStyle w:val="taulaportada"/>
              <w:framePr w:hSpace="0" w:wrap="auto" w:vAnchor="margin" w:hAnchor="text" w:yAlign="inline"/>
              <w:rPr>
                <w:rFonts w:cs="Arial Narrow"/>
                <w:b/>
                <w:bCs/>
                <w:sz w:val="22"/>
              </w:rPr>
            </w:pPr>
          </w:p>
          <w:p w14:paraId="516F04FF" w14:textId="77777777" w:rsidR="009F5B0E" w:rsidRPr="00A443C1" w:rsidRDefault="009F5B0E" w:rsidP="009F5B0E">
            <w:pPr>
              <w:pStyle w:val="taulaportada"/>
              <w:framePr w:hSpace="0" w:wrap="auto" w:vAnchor="margin" w:hAnchor="text" w:yAlign="inline"/>
              <w:rPr>
                <w:rFonts w:cs="Arial Narrow"/>
                <w:b/>
                <w:bCs/>
                <w:sz w:val="22"/>
              </w:rPr>
            </w:pPr>
          </w:p>
          <w:p w14:paraId="6CE56D58" w14:textId="5236E26C" w:rsidR="00363C21" w:rsidRPr="00A443C1" w:rsidRDefault="004E6FF2" w:rsidP="009F5B0E">
            <w:pPr>
              <w:pStyle w:val="taulaportada"/>
              <w:framePr w:hSpace="0" w:wrap="auto" w:vAnchor="margin" w:hAnchor="text" w:yAlign="inline"/>
              <w:rPr>
                <w:b/>
                <w:bCs/>
              </w:rPr>
            </w:pPr>
            <w:r w:rsidRPr="00A443C1">
              <w:rPr>
                <w:rFonts w:cs="Arial Narrow"/>
                <w:b/>
                <w:bCs/>
                <w:sz w:val="22"/>
              </w:rPr>
              <w:t>PLEC DE MODELAT D’INSTAL.LACIONS EXISTENTS</w:t>
            </w:r>
          </w:p>
        </w:tc>
      </w:tr>
    </w:tbl>
    <w:p w14:paraId="06B22404" w14:textId="0D1F41C8" w:rsidR="00625EE7" w:rsidRPr="00A443C1" w:rsidRDefault="00625EE7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032B3AE6" w14:textId="77777777" w:rsidR="009F5B0E" w:rsidRPr="00A443C1" w:rsidRDefault="009F5B0E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7B1C7156" w14:textId="77777777" w:rsidR="00625EE7" w:rsidRPr="00A443C1" w:rsidRDefault="00625EE7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0D34DFD0" w14:textId="77777777" w:rsidR="00625EE7" w:rsidRPr="00A443C1" w:rsidRDefault="00625EE7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407AF3DF" w14:textId="77777777" w:rsidR="00625EE7" w:rsidRPr="00A443C1" w:rsidRDefault="00625EE7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47EA8C86" w14:textId="77777777" w:rsidR="00625EE7" w:rsidRPr="00A443C1" w:rsidRDefault="00625EE7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0C1DDAB5" w14:textId="77777777" w:rsidR="00625EE7" w:rsidRPr="00A443C1" w:rsidRDefault="00625EE7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705C060D" w14:textId="77777777" w:rsidR="00625EE7" w:rsidRPr="00A443C1" w:rsidRDefault="00625EE7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156118B0" w14:textId="77777777" w:rsidR="00625EE7" w:rsidRPr="00A443C1" w:rsidRDefault="00625EE7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48FCC412" w14:textId="77777777" w:rsidR="00625EE7" w:rsidRPr="00A443C1" w:rsidRDefault="00625EE7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23FABFDB" w14:textId="77777777" w:rsidR="003F2130" w:rsidRPr="00A443C1" w:rsidRDefault="003F2130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659EFBD0" w14:textId="77777777" w:rsidR="003F2130" w:rsidRPr="00A443C1" w:rsidRDefault="003F2130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1F2F50CD" w14:textId="77777777" w:rsidR="001F57F6" w:rsidRPr="00A443C1" w:rsidRDefault="001F57F6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753B9413" w14:textId="77777777" w:rsidR="001F57F6" w:rsidRPr="00A443C1" w:rsidRDefault="001F57F6" w:rsidP="005E432A">
      <w:pPr>
        <w:pStyle w:val="Encabezado"/>
        <w:tabs>
          <w:tab w:val="clear" w:pos="4252"/>
          <w:tab w:val="clear" w:pos="8504"/>
          <w:tab w:val="right" w:pos="567"/>
          <w:tab w:val="right" w:pos="1134"/>
          <w:tab w:val="right" w:pos="1724"/>
          <w:tab w:val="right" w:pos="2268"/>
          <w:tab w:val="right" w:pos="2835"/>
          <w:tab w:val="left" w:pos="7825"/>
          <w:tab w:val="left" w:pos="8647"/>
        </w:tabs>
        <w:ind w:right="2266"/>
        <w:rPr>
          <w:rFonts w:cs="Arial"/>
        </w:rPr>
      </w:pPr>
    </w:p>
    <w:p w14:paraId="4C7260A3" w14:textId="77777777" w:rsidR="006353D4" w:rsidRPr="00A443C1" w:rsidRDefault="009247F8" w:rsidP="00E315CD">
      <w:pPr>
        <w:pStyle w:val="TtulodeTDC"/>
        <w:ind w:left="0"/>
      </w:pPr>
      <w:bookmarkStart w:id="1" w:name="OLE_LINK1"/>
      <w:r w:rsidRPr="00A443C1">
        <w:lastRenderedPageBreak/>
        <w:t>Í</w:t>
      </w:r>
      <w:r w:rsidR="009A45AC" w:rsidRPr="00A443C1">
        <w:t>ndex</w:t>
      </w:r>
    </w:p>
    <w:bookmarkEnd w:id="1"/>
    <w:p w14:paraId="5AF229E6" w14:textId="77777777" w:rsidR="00DF28E2" w:rsidRPr="00A443C1" w:rsidRDefault="00DF28E2" w:rsidP="00B1285D">
      <w:pPr>
        <w:rPr>
          <w:rStyle w:val="Hipervnculo"/>
          <w:noProof/>
        </w:rPr>
      </w:pPr>
    </w:p>
    <w:p w14:paraId="499E0B38" w14:textId="1EE78BC1" w:rsidR="00A5530F" w:rsidRDefault="00354E77">
      <w:pPr>
        <w:pStyle w:val="TDC1"/>
        <w:rPr>
          <w:rFonts w:asciiTheme="minorHAnsi" w:eastAsiaTheme="minorEastAsia" w:hAnsiTheme="minorHAnsi" w:cstheme="minorBidi"/>
          <w:kern w:val="2"/>
          <w:lang w:eastAsia="ca-ES"/>
          <w14:ligatures w14:val="standardContextual"/>
        </w:rPr>
      </w:pPr>
      <w:r w:rsidRPr="00A443C1">
        <w:rPr>
          <w:rStyle w:val="Hipervnculo"/>
        </w:rPr>
        <w:fldChar w:fldCharType="begin"/>
      </w:r>
      <w:r w:rsidRPr="00A443C1">
        <w:rPr>
          <w:rStyle w:val="Hipervnculo"/>
        </w:rPr>
        <w:instrText xml:space="preserve"> TOC \o "1-4" \h \z \u </w:instrText>
      </w:r>
      <w:r w:rsidRPr="00A443C1">
        <w:rPr>
          <w:rStyle w:val="Hipervnculo"/>
        </w:rPr>
        <w:fldChar w:fldCharType="separate"/>
      </w:r>
      <w:hyperlink w:anchor="_Toc142647240" w:history="1">
        <w:r w:rsidR="00A5530F" w:rsidRPr="00816086">
          <w:rPr>
            <w:rStyle w:val="Hipervnculo"/>
          </w:rPr>
          <w:t>1.</w:t>
        </w:r>
        <w:r w:rsidR="00A5530F">
          <w:rPr>
            <w:rFonts w:asciiTheme="minorHAnsi" w:eastAsiaTheme="minorEastAsia" w:hAnsiTheme="minorHAnsi" w:cstheme="minorBidi"/>
            <w:kern w:val="2"/>
            <w:lang w:eastAsia="ca-ES"/>
            <w14:ligatures w14:val="standardContextual"/>
          </w:rPr>
          <w:tab/>
        </w:r>
        <w:r w:rsidR="00A5530F" w:rsidRPr="00816086">
          <w:rPr>
            <w:rStyle w:val="Hipervnculo"/>
          </w:rPr>
          <w:t>INTRODUCCIÓ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_Toc142647240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5</w:t>
        </w:r>
        <w:r w:rsidR="00A5530F">
          <w:rPr>
            <w:webHidden/>
          </w:rPr>
          <w:fldChar w:fldCharType="end"/>
        </w:r>
      </w:hyperlink>
    </w:p>
    <w:p w14:paraId="4F213A7C" w14:textId="114FF824" w:rsidR="00A5530F" w:rsidRDefault="00737796">
      <w:pPr>
        <w:pStyle w:val="TDC1"/>
        <w:rPr>
          <w:rFonts w:asciiTheme="minorHAnsi" w:eastAsiaTheme="minorEastAsia" w:hAnsiTheme="minorHAnsi" w:cstheme="minorBidi"/>
          <w:kern w:val="2"/>
          <w:lang w:eastAsia="ca-ES"/>
          <w14:ligatures w14:val="standardContextual"/>
        </w:rPr>
      </w:pPr>
      <w:hyperlink w:anchor="_Toc142647241" w:history="1">
        <w:r w:rsidR="00A5530F" w:rsidRPr="00816086">
          <w:rPr>
            <w:rStyle w:val="Hipervnculo"/>
          </w:rPr>
          <w:t>2.</w:t>
        </w:r>
        <w:r w:rsidR="00A5530F">
          <w:rPr>
            <w:rFonts w:asciiTheme="minorHAnsi" w:eastAsiaTheme="minorEastAsia" w:hAnsiTheme="minorHAnsi" w:cstheme="minorBidi"/>
            <w:kern w:val="2"/>
            <w:lang w:eastAsia="ca-ES"/>
            <w14:ligatures w14:val="standardContextual"/>
          </w:rPr>
          <w:tab/>
        </w:r>
        <w:r w:rsidR="00A5530F" w:rsidRPr="00816086">
          <w:rPr>
            <w:rStyle w:val="Hipervnculo"/>
          </w:rPr>
          <w:t>OBJECTIU DE LA BIMETITZACIÓ D’UNA INSTAL.LACIÓ D’ATL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_Toc142647241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5</w:t>
        </w:r>
        <w:r w:rsidR="00A5530F">
          <w:rPr>
            <w:webHidden/>
          </w:rPr>
          <w:fldChar w:fldCharType="end"/>
        </w:r>
      </w:hyperlink>
    </w:p>
    <w:p w14:paraId="48CD8A67" w14:textId="4DFABD28" w:rsidR="00A5530F" w:rsidRDefault="00737796">
      <w:pPr>
        <w:pStyle w:val="TDC1"/>
        <w:rPr>
          <w:rFonts w:asciiTheme="minorHAnsi" w:eastAsiaTheme="minorEastAsia" w:hAnsiTheme="minorHAnsi" w:cstheme="minorBidi"/>
          <w:kern w:val="2"/>
          <w:lang w:eastAsia="ca-ES"/>
          <w14:ligatures w14:val="standardContextual"/>
        </w:rPr>
      </w:pPr>
      <w:hyperlink w:anchor="_Toc142647242" w:history="1">
        <w:r w:rsidR="00A5530F" w:rsidRPr="00816086">
          <w:rPr>
            <w:rStyle w:val="Hipervnculo"/>
          </w:rPr>
          <w:t>3.</w:t>
        </w:r>
        <w:r w:rsidR="00A5530F">
          <w:rPr>
            <w:rFonts w:asciiTheme="minorHAnsi" w:eastAsiaTheme="minorEastAsia" w:hAnsiTheme="minorHAnsi" w:cstheme="minorBidi"/>
            <w:kern w:val="2"/>
            <w:lang w:eastAsia="ca-ES"/>
            <w14:ligatures w14:val="standardContextual"/>
          </w:rPr>
          <w:tab/>
        </w:r>
        <w:r w:rsidR="00A5530F" w:rsidRPr="00816086">
          <w:rPr>
            <w:rStyle w:val="Hipervnculo"/>
          </w:rPr>
          <w:t>DADES DE PARTIDA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_Toc142647242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6</w:t>
        </w:r>
        <w:r w:rsidR="00A5530F">
          <w:rPr>
            <w:webHidden/>
          </w:rPr>
          <w:fldChar w:fldCharType="end"/>
        </w:r>
      </w:hyperlink>
    </w:p>
    <w:p w14:paraId="104365B7" w14:textId="1978F385" w:rsidR="00A5530F" w:rsidRDefault="00737796">
      <w:pPr>
        <w:pStyle w:val="TDC1"/>
        <w:rPr>
          <w:rFonts w:asciiTheme="minorHAnsi" w:eastAsiaTheme="minorEastAsia" w:hAnsiTheme="minorHAnsi" w:cstheme="minorBidi"/>
          <w:kern w:val="2"/>
          <w:lang w:eastAsia="ca-ES"/>
          <w14:ligatures w14:val="standardContextual"/>
        </w:rPr>
      </w:pPr>
      <w:hyperlink w:anchor="_Toc142647243" w:history="1">
        <w:r w:rsidR="00A5530F" w:rsidRPr="00816086">
          <w:rPr>
            <w:rStyle w:val="Hipervnculo"/>
          </w:rPr>
          <w:t>4.</w:t>
        </w:r>
        <w:r w:rsidR="00A5530F">
          <w:rPr>
            <w:rFonts w:asciiTheme="minorHAnsi" w:eastAsiaTheme="minorEastAsia" w:hAnsiTheme="minorHAnsi" w:cstheme="minorBidi"/>
            <w:kern w:val="2"/>
            <w:lang w:eastAsia="ca-ES"/>
            <w14:ligatures w14:val="standardContextual"/>
          </w:rPr>
          <w:tab/>
        </w:r>
        <w:r w:rsidR="00A5530F" w:rsidRPr="00816086">
          <w:rPr>
            <w:rStyle w:val="Hipervnculo"/>
          </w:rPr>
          <w:t>ELS DOCUMENTS PER A CARACTERITZAR ELS MODEL EXEMPLES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_Toc142647243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6</w:t>
        </w:r>
        <w:r w:rsidR="00A5530F">
          <w:rPr>
            <w:webHidden/>
          </w:rPr>
          <w:fldChar w:fldCharType="end"/>
        </w:r>
      </w:hyperlink>
    </w:p>
    <w:p w14:paraId="04A1DE39" w14:textId="682F4F8F" w:rsidR="00A5530F" w:rsidRDefault="00737796">
      <w:pPr>
        <w:pStyle w:val="TDC1"/>
        <w:rPr>
          <w:rFonts w:asciiTheme="minorHAnsi" w:eastAsiaTheme="minorEastAsia" w:hAnsiTheme="minorHAnsi" w:cstheme="minorBidi"/>
          <w:kern w:val="2"/>
          <w:lang w:eastAsia="ca-ES"/>
          <w14:ligatures w14:val="standardContextual"/>
        </w:rPr>
      </w:pPr>
      <w:hyperlink w:anchor="_Toc142647244" w:history="1">
        <w:r w:rsidR="00A5530F" w:rsidRPr="00816086">
          <w:rPr>
            <w:rStyle w:val="Hipervnculo"/>
          </w:rPr>
          <w:t>5.</w:t>
        </w:r>
        <w:r w:rsidR="00A5530F">
          <w:rPr>
            <w:rFonts w:asciiTheme="minorHAnsi" w:eastAsiaTheme="minorEastAsia" w:hAnsiTheme="minorHAnsi" w:cstheme="minorBidi"/>
            <w:kern w:val="2"/>
            <w:lang w:eastAsia="ca-ES"/>
            <w14:ligatures w14:val="standardContextual"/>
          </w:rPr>
          <w:tab/>
        </w:r>
        <w:r w:rsidR="00A5530F" w:rsidRPr="00816086">
          <w:rPr>
            <w:rStyle w:val="Hipervnculo"/>
          </w:rPr>
          <w:t xml:space="preserve">INFORMACIÓ DE LA PRESA DE DADES </w:t>
        </w:r>
        <w:r w:rsidR="00A5530F" w:rsidRPr="00816086">
          <w:rPr>
            <w:rStyle w:val="Hipervnculo"/>
            <w:i/>
            <w:iCs/>
          </w:rPr>
          <w:t>IN SITU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_Toc142647244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11</w:t>
        </w:r>
        <w:r w:rsidR="00A5530F">
          <w:rPr>
            <w:webHidden/>
          </w:rPr>
          <w:fldChar w:fldCharType="end"/>
        </w:r>
      </w:hyperlink>
    </w:p>
    <w:p w14:paraId="50D6E1C9" w14:textId="3D6C51D5" w:rsidR="00A5530F" w:rsidRDefault="00737796">
      <w:pPr>
        <w:pStyle w:val="TDC1"/>
        <w:rPr>
          <w:rFonts w:asciiTheme="minorHAnsi" w:eastAsiaTheme="minorEastAsia" w:hAnsiTheme="minorHAnsi" w:cstheme="minorBidi"/>
          <w:kern w:val="2"/>
          <w:lang w:eastAsia="ca-ES"/>
          <w14:ligatures w14:val="standardContextual"/>
        </w:rPr>
      </w:pPr>
      <w:hyperlink w:anchor="_Toc142647245" w:history="1">
        <w:r w:rsidR="00A5530F" w:rsidRPr="00816086">
          <w:rPr>
            <w:rStyle w:val="Hipervnculo"/>
          </w:rPr>
          <w:t>6.</w:t>
        </w:r>
        <w:r w:rsidR="00A5530F">
          <w:rPr>
            <w:rFonts w:asciiTheme="minorHAnsi" w:eastAsiaTheme="minorEastAsia" w:hAnsiTheme="minorHAnsi" w:cstheme="minorBidi"/>
            <w:kern w:val="2"/>
            <w:lang w:eastAsia="ca-ES"/>
            <w14:ligatures w14:val="standardContextual"/>
          </w:rPr>
          <w:tab/>
        </w:r>
        <w:r w:rsidR="00A5530F" w:rsidRPr="00816086">
          <w:rPr>
            <w:rStyle w:val="Hipervnculo"/>
          </w:rPr>
          <w:t>ANÀLISI DE LA JERARQUIA DE MANTENIMENT I D’OPERACIÓ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_Toc142647245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18</w:t>
        </w:r>
        <w:r w:rsidR="00A5530F">
          <w:rPr>
            <w:webHidden/>
          </w:rPr>
          <w:fldChar w:fldCharType="end"/>
        </w:r>
      </w:hyperlink>
    </w:p>
    <w:p w14:paraId="5EA0B4E2" w14:textId="412197FF" w:rsidR="00A5530F" w:rsidRDefault="00737796">
      <w:pPr>
        <w:pStyle w:val="TDC1"/>
        <w:rPr>
          <w:rFonts w:asciiTheme="minorHAnsi" w:eastAsiaTheme="minorEastAsia" w:hAnsiTheme="minorHAnsi" w:cstheme="minorBidi"/>
          <w:kern w:val="2"/>
          <w:lang w:eastAsia="ca-ES"/>
          <w14:ligatures w14:val="standardContextual"/>
        </w:rPr>
      </w:pPr>
      <w:hyperlink w:anchor="_Toc142647246" w:history="1">
        <w:r w:rsidR="00A5530F" w:rsidRPr="00816086">
          <w:rPr>
            <w:rStyle w:val="Hipervnculo"/>
          </w:rPr>
          <w:t>7.</w:t>
        </w:r>
        <w:r w:rsidR="00A5530F">
          <w:rPr>
            <w:rFonts w:asciiTheme="minorHAnsi" w:eastAsiaTheme="minorEastAsia" w:hAnsiTheme="minorHAnsi" w:cstheme="minorBidi"/>
            <w:kern w:val="2"/>
            <w:lang w:eastAsia="ca-ES"/>
            <w14:ligatures w14:val="standardContextual"/>
          </w:rPr>
          <w:tab/>
        </w:r>
        <w:r w:rsidR="00A5530F" w:rsidRPr="00816086">
          <w:rPr>
            <w:rStyle w:val="Hipervnculo"/>
          </w:rPr>
          <w:t>PREPARACIÓ DELS NÚVOLS DE PUNTS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_Toc142647246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19</w:t>
        </w:r>
        <w:r w:rsidR="00A5530F">
          <w:rPr>
            <w:webHidden/>
          </w:rPr>
          <w:fldChar w:fldCharType="end"/>
        </w:r>
      </w:hyperlink>
    </w:p>
    <w:p w14:paraId="56482C46" w14:textId="2BC96344" w:rsidR="00A5530F" w:rsidRDefault="00737796">
      <w:pPr>
        <w:pStyle w:val="TDC1"/>
        <w:rPr>
          <w:rFonts w:asciiTheme="minorHAnsi" w:eastAsiaTheme="minorEastAsia" w:hAnsiTheme="minorHAnsi" w:cstheme="minorBidi"/>
          <w:kern w:val="2"/>
          <w:lang w:eastAsia="ca-ES"/>
          <w14:ligatures w14:val="standardContextual"/>
        </w:rPr>
      </w:pPr>
      <w:hyperlink w:anchor="_Toc142647247" w:history="1">
        <w:r w:rsidR="00A5530F" w:rsidRPr="00816086">
          <w:rPr>
            <w:rStyle w:val="Hipervnculo"/>
          </w:rPr>
          <w:t>8.</w:t>
        </w:r>
        <w:r w:rsidR="00A5530F">
          <w:rPr>
            <w:rFonts w:asciiTheme="minorHAnsi" w:eastAsiaTheme="minorEastAsia" w:hAnsiTheme="minorHAnsi" w:cstheme="minorBidi"/>
            <w:kern w:val="2"/>
            <w:lang w:eastAsia="ca-ES"/>
            <w14:ligatures w14:val="standardContextual"/>
          </w:rPr>
          <w:tab/>
        </w:r>
        <w:r w:rsidR="00A5530F" w:rsidRPr="00816086">
          <w:rPr>
            <w:rStyle w:val="Hipervnculo"/>
          </w:rPr>
          <w:t>LLIURABLES REQUERITS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_Toc142647247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21</w:t>
        </w:r>
        <w:r w:rsidR="00A5530F">
          <w:rPr>
            <w:webHidden/>
          </w:rPr>
          <w:fldChar w:fldCharType="end"/>
        </w:r>
      </w:hyperlink>
    </w:p>
    <w:p w14:paraId="29D76208" w14:textId="49DBC70C" w:rsidR="00A5530F" w:rsidRDefault="00737796">
      <w:pPr>
        <w:pStyle w:val="TDC2"/>
        <w:rPr>
          <w:rFonts w:asciiTheme="minorHAnsi" w:eastAsiaTheme="minorEastAsia" w:hAnsiTheme="minorHAnsi" w:cstheme="minorBidi"/>
          <w:kern w:val="2"/>
          <w:lang w:eastAsia="ca-ES"/>
          <w14:ligatures w14:val="standardContextual"/>
        </w:rPr>
      </w:pPr>
      <w:hyperlink w:anchor="_Toc142647248" w:history="1">
        <w:r w:rsidR="00A5530F" w:rsidRPr="00816086">
          <w:rPr>
            <w:rStyle w:val="Hipervnculo"/>
          </w:rPr>
          <w:t>8.1.</w:t>
        </w:r>
        <w:r w:rsidR="00A5530F">
          <w:rPr>
            <w:rFonts w:asciiTheme="minorHAnsi" w:eastAsiaTheme="minorEastAsia" w:hAnsiTheme="minorHAnsi" w:cstheme="minorBidi"/>
            <w:kern w:val="2"/>
            <w:lang w:eastAsia="ca-ES"/>
            <w14:ligatures w14:val="standardContextual"/>
          </w:rPr>
          <w:tab/>
        </w:r>
        <w:r w:rsidR="00A5530F" w:rsidRPr="00816086">
          <w:rPr>
            <w:rStyle w:val="Hipervnculo"/>
          </w:rPr>
          <w:t>ELS MODELS BIM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_Toc142647248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21</w:t>
        </w:r>
        <w:r w:rsidR="00A5530F">
          <w:rPr>
            <w:webHidden/>
          </w:rPr>
          <w:fldChar w:fldCharType="end"/>
        </w:r>
      </w:hyperlink>
    </w:p>
    <w:p w14:paraId="46D89643" w14:textId="55BB753B" w:rsidR="00A5530F" w:rsidRDefault="00737796">
      <w:pPr>
        <w:pStyle w:val="TDC2"/>
        <w:rPr>
          <w:rFonts w:asciiTheme="minorHAnsi" w:eastAsiaTheme="minorEastAsia" w:hAnsiTheme="minorHAnsi" w:cstheme="minorBidi"/>
          <w:kern w:val="2"/>
          <w:lang w:eastAsia="ca-ES"/>
          <w14:ligatures w14:val="standardContextual"/>
        </w:rPr>
      </w:pPr>
      <w:hyperlink w:anchor="_Toc142647249" w:history="1">
        <w:r w:rsidR="00A5530F" w:rsidRPr="00816086">
          <w:rPr>
            <w:rStyle w:val="Hipervnculo"/>
          </w:rPr>
          <w:t>8.2.</w:t>
        </w:r>
        <w:r w:rsidR="00A5530F">
          <w:rPr>
            <w:rFonts w:asciiTheme="minorHAnsi" w:eastAsiaTheme="minorEastAsia" w:hAnsiTheme="minorHAnsi" w:cstheme="minorBidi"/>
            <w:kern w:val="2"/>
            <w:lang w:eastAsia="ca-ES"/>
            <w14:ligatures w14:val="standardContextual"/>
          </w:rPr>
          <w:tab/>
        </w:r>
        <w:r w:rsidR="00A5530F" w:rsidRPr="00816086">
          <w:rPr>
            <w:rStyle w:val="Hipervnculo"/>
          </w:rPr>
          <w:t>ELS PLÀNOLS EXTRETS DELS MODELS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_Toc142647249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22</w:t>
        </w:r>
        <w:r w:rsidR="00A5530F">
          <w:rPr>
            <w:webHidden/>
          </w:rPr>
          <w:fldChar w:fldCharType="end"/>
        </w:r>
      </w:hyperlink>
    </w:p>
    <w:p w14:paraId="7E095B82" w14:textId="2D079F7F" w:rsidR="00A5530F" w:rsidRDefault="00737796">
      <w:pPr>
        <w:pStyle w:val="TDC1"/>
        <w:rPr>
          <w:rFonts w:asciiTheme="minorHAnsi" w:eastAsiaTheme="minorEastAsia" w:hAnsiTheme="minorHAnsi" w:cstheme="minorBidi"/>
          <w:kern w:val="2"/>
          <w:lang w:eastAsia="ca-ES"/>
          <w14:ligatures w14:val="standardContextual"/>
        </w:rPr>
      </w:pPr>
      <w:hyperlink w:anchor="_Toc142647250" w:history="1">
        <w:r w:rsidR="00A5530F" w:rsidRPr="00816086">
          <w:rPr>
            <w:rStyle w:val="Hipervnculo"/>
          </w:rPr>
          <w:t>9.</w:t>
        </w:r>
        <w:r w:rsidR="00A5530F">
          <w:rPr>
            <w:rFonts w:asciiTheme="minorHAnsi" w:eastAsiaTheme="minorEastAsia" w:hAnsiTheme="minorHAnsi" w:cstheme="minorBidi"/>
            <w:kern w:val="2"/>
            <w:lang w:eastAsia="ca-ES"/>
            <w14:ligatures w14:val="standardContextual"/>
          </w:rPr>
          <w:tab/>
        </w:r>
        <w:r w:rsidR="00A5530F" w:rsidRPr="00816086">
          <w:rPr>
            <w:rStyle w:val="Hipervnculo"/>
          </w:rPr>
          <w:t>GENERACIÓ DE CONTINGUT BIM (i): MODELAT GEOMÈTRIC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_Toc142647250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23</w:t>
        </w:r>
        <w:r w:rsidR="00A5530F">
          <w:rPr>
            <w:webHidden/>
          </w:rPr>
          <w:fldChar w:fldCharType="end"/>
        </w:r>
      </w:hyperlink>
    </w:p>
    <w:p w14:paraId="48087BE5" w14:textId="4BEDEF1D" w:rsidR="00A5530F" w:rsidRDefault="00737796">
      <w:pPr>
        <w:pStyle w:val="TDC2"/>
        <w:rPr>
          <w:rFonts w:asciiTheme="minorHAnsi" w:eastAsiaTheme="minorEastAsia" w:hAnsiTheme="minorHAnsi" w:cstheme="minorBidi"/>
          <w:kern w:val="2"/>
          <w:lang w:eastAsia="ca-ES"/>
          <w14:ligatures w14:val="standardContextual"/>
        </w:rPr>
      </w:pPr>
      <w:hyperlink w:anchor="_Toc142647251" w:history="1">
        <w:r w:rsidR="00A5530F" w:rsidRPr="00816086">
          <w:rPr>
            <w:rStyle w:val="Hipervnculo"/>
          </w:rPr>
          <w:t>9.1.</w:t>
        </w:r>
        <w:r w:rsidR="00A5530F">
          <w:rPr>
            <w:rFonts w:asciiTheme="minorHAnsi" w:eastAsiaTheme="minorEastAsia" w:hAnsiTheme="minorHAnsi" w:cstheme="minorBidi"/>
            <w:kern w:val="2"/>
            <w:lang w:eastAsia="ca-ES"/>
            <w14:ligatures w14:val="standardContextual"/>
          </w:rPr>
          <w:tab/>
        </w:r>
        <w:r w:rsidR="00A5530F" w:rsidRPr="00816086">
          <w:rPr>
            <w:rStyle w:val="Hipervnculo"/>
          </w:rPr>
          <w:t>MODEL DE COORDINACIÓ: GEOREFERENCIACIÓ, NIVELLS I EIXOS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_Toc142647251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23</w:t>
        </w:r>
        <w:r w:rsidR="00A5530F">
          <w:rPr>
            <w:webHidden/>
          </w:rPr>
          <w:fldChar w:fldCharType="end"/>
        </w:r>
      </w:hyperlink>
    </w:p>
    <w:p w14:paraId="0885C8CD" w14:textId="18AAA74A" w:rsidR="00A5530F" w:rsidRDefault="00737796">
      <w:pPr>
        <w:pStyle w:val="TDC2"/>
        <w:rPr>
          <w:rFonts w:asciiTheme="minorHAnsi" w:eastAsiaTheme="minorEastAsia" w:hAnsiTheme="minorHAnsi" w:cstheme="minorBidi"/>
          <w:kern w:val="2"/>
          <w:lang w:eastAsia="ca-ES"/>
          <w14:ligatures w14:val="standardContextual"/>
        </w:rPr>
      </w:pPr>
      <w:hyperlink w:anchor="_Toc142647252" w:history="1">
        <w:r w:rsidR="00A5530F" w:rsidRPr="00816086">
          <w:rPr>
            <w:rStyle w:val="Hipervnculo"/>
          </w:rPr>
          <w:t>9.2.</w:t>
        </w:r>
        <w:r w:rsidR="00A5530F">
          <w:rPr>
            <w:rFonts w:asciiTheme="minorHAnsi" w:eastAsiaTheme="minorEastAsia" w:hAnsiTheme="minorHAnsi" w:cstheme="minorBidi"/>
            <w:kern w:val="2"/>
            <w:lang w:eastAsia="ca-ES"/>
            <w14:ligatures w14:val="standardContextual"/>
          </w:rPr>
          <w:tab/>
        </w:r>
        <w:r w:rsidR="00A5530F" w:rsidRPr="00816086">
          <w:rPr>
            <w:rStyle w:val="Hipervnculo"/>
          </w:rPr>
          <w:t>MODELAT DE DISCIPLINES (I): OBRA CIVIL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_Toc142647252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29</w:t>
        </w:r>
        <w:r w:rsidR="00A5530F">
          <w:rPr>
            <w:webHidden/>
          </w:rPr>
          <w:fldChar w:fldCharType="end"/>
        </w:r>
      </w:hyperlink>
    </w:p>
    <w:p w14:paraId="0F751454" w14:textId="6E28BCEC" w:rsidR="00A5530F" w:rsidRDefault="00737796">
      <w:pPr>
        <w:pStyle w:val="TDC2"/>
        <w:rPr>
          <w:rFonts w:asciiTheme="minorHAnsi" w:eastAsiaTheme="minorEastAsia" w:hAnsiTheme="minorHAnsi" w:cstheme="minorBidi"/>
          <w:kern w:val="2"/>
          <w:lang w:eastAsia="ca-ES"/>
          <w14:ligatures w14:val="standardContextual"/>
        </w:rPr>
      </w:pPr>
      <w:hyperlink w:anchor="_Toc142647253" w:history="1">
        <w:r w:rsidR="00A5530F" w:rsidRPr="00816086">
          <w:rPr>
            <w:rStyle w:val="Hipervnculo"/>
          </w:rPr>
          <w:t>9.3.</w:t>
        </w:r>
        <w:r w:rsidR="00A5530F">
          <w:rPr>
            <w:rFonts w:asciiTheme="minorHAnsi" w:eastAsiaTheme="minorEastAsia" w:hAnsiTheme="minorHAnsi" w:cstheme="minorBidi"/>
            <w:kern w:val="2"/>
            <w:lang w:eastAsia="ca-ES"/>
            <w14:ligatures w14:val="standardContextual"/>
          </w:rPr>
          <w:tab/>
        </w:r>
        <w:r w:rsidR="00A5530F" w:rsidRPr="00816086">
          <w:rPr>
            <w:rStyle w:val="Hipervnculo"/>
          </w:rPr>
          <w:t>MODELAT DE DISCIPLINES (II): MEP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_Toc142647253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83</w:t>
        </w:r>
        <w:r w:rsidR="00A5530F">
          <w:rPr>
            <w:webHidden/>
          </w:rPr>
          <w:fldChar w:fldCharType="end"/>
        </w:r>
      </w:hyperlink>
    </w:p>
    <w:p w14:paraId="1999824E" w14:textId="7DDC936B" w:rsidR="00A5530F" w:rsidRDefault="00737796">
      <w:pPr>
        <w:pStyle w:val="TDC2"/>
        <w:rPr>
          <w:rFonts w:asciiTheme="minorHAnsi" w:eastAsiaTheme="minorEastAsia" w:hAnsiTheme="minorHAnsi" w:cstheme="minorBidi"/>
          <w:kern w:val="2"/>
          <w:lang w:eastAsia="ca-ES"/>
          <w14:ligatures w14:val="standardContextual"/>
        </w:rPr>
      </w:pPr>
      <w:hyperlink w:anchor="_Toc142647254" w:history="1">
        <w:r w:rsidR="00A5530F" w:rsidRPr="00816086">
          <w:rPr>
            <w:rStyle w:val="Hipervnculo"/>
          </w:rPr>
          <w:t>9.4.</w:t>
        </w:r>
        <w:r w:rsidR="00A5530F">
          <w:rPr>
            <w:rFonts w:asciiTheme="minorHAnsi" w:eastAsiaTheme="minorEastAsia" w:hAnsiTheme="minorHAnsi" w:cstheme="minorBidi"/>
            <w:kern w:val="2"/>
            <w:lang w:eastAsia="ca-ES"/>
            <w14:ligatures w14:val="standardContextual"/>
          </w:rPr>
          <w:tab/>
        </w:r>
        <w:r w:rsidR="00A5530F" w:rsidRPr="00816086">
          <w:rPr>
            <w:rStyle w:val="Hipervnculo"/>
          </w:rPr>
          <w:t>MODELAT D’ACTUACIONS DE REHABILITACIÓ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_Toc142647254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123</w:t>
        </w:r>
        <w:r w:rsidR="00A5530F">
          <w:rPr>
            <w:webHidden/>
          </w:rPr>
          <w:fldChar w:fldCharType="end"/>
        </w:r>
      </w:hyperlink>
    </w:p>
    <w:p w14:paraId="3128AF1F" w14:textId="196694B9" w:rsidR="00A5530F" w:rsidRDefault="00737796">
      <w:pPr>
        <w:pStyle w:val="TDC1"/>
        <w:rPr>
          <w:rFonts w:asciiTheme="minorHAnsi" w:eastAsiaTheme="minorEastAsia" w:hAnsiTheme="minorHAnsi" w:cstheme="minorBidi"/>
          <w:kern w:val="2"/>
          <w:lang w:eastAsia="ca-ES"/>
          <w14:ligatures w14:val="standardContextual"/>
        </w:rPr>
      </w:pPr>
      <w:hyperlink w:anchor="_Toc142647255" w:history="1">
        <w:r w:rsidR="00A5530F" w:rsidRPr="00816086">
          <w:rPr>
            <w:rStyle w:val="Hipervnculo"/>
          </w:rPr>
          <w:t>10.</w:t>
        </w:r>
        <w:r w:rsidR="00A5530F">
          <w:rPr>
            <w:rFonts w:asciiTheme="minorHAnsi" w:eastAsiaTheme="minorEastAsia" w:hAnsiTheme="minorHAnsi" w:cstheme="minorBidi"/>
            <w:kern w:val="2"/>
            <w:lang w:eastAsia="ca-ES"/>
            <w14:ligatures w14:val="standardContextual"/>
          </w:rPr>
          <w:tab/>
        </w:r>
        <w:r w:rsidR="00A5530F" w:rsidRPr="00816086">
          <w:rPr>
            <w:rStyle w:val="Hipervnculo"/>
          </w:rPr>
          <w:t>GENERACIÓ DE CONTINGUT BIM (ii): MODELAT D’INFORMACIÓ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_Toc142647255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127</w:t>
        </w:r>
        <w:r w:rsidR="00A5530F">
          <w:rPr>
            <w:webHidden/>
          </w:rPr>
          <w:fldChar w:fldCharType="end"/>
        </w:r>
      </w:hyperlink>
    </w:p>
    <w:p w14:paraId="00D3085D" w14:textId="11591F00" w:rsidR="00A5530F" w:rsidRDefault="00737796">
      <w:pPr>
        <w:pStyle w:val="TDC2"/>
        <w:tabs>
          <w:tab w:val="left" w:pos="960"/>
        </w:tabs>
        <w:rPr>
          <w:rFonts w:asciiTheme="minorHAnsi" w:eastAsiaTheme="minorEastAsia" w:hAnsiTheme="minorHAnsi" w:cstheme="minorBidi"/>
          <w:kern w:val="2"/>
          <w:lang w:eastAsia="ca-ES"/>
          <w14:ligatures w14:val="standardContextual"/>
        </w:rPr>
      </w:pPr>
      <w:hyperlink w:anchor="_Toc142647256" w:history="1">
        <w:r w:rsidR="00A5530F" w:rsidRPr="00816086">
          <w:rPr>
            <w:rStyle w:val="Hipervnculo"/>
          </w:rPr>
          <w:t>10.1.</w:t>
        </w:r>
        <w:r w:rsidR="00A5530F">
          <w:rPr>
            <w:rFonts w:asciiTheme="minorHAnsi" w:eastAsiaTheme="minorEastAsia" w:hAnsiTheme="minorHAnsi" w:cstheme="minorBidi"/>
            <w:kern w:val="2"/>
            <w:lang w:eastAsia="ca-ES"/>
            <w14:ligatures w14:val="standardContextual"/>
          </w:rPr>
          <w:tab/>
        </w:r>
        <w:r w:rsidR="00A5530F" w:rsidRPr="00816086">
          <w:rPr>
            <w:rStyle w:val="Hipervnculo"/>
          </w:rPr>
          <w:t>ELS PSETS D’ATL: ADDICIÓ DE DADES ALS MODELS BIM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_Toc142647256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127</w:t>
        </w:r>
        <w:r w:rsidR="00A5530F">
          <w:rPr>
            <w:webHidden/>
          </w:rPr>
          <w:fldChar w:fldCharType="end"/>
        </w:r>
      </w:hyperlink>
    </w:p>
    <w:p w14:paraId="3AF491EE" w14:textId="5DC2D123" w:rsidR="00A5530F" w:rsidRDefault="00737796">
      <w:pPr>
        <w:pStyle w:val="TDC3"/>
        <w:rPr>
          <w:rFonts w:asciiTheme="minorHAnsi" w:eastAsiaTheme="minorEastAsia" w:hAnsiTheme="minorHAnsi" w:cstheme="minorBidi"/>
          <w:kern w:val="2"/>
          <w14:ligatures w14:val="standardContextual"/>
        </w:rPr>
      </w:pPr>
      <w:hyperlink w:anchor="_Toc142647257" w:history="1">
        <w:r w:rsidR="00A5530F" w:rsidRPr="00816086">
          <w:rPr>
            <w:rStyle w:val="Hipervnculo"/>
          </w:rPr>
          <w:t>10.1.1.</w:t>
        </w:r>
        <w:r w:rsidR="00A5530F">
          <w:rPr>
            <w:rFonts w:asciiTheme="minorHAnsi" w:eastAsiaTheme="minorEastAsia" w:hAnsiTheme="minorHAnsi" w:cstheme="minorBidi"/>
            <w:kern w:val="2"/>
            <w14:ligatures w14:val="standardContextual"/>
          </w:rPr>
          <w:tab/>
        </w:r>
        <w:r w:rsidR="00A5530F" w:rsidRPr="00816086">
          <w:rPr>
            <w:rStyle w:val="Hipervnculo"/>
          </w:rPr>
          <w:t>ASSIGNACIÓ DEL PARÀMETRE TAG:  “ATL_ID-TAG”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_Toc142647257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127</w:t>
        </w:r>
        <w:r w:rsidR="00A5530F">
          <w:rPr>
            <w:webHidden/>
          </w:rPr>
          <w:fldChar w:fldCharType="end"/>
        </w:r>
      </w:hyperlink>
    </w:p>
    <w:p w14:paraId="538F2F81" w14:textId="0339F6BC" w:rsidR="00A5530F" w:rsidRDefault="00737796">
      <w:pPr>
        <w:pStyle w:val="TDC2"/>
        <w:tabs>
          <w:tab w:val="left" w:pos="960"/>
        </w:tabs>
        <w:rPr>
          <w:rFonts w:asciiTheme="minorHAnsi" w:eastAsiaTheme="minorEastAsia" w:hAnsiTheme="minorHAnsi" w:cstheme="minorBidi"/>
          <w:kern w:val="2"/>
          <w:lang w:eastAsia="ca-ES"/>
          <w14:ligatures w14:val="standardContextual"/>
        </w:rPr>
      </w:pPr>
      <w:hyperlink w:anchor="_Toc142647258" w:history="1">
        <w:r w:rsidR="00A5530F" w:rsidRPr="00816086">
          <w:rPr>
            <w:rStyle w:val="Hipervnculo"/>
          </w:rPr>
          <w:t>10.2.</w:t>
        </w:r>
        <w:r w:rsidR="00A5530F">
          <w:rPr>
            <w:rFonts w:asciiTheme="minorHAnsi" w:eastAsiaTheme="minorEastAsia" w:hAnsiTheme="minorHAnsi" w:cstheme="minorBidi"/>
            <w:kern w:val="2"/>
            <w:lang w:eastAsia="ca-ES"/>
            <w14:ligatures w14:val="standardContextual"/>
          </w:rPr>
          <w:tab/>
        </w:r>
        <w:r w:rsidR="00A5530F" w:rsidRPr="00816086">
          <w:rPr>
            <w:rStyle w:val="Hipervnculo"/>
          </w:rPr>
          <w:t>PROCÉS DE MAPEIG DE LES DADES AL MODELS NADIUS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_Toc142647258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129</w:t>
        </w:r>
        <w:r w:rsidR="00A5530F">
          <w:rPr>
            <w:webHidden/>
          </w:rPr>
          <w:fldChar w:fldCharType="end"/>
        </w:r>
      </w:hyperlink>
    </w:p>
    <w:p w14:paraId="371E3737" w14:textId="65E795FE" w:rsidR="00A5530F" w:rsidRDefault="00737796">
      <w:pPr>
        <w:pStyle w:val="TDC1"/>
        <w:rPr>
          <w:rFonts w:asciiTheme="minorHAnsi" w:eastAsiaTheme="minorEastAsia" w:hAnsiTheme="minorHAnsi" w:cstheme="minorBidi"/>
          <w:kern w:val="2"/>
          <w:lang w:eastAsia="ca-ES"/>
          <w14:ligatures w14:val="standardContextual"/>
        </w:rPr>
      </w:pPr>
      <w:hyperlink w:anchor="_Toc142647259" w:history="1">
        <w:r w:rsidR="00A5530F" w:rsidRPr="00816086">
          <w:rPr>
            <w:rStyle w:val="Hipervnculo"/>
          </w:rPr>
          <w:t>11.</w:t>
        </w:r>
        <w:r w:rsidR="00A5530F">
          <w:rPr>
            <w:rFonts w:asciiTheme="minorHAnsi" w:eastAsiaTheme="minorEastAsia" w:hAnsiTheme="minorHAnsi" w:cstheme="minorBidi"/>
            <w:kern w:val="2"/>
            <w:lang w:eastAsia="ca-ES"/>
            <w14:ligatures w14:val="standardContextual"/>
          </w:rPr>
          <w:tab/>
        </w:r>
        <w:r w:rsidR="00A5530F" w:rsidRPr="00816086">
          <w:rPr>
            <w:rStyle w:val="Hipervnculo"/>
          </w:rPr>
          <w:t>ELABORACIÓ DE LES VISTES DELS MODELS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_Toc142647259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130</w:t>
        </w:r>
        <w:r w:rsidR="00A5530F">
          <w:rPr>
            <w:webHidden/>
          </w:rPr>
          <w:fldChar w:fldCharType="end"/>
        </w:r>
      </w:hyperlink>
    </w:p>
    <w:p w14:paraId="1D38FA2C" w14:textId="344350A3" w:rsidR="00A5530F" w:rsidRDefault="00737796">
      <w:pPr>
        <w:pStyle w:val="TDC2"/>
        <w:tabs>
          <w:tab w:val="left" w:pos="960"/>
        </w:tabs>
        <w:rPr>
          <w:rFonts w:asciiTheme="minorHAnsi" w:eastAsiaTheme="minorEastAsia" w:hAnsiTheme="minorHAnsi" w:cstheme="minorBidi"/>
          <w:kern w:val="2"/>
          <w:lang w:eastAsia="ca-ES"/>
          <w14:ligatures w14:val="standardContextual"/>
        </w:rPr>
      </w:pPr>
      <w:hyperlink w:anchor="_Toc142647260" w:history="1">
        <w:r w:rsidR="00A5530F" w:rsidRPr="00816086">
          <w:rPr>
            <w:rStyle w:val="Hipervnculo"/>
          </w:rPr>
          <w:t>11.1.</w:t>
        </w:r>
        <w:r w:rsidR="00A5530F">
          <w:rPr>
            <w:rFonts w:asciiTheme="minorHAnsi" w:eastAsiaTheme="minorEastAsia" w:hAnsiTheme="minorHAnsi" w:cstheme="minorBidi"/>
            <w:kern w:val="2"/>
            <w:lang w:eastAsia="ca-ES"/>
            <w14:ligatures w14:val="standardContextual"/>
          </w:rPr>
          <w:tab/>
        </w:r>
        <w:r w:rsidR="00A5530F" w:rsidRPr="00816086">
          <w:rPr>
            <w:rStyle w:val="Hipervnculo"/>
          </w:rPr>
          <w:t>PLÀNOLS EXTRETS DELS MODELS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_Toc142647260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130</w:t>
        </w:r>
        <w:r w:rsidR="00A5530F">
          <w:rPr>
            <w:webHidden/>
          </w:rPr>
          <w:fldChar w:fldCharType="end"/>
        </w:r>
      </w:hyperlink>
    </w:p>
    <w:p w14:paraId="2DE21E83" w14:textId="68A0AD31" w:rsidR="00A5530F" w:rsidRDefault="00737796">
      <w:pPr>
        <w:pStyle w:val="TDC2"/>
        <w:tabs>
          <w:tab w:val="left" w:pos="960"/>
        </w:tabs>
        <w:rPr>
          <w:rFonts w:asciiTheme="minorHAnsi" w:eastAsiaTheme="minorEastAsia" w:hAnsiTheme="minorHAnsi" w:cstheme="minorBidi"/>
          <w:kern w:val="2"/>
          <w:lang w:eastAsia="ca-ES"/>
          <w14:ligatures w14:val="standardContextual"/>
        </w:rPr>
      </w:pPr>
      <w:hyperlink w:anchor="_Toc142647261" w:history="1">
        <w:r w:rsidR="00A5530F" w:rsidRPr="00816086">
          <w:rPr>
            <w:rStyle w:val="Hipervnculo"/>
          </w:rPr>
          <w:t>11.2.</w:t>
        </w:r>
        <w:r w:rsidR="00A5530F">
          <w:rPr>
            <w:rFonts w:asciiTheme="minorHAnsi" w:eastAsiaTheme="minorEastAsia" w:hAnsiTheme="minorHAnsi" w:cstheme="minorBidi"/>
            <w:kern w:val="2"/>
            <w:lang w:eastAsia="ca-ES"/>
            <w14:ligatures w14:val="standardContextual"/>
          </w:rPr>
          <w:tab/>
        </w:r>
        <w:r w:rsidR="00A5530F" w:rsidRPr="00816086">
          <w:rPr>
            <w:rStyle w:val="Hipervnculo"/>
          </w:rPr>
          <w:t>VISTES DE CONSULTA PER TEMATIZACIONS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_Toc142647261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133</w:t>
        </w:r>
        <w:r w:rsidR="00A5530F">
          <w:rPr>
            <w:webHidden/>
          </w:rPr>
          <w:fldChar w:fldCharType="end"/>
        </w:r>
      </w:hyperlink>
    </w:p>
    <w:p w14:paraId="56B947BA" w14:textId="4CEDB154" w:rsidR="00A5530F" w:rsidRDefault="00737796">
      <w:pPr>
        <w:pStyle w:val="TDC1"/>
        <w:rPr>
          <w:rFonts w:asciiTheme="minorHAnsi" w:eastAsiaTheme="minorEastAsia" w:hAnsiTheme="minorHAnsi" w:cstheme="minorBidi"/>
          <w:kern w:val="2"/>
          <w:lang w:eastAsia="ca-ES"/>
          <w14:ligatures w14:val="standardContextual"/>
        </w:rPr>
      </w:pPr>
      <w:hyperlink w:anchor="_Toc142647262" w:history="1">
        <w:r w:rsidR="00A5530F" w:rsidRPr="00816086">
          <w:rPr>
            <w:rStyle w:val="Hipervnculo"/>
          </w:rPr>
          <w:t>12.</w:t>
        </w:r>
        <w:r w:rsidR="00A5530F">
          <w:rPr>
            <w:rFonts w:asciiTheme="minorHAnsi" w:eastAsiaTheme="minorEastAsia" w:hAnsiTheme="minorHAnsi" w:cstheme="minorBidi"/>
            <w:kern w:val="2"/>
            <w:lang w:eastAsia="ca-ES"/>
            <w14:ligatures w14:val="standardContextual"/>
          </w:rPr>
          <w:tab/>
        </w:r>
        <w:r w:rsidR="00A5530F" w:rsidRPr="00816086">
          <w:rPr>
            <w:rStyle w:val="Hipervnculo"/>
          </w:rPr>
          <w:t>MODELS FEDERATS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_Toc142647262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134</w:t>
        </w:r>
        <w:r w:rsidR="00A5530F">
          <w:rPr>
            <w:webHidden/>
          </w:rPr>
          <w:fldChar w:fldCharType="end"/>
        </w:r>
      </w:hyperlink>
    </w:p>
    <w:p w14:paraId="1D0196FE" w14:textId="2E757901" w:rsidR="00A5530F" w:rsidRDefault="00737796">
      <w:pPr>
        <w:pStyle w:val="TDC3"/>
        <w:rPr>
          <w:rFonts w:asciiTheme="minorHAnsi" w:eastAsiaTheme="minorEastAsia" w:hAnsiTheme="minorHAnsi" w:cstheme="minorBidi"/>
          <w:kern w:val="2"/>
          <w14:ligatures w14:val="standardContextual"/>
        </w:rPr>
      </w:pPr>
      <w:hyperlink w:anchor="_Toc142647263" w:history="1">
        <w:r w:rsidR="00A5530F" w:rsidRPr="00816086">
          <w:rPr>
            <w:rStyle w:val="Hipervnculo"/>
          </w:rPr>
          <w:t>12.1.1.</w:t>
        </w:r>
        <w:r w:rsidR="00A5530F">
          <w:rPr>
            <w:rFonts w:asciiTheme="minorHAnsi" w:eastAsiaTheme="minorEastAsia" w:hAnsiTheme="minorHAnsi" w:cstheme="minorBidi"/>
            <w:kern w:val="2"/>
            <w14:ligatures w14:val="standardContextual"/>
          </w:rPr>
          <w:tab/>
        </w:r>
        <w:r w:rsidR="00A5530F" w:rsidRPr="00816086">
          <w:rPr>
            <w:rStyle w:val="Hipervnculo"/>
          </w:rPr>
          <w:t>MODELS DE NAVISWORKS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_Toc142647263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134</w:t>
        </w:r>
        <w:r w:rsidR="00A5530F">
          <w:rPr>
            <w:webHidden/>
          </w:rPr>
          <w:fldChar w:fldCharType="end"/>
        </w:r>
      </w:hyperlink>
    </w:p>
    <w:p w14:paraId="610A61BE" w14:textId="5561FFF6" w:rsidR="00A5530F" w:rsidRDefault="00737796">
      <w:pPr>
        <w:pStyle w:val="TDC1"/>
        <w:rPr>
          <w:rFonts w:asciiTheme="minorHAnsi" w:eastAsiaTheme="minorEastAsia" w:hAnsiTheme="minorHAnsi" w:cstheme="minorBidi"/>
          <w:kern w:val="2"/>
          <w:lang w:eastAsia="ca-ES"/>
          <w14:ligatures w14:val="standardContextual"/>
        </w:rPr>
      </w:pPr>
      <w:hyperlink w:anchor="_Toc142647264" w:history="1">
        <w:r w:rsidR="00A5530F" w:rsidRPr="00816086">
          <w:rPr>
            <w:rStyle w:val="Hipervnculo"/>
          </w:rPr>
          <w:t>13.</w:t>
        </w:r>
        <w:r w:rsidR="00A5530F">
          <w:rPr>
            <w:rFonts w:asciiTheme="minorHAnsi" w:eastAsiaTheme="minorEastAsia" w:hAnsiTheme="minorHAnsi" w:cstheme="minorBidi"/>
            <w:kern w:val="2"/>
            <w:lang w:eastAsia="ca-ES"/>
            <w14:ligatures w14:val="standardContextual"/>
          </w:rPr>
          <w:tab/>
        </w:r>
        <w:r w:rsidR="00A5530F" w:rsidRPr="00816086">
          <w:rPr>
            <w:rStyle w:val="Hipervnculo"/>
          </w:rPr>
          <w:t>EXTRACCIÓ DE DADES DELS MODELS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_Toc142647264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136</w:t>
        </w:r>
        <w:r w:rsidR="00A5530F">
          <w:rPr>
            <w:webHidden/>
          </w:rPr>
          <w:fldChar w:fldCharType="end"/>
        </w:r>
      </w:hyperlink>
    </w:p>
    <w:p w14:paraId="66549D33" w14:textId="29F1FDA0" w:rsidR="00A5530F" w:rsidRDefault="00737796">
      <w:pPr>
        <w:pStyle w:val="TDC1"/>
        <w:rPr>
          <w:rFonts w:asciiTheme="minorHAnsi" w:eastAsiaTheme="minorEastAsia" w:hAnsiTheme="minorHAnsi" w:cstheme="minorBidi"/>
          <w:kern w:val="2"/>
          <w:lang w:eastAsia="ca-ES"/>
          <w14:ligatures w14:val="standardContextual"/>
        </w:rPr>
      </w:pPr>
      <w:hyperlink w:anchor="_Toc142647265" w:history="1"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_Toc142647265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136</w:t>
        </w:r>
        <w:r w:rsidR="00A5530F">
          <w:rPr>
            <w:webHidden/>
          </w:rPr>
          <w:fldChar w:fldCharType="end"/>
        </w:r>
      </w:hyperlink>
    </w:p>
    <w:p w14:paraId="571F8BF0" w14:textId="6A6AA108" w:rsidR="00A5530F" w:rsidRDefault="00737796">
      <w:pPr>
        <w:pStyle w:val="TDC1"/>
        <w:rPr>
          <w:rFonts w:asciiTheme="minorHAnsi" w:eastAsiaTheme="minorEastAsia" w:hAnsiTheme="minorHAnsi" w:cstheme="minorBidi"/>
          <w:kern w:val="2"/>
          <w:lang w:eastAsia="ca-ES"/>
          <w14:ligatures w14:val="standardContextual"/>
        </w:rPr>
      </w:pPr>
      <w:hyperlink w:anchor="_Toc142647266" w:history="1">
        <w:r w:rsidR="00A5530F" w:rsidRPr="00816086">
          <w:rPr>
            <w:rStyle w:val="Hipervnculo"/>
          </w:rPr>
          <w:t>14.</w:t>
        </w:r>
        <w:r w:rsidR="00A5530F">
          <w:rPr>
            <w:rFonts w:asciiTheme="minorHAnsi" w:eastAsiaTheme="minorEastAsia" w:hAnsiTheme="minorHAnsi" w:cstheme="minorBidi"/>
            <w:kern w:val="2"/>
            <w:lang w:eastAsia="ca-ES"/>
            <w14:ligatures w14:val="standardContextual"/>
          </w:rPr>
          <w:tab/>
        </w:r>
        <w:r w:rsidR="00A5530F" w:rsidRPr="00816086">
          <w:rPr>
            <w:rStyle w:val="Hipervnculo"/>
          </w:rPr>
          <w:t>ANNEX I. PLÀNOLS EXTRETS DELS MODELS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_Toc142647266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137</w:t>
        </w:r>
        <w:r w:rsidR="00A5530F">
          <w:rPr>
            <w:webHidden/>
          </w:rPr>
          <w:fldChar w:fldCharType="end"/>
        </w:r>
      </w:hyperlink>
    </w:p>
    <w:p w14:paraId="70484AEE" w14:textId="6BC0A920" w:rsidR="00A5530F" w:rsidRDefault="00737796">
      <w:pPr>
        <w:pStyle w:val="TDC1"/>
        <w:rPr>
          <w:rFonts w:asciiTheme="minorHAnsi" w:eastAsiaTheme="minorEastAsia" w:hAnsiTheme="minorHAnsi" w:cstheme="minorBidi"/>
          <w:kern w:val="2"/>
          <w:lang w:eastAsia="ca-ES"/>
          <w14:ligatures w14:val="standardContextual"/>
        </w:rPr>
      </w:pPr>
      <w:hyperlink w:anchor="_Toc142647267" w:history="1">
        <w:r w:rsidR="00A5530F" w:rsidRPr="00816086">
          <w:rPr>
            <w:rStyle w:val="Hipervnculo"/>
          </w:rPr>
          <w:t>15.</w:t>
        </w:r>
        <w:r w:rsidR="00A5530F">
          <w:rPr>
            <w:rFonts w:asciiTheme="minorHAnsi" w:eastAsiaTheme="minorEastAsia" w:hAnsiTheme="minorHAnsi" w:cstheme="minorBidi"/>
            <w:kern w:val="2"/>
            <w:lang w:eastAsia="ca-ES"/>
            <w14:ligatures w14:val="standardContextual"/>
          </w:rPr>
          <w:tab/>
        </w:r>
        <w:r w:rsidR="00A5530F" w:rsidRPr="00816086">
          <w:rPr>
            <w:rStyle w:val="Hipervnculo"/>
          </w:rPr>
          <w:t>ANNEX II. PUBLICACIÓ A IFC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_Toc142647267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138</w:t>
        </w:r>
        <w:r w:rsidR="00A5530F">
          <w:rPr>
            <w:webHidden/>
          </w:rPr>
          <w:fldChar w:fldCharType="end"/>
        </w:r>
      </w:hyperlink>
    </w:p>
    <w:p w14:paraId="206F7703" w14:textId="7E7978AE" w:rsidR="00A5530F" w:rsidRDefault="00737796">
      <w:pPr>
        <w:pStyle w:val="TDC1"/>
        <w:rPr>
          <w:rFonts w:asciiTheme="minorHAnsi" w:eastAsiaTheme="minorEastAsia" w:hAnsiTheme="minorHAnsi" w:cstheme="minorBidi"/>
          <w:kern w:val="2"/>
          <w:lang w:eastAsia="ca-ES"/>
          <w14:ligatures w14:val="standardContextual"/>
        </w:rPr>
      </w:pPr>
      <w:hyperlink w:anchor="_Toc142647268" w:history="1">
        <w:r w:rsidR="00A5530F" w:rsidRPr="00816086">
          <w:rPr>
            <w:rStyle w:val="Hipervnculo"/>
          </w:rPr>
          <w:t>16.</w:t>
        </w:r>
        <w:r w:rsidR="00A5530F">
          <w:rPr>
            <w:rFonts w:asciiTheme="minorHAnsi" w:eastAsiaTheme="minorEastAsia" w:hAnsiTheme="minorHAnsi" w:cstheme="minorBidi"/>
            <w:kern w:val="2"/>
            <w:lang w:eastAsia="ca-ES"/>
            <w14:ligatures w14:val="standardContextual"/>
          </w:rPr>
          <w:tab/>
        </w:r>
        <w:r w:rsidR="00A5530F" w:rsidRPr="00816086">
          <w:rPr>
            <w:rStyle w:val="Hipervnculo"/>
          </w:rPr>
          <w:t>ANNEX III. ENGINYERIA INVERSA EN LA IDENTIFICACIÓ DELS EQUIPS I LES SEVES PROPIETATS</w:t>
        </w:r>
        <w:r w:rsidR="00A5530F">
          <w:rPr>
            <w:webHidden/>
          </w:rPr>
          <w:tab/>
        </w:r>
        <w:r w:rsidR="00A5530F">
          <w:rPr>
            <w:webHidden/>
          </w:rPr>
          <w:fldChar w:fldCharType="begin"/>
        </w:r>
        <w:r w:rsidR="00A5530F">
          <w:rPr>
            <w:webHidden/>
          </w:rPr>
          <w:instrText xml:space="preserve"> PAGEREF _Toc142647268 \h </w:instrText>
        </w:r>
        <w:r w:rsidR="00A5530F">
          <w:rPr>
            <w:webHidden/>
          </w:rPr>
        </w:r>
        <w:r w:rsidR="00A5530F">
          <w:rPr>
            <w:webHidden/>
          </w:rPr>
          <w:fldChar w:fldCharType="separate"/>
        </w:r>
        <w:r w:rsidR="00BB0D39">
          <w:rPr>
            <w:webHidden/>
          </w:rPr>
          <w:t>143</w:t>
        </w:r>
        <w:r w:rsidR="00A5530F">
          <w:rPr>
            <w:webHidden/>
          </w:rPr>
          <w:fldChar w:fldCharType="end"/>
        </w:r>
      </w:hyperlink>
    </w:p>
    <w:p w14:paraId="6F0D74B2" w14:textId="6F356CF4" w:rsidR="005A75B1" w:rsidRPr="00A443C1" w:rsidRDefault="00354E77" w:rsidP="005A75B1">
      <w:pPr>
        <w:rPr>
          <w:rStyle w:val="Hipervnculo"/>
        </w:rPr>
      </w:pPr>
      <w:r w:rsidRPr="00A443C1">
        <w:rPr>
          <w:rStyle w:val="Hipervnculo"/>
        </w:rPr>
        <w:lastRenderedPageBreak/>
        <w:fldChar w:fldCharType="end"/>
      </w:r>
    </w:p>
    <w:p w14:paraId="7242B238" w14:textId="3F264A2F" w:rsidR="005A75B1" w:rsidRPr="00A443C1" w:rsidRDefault="0013444B" w:rsidP="005A75B1">
      <w:pPr>
        <w:pStyle w:val="Ttulo1"/>
      </w:pPr>
      <w:bookmarkStart w:id="2" w:name="_Toc142647240"/>
      <w:r w:rsidRPr="00A443C1">
        <w:t>INTRODUCCIÓ</w:t>
      </w:r>
      <w:bookmarkEnd w:id="2"/>
    </w:p>
    <w:p w14:paraId="75F12B26" w14:textId="6D13FC77" w:rsidR="00737767" w:rsidRPr="00A443C1" w:rsidRDefault="00737767" w:rsidP="002557EC">
      <w:pPr>
        <w:jc w:val="both"/>
        <w:rPr>
          <w:rFonts w:cs="Arial"/>
          <w:sz w:val="22"/>
        </w:rPr>
      </w:pPr>
      <w:r w:rsidRPr="00A443C1">
        <w:rPr>
          <w:rFonts w:cs="Arial"/>
          <w:sz w:val="22"/>
        </w:rPr>
        <w:t xml:space="preserve">En el marc de </w:t>
      </w:r>
      <w:r w:rsidR="006F3EFA" w:rsidRPr="00A443C1">
        <w:rPr>
          <w:rFonts w:cs="Arial"/>
          <w:sz w:val="22"/>
        </w:rPr>
        <w:t xml:space="preserve">la implantació del BIM </w:t>
      </w:r>
      <w:r w:rsidR="001649AF" w:rsidRPr="00A443C1">
        <w:rPr>
          <w:rFonts w:cs="Arial"/>
          <w:sz w:val="22"/>
        </w:rPr>
        <w:t>a ATL, s’ha decidit que es durà a terme la “bimetització</w:t>
      </w:r>
      <w:r w:rsidR="00B84589" w:rsidRPr="00A443C1">
        <w:rPr>
          <w:rFonts w:cs="Arial"/>
          <w:sz w:val="22"/>
        </w:rPr>
        <w:t>”</w:t>
      </w:r>
      <w:r w:rsidR="001649AF" w:rsidRPr="00A443C1">
        <w:rPr>
          <w:rFonts w:cs="Arial"/>
          <w:sz w:val="22"/>
        </w:rPr>
        <w:t xml:space="preserve"> de les instal.lacions </w:t>
      </w:r>
      <w:r w:rsidR="008734DA" w:rsidRPr="00A443C1">
        <w:rPr>
          <w:rFonts w:cs="Arial"/>
          <w:sz w:val="22"/>
        </w:rPr>
        <w:t xml:space="preserve">que estan en explotació. </w:t>
      </w:r>
    </w:p>
    <w:p w14:paraId="6ACAFFCB" w14:textId="140B59CD" w:rsidR="008734DA" w:rsidRPr="00A443C1" w:rsidRDefault="008734DA" w:rsidP="002557EC">
      <w:pPr>
        <w:jc w:val="both"/>
        <w:rPr>
          <w:rFonts w:cs="Arial"/>
          <w:sz w:val="22"/>
        </w:rPr>
      </w:pPr>
      <w:r w:rsidRPr="00A443C1">
        <w:rPr>
          <w:rFonts w:cs="Arial"/>
          <w:sz w:val="22"/>
        </w:rPr>
        <w:t xml:space="preserve">Aquesta </w:t>
      </w:r>
      <w:r w:rsidR="00B84589" w:rsidRPr="00A443C1">
        <w:rPr>
          <w:rFonts w:cs="Arial"/>
          <w:sz w:val="22"/>
        </w:rPr>
        <w:t>digitalització en BIM de les instal.lacions</w:t>
      </w:r>
      <w:r w:rsidR="00C30E7D" w:rsidRPr="00A443C1">
        <w:rPr>
          <w:rFonts w:cs="Arial"/>
          <w:sz w:val="22"/>
        </w:rPr>
        <w:t xml:space="preserve"> requerirà que els proveïdors </w:t>
      </w:r>
      <w:r w:rsidR="004C0444" w:rsidRPr="00A443C1">
        <w:rPr>
          <w:rFonts w:cs="Arial"/>
          <w:sz w:val="22"/>
        </w:rPr>
        <w:t>que hagin de dur-ho a terme facin observança d</w:t>
      </w:r>
      <w:r w:rsidR="00C61BBD" w:rsidRPr="00A443C1">
        <w:rPr>
          <w:rFonts w:cs="Arial"/>
          <w:sz w:val="22"/>
        </w:rPr>
        <w:t>e:</w:t>
      </w:r>
    </w:p>
    <w:p w14:paraId="73DB14E4" w14:textId="774780D7" w:rsidR="00C61BBD" w:rsidRPr="00A443C1" w:rsidRDefault="00C61BBD" w:rsidP="00281D19">
      <w:pPr>
        <w:pStyle w:val="Prrafodelista"/>
        <w:numPr>
          <w:ilvl w:val="0"/>
          <w:numId w:val="29"/>
        </w:numPr>
        <w:jc w:val="both"/>
        <w:rPr>
          <w:rFonts w:cs="Arial"/>
          <w:sz w:val="22"/>
        </w:rPr>
      </w:pPr>
      <w:r w:rsidRPr="00A443C1">
        <w:rPr>
          <w:rFonts w:cs="Arial"/>
          <w:sz w:val="22"/>
        </w:rPr>
        <w:t>Els requisits tècnics d’escane</w:t>
      </w:r>
      <w:r w:rsidR="00CD6233" w:rsidRPr="00A443C1">
        <w:rPr>
          <w:rFonts w:cs="Arial"/>
          <w:sz w:val="22"/>
        </w:rPr>
        <w:t xml:space="preserve">jat i presa de dades “in situ”, establerts en el document </w:t>
      </w:r>
      <w:r w:rsidR="00CD6233" w:rsidRPr="00A443C1">
        <w:rPr>
          <w:rFonts w:cs="Arial Narrow"/>
          <w:sz w:val="22"/>
        </w:rPr>
        <w:t>ATL-IN-RequisitsTecnicsEscanejat-S3-P03.docx</w:t>
      </w:r>
      <w:r w:rsidR="002F296D" w:rsidRPr="00A443C1">
        <w:rPr>
          <w:rFonts w:cs="Arial Narrow"/>
          <w:sz w:val="22"/>
        </w:rPr>
        <w:t>, i que s’afegeix en aquest document com un Annex.</w:t>
      </w:r>
    </w:p>
    <w:p w14:paraId="42DC942D" w14:textId="2C84CFB0" w:rsidR="00CD6233" w:rsidRPr="00A443C1" w:rsidRDefault="00CD6233" w:rsidP="00281D19">
      <w:pPr>
        <w:pStyle w:val="Prrafodelista"/>
        <w:numPr>
          <w:ilvl w:val="0"/>
          <w:numId w:val="29"/>
        </w:numPr>
        <w:jc w:val="both"/>
        <w:rPr>
          <w:rFonts w:cs="Arial"/>
          <w:sz w:val="22"/>
        </w:rPr>
      </w:pPr>
      <w:r w:rsidRPr="00A443C1">
        <w:rPr>
          <w:rFonts w:cs="Arial"/>
          <w:sz w:val="22"/>
        </w:rPr>
        <w:t>Els requisits tècnics de modelat, que aquest document estableix.</w:t>
      </w:r>
    </w:p>
    <w:p w14:paraId="262A1DBD" w14:textId="28A46726" w:rsidR="001E3B45" w:rsidRPr="00A443C1" w:rsidRDefault="00531ECA" w:rsidP="23A85D97">
      <w:pPr>
        <w:spacing w:after="0" w:line="240" w:lineRule="auto"/>
        <w:rPr>
          <w:rFonts w:cs="Arial Narrow"/>
          <w:sz w:val="22"/>
        </w:rPr>
      </w:pPr>
      <w:r w:rsidRPr="23A85D97">
        <w:rPr>
          <w:rFonts w:cs="Arial Narrow"/>
          <w:sz w:val="22"/>
        </w:rPr>
        <w:t>Cal t</w:t>
      </w:r>
      <w:r w:rsidR="58DF27C2" w:rsidRPr="23A85D97">
        <w:rPr>
          <w:rFonts w:cs="Arial Narrow"/>
          <w:sz w:val="22"/>
        </w:rPr>
        <w:t>enir</w:t>
      </w:r>
      <w:r w:rsidRPr="23A85D97">
        <w:rPr>
          <w:rFonts w:cs="Arial Narrow"/>
          <w:sz w:val="22"/>
        </w:rPr>
        <w:t xml:space="preserve"> en compte que </w:t>
      </w:r>
      <w:r w:rsidR="00E10CE1" w:rsidRPr="23A85D97">
        <w:rPr>
          <w:rFonts w:cs="Arial Narrow"/>
          <w:sz w:val="22"/>
        </w:rPr>
        <w:t>aquests dos documents</w:t>
      </w:r>
      <w:r w:rsidR="007473CF" w:rsidRPr="23A85D97">
        <w:rPr>
          <w:rFonts w:cs="Arial Narrow"/>
          <w:sz w:val="22"/>
        </w:rPr>
        <w:t xml:space="preserve"> ha</w:t>
      </w:r>
      <w:r w:rsidR="02064C8E" w:rsidRPr="23A85D97">
        <w:rPr>
          <w:rFonts w:cs="Arial Narrow"/>
          <w:sz w:val="22"/>
        </w:rPr>
        <w:t>n</w:t>
      </w:r>
      <w:r w:rsidR="007473CF" w:rsidRPr="23A85D97">
        <w:rPr>
          <w:rFonts w:cs="Arial Narrow"/>
          <w:sz w:val="22"/>
        </w:rPr>
        <w:t xml:space="preserve"> estat elaborats e</w:t>
      </w:r>
      <w:r w:rsidR="00971AC6" w:rsidRPr="23A85D97">
        <w:rPr>
          <w:rFonts w:cs="Arial Narrow"/>
          <w:sz w:val="22"/>
        </w:rPr>
        <w:t>n base a un projecte pilot de modelat de la instal.lació d’Esparreguera 2.</w:t>
      </w:r>
      <w:r w:rsidR="00CE77BB" w:rsidRPr="23A85D97">
        <w:rPr>
          <w:rFonts w:cs="Arial Narrow"/>
          <w:sz w:val="22"/>
        </w:rPr>
        <w:t xml:space="preserve"> Amb aquest projecte pilot, </w:t>
      </w:r>
      <w:r w:rsidR="00552A65" w:rsidRPr="23A85D97">
        <w:rPr>
          <w:rFonts w:cs="Arial Narrow"/>
          <w:sz w:val="22"/>
        </w:rPr>
        <w:t>ATL disposa</w:t>
      </w:r>
      <w:r w:rsidR="4758C34B" w:rsidRPr="23A85D97">
        <w:rPr>
          <w:rFonts w:cs="Arial Narrow"/>
          <w:sz w:val="22"/>
        </w:rPr>
        <w:t xml:space="preserve"> d’un</w:t>
      </w:r>
      <w:r w:rsidR="004E6FF2" w:rsidRPr="23A85D97">
        <w:rPr>
          <w:rFonts w:cs="Arial Narrow"/>
          <w:sz w:val="22"/>
        </w:rPr>
        <w:t xml:space="preserve"> document explicatiu del procés de modelat </w:t>
      </w:r>
      <w:r w:rsidR="009172C2" w:rsidRPr="23A85D97">
        <w:rPr>
          <w:rFonts w:cs="Arial Narrow"/>
          <w:sz w:val="22"/>
        </w:rPr>
        <w:t>que es considera</w:t>
      </w:r>
      <w:r w:rsidR="004E6FF2" w:rsidRPr="23A85D97">
        <w:rPr>
          <w:rFonts w:cs="Arial Narrow"/>
          <w:sz w:val="22"/>
        </w:rPr>
        <w:t xml:space="preserve"> representatiu per tal de poder-lo emprar en d’altres licitacions i contractes</w:t>
      </w:r>
      <w:r w:rsidR="009172C2" w:rsidRPr="23A85D97">
        <w:rPr>
          <w:rFonts w:cs="Arial Narrow"/>
          <w:sz w:val="22"/>
        </w:rPr>
        <w:t>,</w:t>
      </w:r>
      <w:r w:rsidR="004E6FF2" w:rsidRPr="23A85D97">
        <w:rPr>
          <w:rFonts w:cs="Arial Narrow"/>
          <w:sz w:val="22"/>
        </w:rPr>
        <w:t xml:space="preserve"> i d’aquesta manera assolir l’objectiu d’anar </w:t>
      </w:r>
      <w:r w:rsidR="000B2702" w:rsidRPr="23A85D97">
        <w:rPr>
          <w:rFonts w:cs="Arial Narrow"/>
          <w:sz w:val="22"/>
        </w:rPr>
        <w:t>digitalitzant en</w:t>
      </w:r>
      <w:r w:rsidR="004E6FF2" w:rsidRPr="23A85D97">
        <w:rPr>
          <w:rFonts w:cs="Arial Narrow"/>
          <w:sz w:val="22"/>
        </w:rPr>
        <w:t xml:space="preserve"> BIM les instal.lacions d’ATL. </w:t>
      </w:r>
      <w:r w:rsidR="001E3B45" w:rsidRPr="23A85D97">
        <w:rPr>
          <w:rFonts w:cs="Arial Narrow"/>
          <w:sz w:val="22"/>
        </w:rPr>
        <w:t xml:space="preserve">En </w:t>
      </w:r>
      <w:r w:rsidR="000B2702" w:rsidRPr="23A85D97">
        <w:rPr>
          <w:rFonts w:cs="Arial Narrow"/>
          <w:sz w:val="22"/>
        </w:rPr>
        <w:t>aquest projecte pilot d</w:t>
      </w:r>
      <w:r w:rsidR="00B35F49" w:rsidRPr="23A85D97">
        <w:rPr>
          <w:rFonts w:cs="Arial Narrow"/>
          <w:sz w:val="22"/>
        </w:rPr>
        <w:t xml:space="preserve">’Esparreguera 2, </w:t>
      </w:r>
      <w:r w:rsidR="001E3B45" w:rsidRPr="23A85D97">
        <w:rPr>
          <w:rFonts w:cs="Arial Narrow"/>
          <w:sz w:val="22"/>
        </w:rPr>
        <w:t xml:space="preserve">primer </w:t>
      </w:r>
      <w:r w:rsidR="004E6FF2" w:rsidRPr="23A85D97">
        <w:rPr>
          <w:rFonts w:cs="Arial Narrow"/>
          <w:sz w:val="22"/>
        </w:rPr>
        <w:t>es va dur a terme la presa de dades in situ amb tecnologia de làser escàner i la</w:t>
      </w:r>
      <w:r w:rsidR="001E3B45" w:rsidRPr="23A85D97">
        <w:rPr>
          <w:rFonts w:cs="Arial Narrow"/>
          <w:sz w:val="22"/>
        </w:rPr>
        <w:t xml:space="preserve"> seva georeferenciació amb topografia clàssica. I tot seguit es va procedir al desenvolupament dels models BIM.</w:t>
      </w:r>
    </w:p>
    <w:p w14:paraId="4BF44832" w14:textId="758281F3" w:rsidR="001E3B45" w:rsidRPr="00A443C1" w:rsidRDefault="001E3B45" w:rsidP="00E5544B">
      <w:pPr>
        <w:spacing w:after="0" w:line="240" w:lineRule="auto"/>
        <w:rPr>
          <w:rFonts w:cs="Arial Narrow"/>
          <w:sz w:val="22"/>
        </w:rPr>
      </w:pPr>
    </w:p>
    <w:p w14:paraId="31BD2DEB" w14:textId="79C5F08B" w:rsidR="001E3B45" w:rsidRPr="00A443C1" w:rsidRDefault="001E3B45" w:rsidP="00E5544B">
      <w:pPr>
        <w:spacing w:after="0" w:line="240" w:lineRule="auto"/>
        <w:rPr>
          <w:rFonts w:cs="Arial Narrow"/>
          <w:sz w:val="22"/>
        </w:rPr>
      </w:pPr>
      <w:r w:rsidRPr="00A443C1">
        <w:rPr>
          <w:rFonts w:cs="Arial Narrow"/>
          <w:sz w:val="22"/>
        </w:rPr>
        <w:t xml:space="preserve">Del primer, corresponent a la presa de dades in situ, ja es va generar un document anomenat “ATL-IN-RequisitsTecnicsEscanejat-S3-P03.docx”. I ara, aquest document respon a la necessitat d’explicar els processos i </w:t>
      </w:r>
      <w:r w:rsidRPr="00A443C1">
        <w:rPr>
          <w:rFonts w:cs="Arial Narrow"/>
          <w:color w:val="000000" w:themeColor="text1"/>
          <w:sz w:val="22"/>
        </w:rPr>
        <w:t>procediments necessaris per tal de poder desenvolupar i lliurar els models BIM d’una instal.lació tipus - com és la d’Esparreguera 2</w:t>
      </w:r>
      <w:r w:rsidR="00C04DA0" w:rsidRPr="00A443C1">
        <w:rPr>
          <w:rFonts w:cs="Arial Narrow"/>
          <w:color w:val="000000" w:themeColor="text1"/>
          <w:sz w:val="22"/>
        </w:rPr>
        <w:t xml:space="preserve">  que s’utilitzarà com a exemple </w:t>
      </w:r>
      <w:r w:rsidRPr="00A443C1">
        <w:rPr>
          <w:rFonts w:cs="Arial Narrow"/>
          <w:color w:val="000000" w:themeColor="text1"/>
          <w:sz w:val="22"/>
        </w:rPr>
        <w:t>-, i que aquests processos i procediments assoleixin la categoria de requisits de modelat per a les instal.lacions d’ATL</w:t>
      </w:r>
      <w:r w:rsidR="00224B04" w:rsidRPr="00A443C1">
        <w:rPr>
          <w:rFonts w:cs="Arial Narrow"/>
          <w:color w:val="000000" w:themeColor="text1"/>
          <w:sz w:val="22"/>
        </w:rPr>
        <w:t>.</w:t>
      </w:r>
    </w:p>
    <w:p w14:paraId="43A300B0" w14:textId="4D585D4E" w:rsidR="001E3B45" w:rsidRPr="00A443C1" w:rsidRDefault="001E3B45" w:rsidP="00E5544B">
      <w:pPr>
        <w:spacing w:after="0" w:line="240" w:lineRule="auto"/>
        <w:rPr>
          <w:rFonts w:cs="Arial Narrow"/>
          <w:sz w:val="22"/>
        </w:rPr>
      </w:pPr>
    </w:p>
    <w:p w14:paraId="2822CFDB" w14:textId="77777777" w:rsidR="00AF408F" w:rsidRPr="00A443C1" w:rsidRDefault="00AF408F" w:rsidP="00E5544B">
      <w:pPr>
        <w:spacing w:after="0" w:line="240" w:lineRule="auto"/>
        <w:rPr>
          <w:rFonts w:cs="Arial Narrow"/>
          <w:sz w:val="22"/>
        </w:rPr>
      </w:pPr>
    </w:p>
    <w:p w14:paraId="70DA1EA6" w14:textId="4ABC0C20" w:rsidR="00224B04" w:rsidRPr="00A443C1" w:rsidRDefault="00224B04" w:rsidP="00224B04">
      <w:pPr>
        <w:pStyle w:val="Ttulo1"/>
        <w:ind w:left="426" w:hanging="432"/>
      </w:pPr>
      <w:bookmarkStart w:id="3" w:name="_Toc142647241"/>
      <w:r w:rsidRPr="00A443C1">
        <w:t>OBJECTIU DE LA BIMETITZACIÓ D’UN</w:t>
      </w:r>
      <w:r w:rsidR="00AF408F" w:rsidRPr="00A443C1">
        <w:t xml:space="preserve">A </w:t>
      </w:r>
      <w:r w:rsidRPr="00A443C1">
        <w:t>INSTAL.LACIÓ D’ATL</w:t>
      </w:r>
      <w:bookmarkEnd w:id="3"/>
    </w:p>
    <w:p w14:paraId="2AFBA15A" w14:textId="34C7BD51" w:rsidR="00224B04" w:rsidRPr="00A443C1" w:rsidRDefault="00224B04" w:rsidP="00224B04">
      <w:pPr>
        <w:spacing w:after="0" w:line="240" w:lineRule="auto"/>
        <w:rPr>
          <w:rFonts w:cs="Arial Narrow"/>
          <w:sz w:val="22"/>
        </w:rPr>
      </w:pPr>
      <w:r w:rsidRPr="00A443C1">
        <w:rPr>
          <w:rFonts w:cs="Arial Narrow"/>
          <w:sz w:val="22"/>
        </w:rPr>
        <w:t>Dins de l’estratègia d’implementació del BIM a ATL, un dels aspectes</w:t>
      </w:r>
      <w:r w:rsidR="000910B1" w:rsidRPr="00A443C1">
        <w:rPr>
          <w:rFonts w:cs="Arial Narrow"/>
          <w:sz w:val="22"/>
        </w:rPr>
        <w:t xml:space="preserve"> més importants </w:t>
      </w:r>
      <w:r w:rsidRPr="00A443C1">
        <w:rPr>
          <w:rFonts w:cs="Arial Narrow"/>
          <w:sz w:val="22"/>
        </w:rPr>
        <w:t>que s’ha considerat i adoptat és el de digitalització de les instal.lacions</w:t>
      </w:r>
      <w:r w:rsidR="000910B1" w:rsidRPr="00A443C1">
        <w:rPr>
          <w:rFonts w:cs="Arial Narrow"/>
          <w:sz w:val="22"/>
        </w:rPr>
        <w:t xml:space="preserve"> que ATL té en explotació, i</w:t>
      </w:r>
      <w:r w:rsidR="001D5044" w:rsidRPr="00A443C1">
        <w:rPr>
          <w:rFonts w:cs="Arial Narrow"/>
          <w:sz w:val="22"/>
        </w:rPr>
        <w:t xml:space="preserve"> ha </w:t>
      </w:r>
      <w:r w:rsidR="007021AA" w:rsidRPr="00A443C1">
        <w:rPr>
          <w:rFonts w:cs="Arial Narrow"/>
          <w:sz w:val="22"/>
        </w:rPr>
        <w:t xml:space="preserve">decidit que </w:t>
      </w:r>
      <w:r w:rsidR="0007595D" w:rsidRPr="00A443C1">
        <w:rPr>
          <w:rFonts w:cs="Arial Narrow"/>
          <w:sz w:val="22"/>
        </w:rPr>
        <w:t xml:space="preserve">les accions encaminades en </w:t>
      </w:r>
      <w:r w:rsidR="007021AA" w:rsidRPr="00A443C1">
        <w:rPr>
          <w:rFonts w:cs="Arial Narrow"/>
          <w:sz w:val="22"/>
        </w:rPr>
        <w:t>aquesta digitalització es dugui</w:t>
      </w:r>
      <w:r w:rsidR="00AD36CA" w:rsidRPr="00A443C1">
        <w:rPr>
          <w:rFonts w:cs="Arial Narrow"/>
          <w:sz w:val="22"/>
        </w:rPr>
        <w:t>n</w:t>
      </w:r>
      <w:r w:rsidR="007021AA" w:rsidRPr="00A443C1">
        <w:rPr>
          <w:rFonts w:cs="Arial Narrow"/>
          <w:sz w:val="22"/>
        </w:rPr>
        <w:t xml:space="preserve"> a </w:t>
      </w:r>
      <w:r w:rsidR="00AD36CA" w:rsidRPr="00A443C1">
        <w:rPr>
          <w:rFonts w:cs="Arial Narrow"/>
          <w:sz w:val="22"/>
        </w:rPr>
        <w:t xml:space="preserve">terme </w:t>
      </w:r>
      <w:r w:rsidRPr="00A443C1">
        <w:rPr>
          <w:rFonts w:cs="Arial Narrow"/>
          <w:sz w:val="22"/>
        </w:rPr>
        <w:t>emprant la metodologia BIM.</w:t>
      </w:r>
    </w:p>
    <w:p w14:paraId="0F924643" w14:textId="799E4271" w:rsidR="00224B04" w:rsidRPr="00A443C1" w:rsidRDefault="00224B04" w:rsidP="00224B04">
      <w:pPr>
        <w:spacing w:after="0" w:line="240" w:lineRule="auto"/>
        <w:rPr>
          <w:rFonts w:cs="Arial Narrow"/>
          <w:sz w:val="22"/>
        </w:rPr>
      </w:pPr>
    </w:p>
    <w:p w14:paraId="4767DB8B" w14:textId="0339DF8D" w:rsidR="00224B04" w:rsidRPr="00A443C1" w:rsidRDefault="00224B04" w:rsidP="00224B04">
      <w:pPr>
        <w:spacing w:after="0" w:line="240" w:lineRule="auto"/>
        <w:rPr>
          <w:rFonts w:cs="Arial Narrow"/>
          <w:sz w:val="22"/>
        </w:rPr>
      </w:pPr>
      <w:r w:rsidRPr="00A443C1">
        <w:rPr>
          <w:rFonts w:cs="Arial Narrow"/>
          <w:sz w:val="22"/>
        </w:rPr>
        <w:t>Aquesta “bimetització” es fonamentarà en els protocols BIM d’ATL: Manual BIM d’ATL, el Pla d’Execució del BIM plantilla, el document de Requisits d’Informació i el document de requisits tècnics d’escanejat. Tanmateix es farà observança del Manual BIM i Guia BIM de la Generalitat de Catalunya.</w:t>
      </w:r>
    </w:p>
    <w:p w14:paraId="5E41E51C" w14:textId="20FF488E" w:rsidR="00224B04" w:rsidRPr="00A443C1" w:rsidRDefault="00224B04" w:rsidP="00224B04">
      <w:pPr>
        <w:spacing w:after="0" w:line="240" w:lineRule="auto"/>
        <w:rPr>
          <w:rFonts w:cs="Arial Narrow"/>
          <w:sz w:val="22"/>
        </w:rPr>
      </w:pPr>
    </w:p>
    <w:p w14:paraId="7C8F30D8" w14:textId="2ACE64F4" w:rsidR="00224B04" w:rsidRPr="00A443C1" w:rsidRDefault="00C0025C" w:rsidP="00224B04">
      <w:pPr>
        <w:spacing w:after="0" w:line="240" w:lineRule="auto"/>
        <w:rPr>
          <w:rFonts w:cs="Arial Narrow"/>
          <w:sz w:val="22"/>
        </w:rPr>
      </w:pPr>
      <w:r w:rsidRPr="00A443C1">
        <w:rPr>
          <w:rFonts w:cs="Arial Narrow"/>
          <w:sz w:val="22"/>
        </w:rPr>
        <w:t xml:space="preserve">Fem èmfasi que els lliurables d’aquest procés de bimetització, hauran d’ésser documents </w:t>
      </w:r>
      <w:r w:rsidR="00E655E8" w:rsidRPr="00A443C1">
        <w:rPr>
          <w:rFonts w:cs="Arial Narrow"/>
          <w:sz w:val="22"/>
        </w:rPr>
        <w:t>que</w:t>
      </w:r>
      <w:r w:rsidRPr="00A443C1">
        <w:rPr>
          <w:rFonts w:cs="Arial Narrow"/>
          <w:sz w:val="22"/>
        </w:rPr>
        <w:t xml:space="preserve"> </w:t>
      </w:r>
      <w:r w:rsidR="00810C2F" w:rsidRPr="00A443C1">
        <w:rPr>
          <w:rFonts w:cs="Arial Narrow"/>
          <w:sz w:val="22"/>
        </w:rPr>
        <w:t xml:space="preserve">reflecteixin </w:t>
      </w:r>
      <w:r w:rsidR="00232B0B" w:rsidRPr="00A443C1">
        <w:rPr>
          <w:rFonts w:cs="Arial Narrow"/>
          <w:sz w:val="22"/>
        </w:rPr>
        <w:t>la realitat construïda</w:t>
      </w:r>
      <w:r w:rsidR="00A874C3" w:rsidRPr="00A443C1">
        <w:rPr>
          <w:rFonts w:cs="Arial Narrow"/>
          <w:sz w:val="22"/>
        </w:rPr>
        <w:t xml:space="preserve"> </w:t>
      </w:r>
      <w:r w:rsidR="009214FD" w:rsidRPr="00A443C1">
        <w:rPr>
          <w:rFonts w:cs="Arial Narrow"/>
          <w:sz w:val="22"/>
        </w:rPr>
        <w:t>d’una instal.lació en base a models BIM, i dels quals se n’extreuran:</w:t>
      </w:r>
    </w:p>
    <w:p w14:paraId="01627A9E" w14:textId="77777777" w:rsidR="00112EEC" w:rsidRPr="00A443C1" w:rsidRDefault="00112EEC" w:rsidP="00224B04">
      <w:pPr>
        <w:spacing w:after="0" w:line="240" w:lineRule="auto"/>
        <w:rPr>
          <w:rFonts w:cs="Arial Narrow"/>
          <w:sz w:val="22"/>
        </w:rPr>
      </w:pPr>
    </w:p>
    <w:p w14:paraId="699B2742" w14:textId="60CEAB47" w:rsidR="009214FD" w:rsidRPr="00A443C1" w:rsidRDefault="009214FD" w:rsidP="00B53954">
      <w:pPr>
        <w:pStyle w:val="Prrafodelista"/>
        <w:numPr>
          <w:ilvl w:val="0"/>
          <w:numId w:val="11"/>
        </w:numPr>
        <w:spacing w:after="0" w:line="240" w:lineRule="auto"/>
        <w:rPr>
          <w:rFonts w:cs="Arial Narrow"/>
          <w:sz w:val="22"/>
        </w:rPr>
      </w:pPr>
      <w:r w:rsidRPr="00A443C1">
        <w:rPr>
          <w:rFonts w:cs="Arial Narrow"/>
          <w:sz w:val="22"/>
        </w:rPr>
        <w:t xml:space="preserve">Plànols de </w:t>
      </w:r>
      <w:r w:rsidR="008F4573" w:rsidRPr="00A443C1">
        <w:rPr>
          <w:rFonts w:cs="Arial Narrow"/>
          <w:sz w:val="22"/>
        </w:rPr>
        <w:t>la instal.lació</w:t>
      </w:r>
      <w:r w:rsidR="002840FA" w:rsidRPr="00A443C1">
        <w:rPr>
          <w:rFonts w:cs="Arial Narrow"/>
          <w:sz w:val="22"/>
        </w:rPr>
        <w:t xml:space="preserve">. Aquests </w:t>
      </w:r>
      <w:r w:rsidR="00380C19" w:rsidRPr="00A443C1">
        <w:rPr>
          <w:rFonts w:cs="Arial Narrow"/>
          <w:sz w:val="22"/>
        </w:rPr>
        <w:t>plànols hauran d’</w:t>
      </w:r>
      <w:r w:rsidR="002840FA" w:rsidRPr="00A443C1">
        <w:rPr>
          <w:rFonts w:cs="Arial Narrow"/>
          <w:sz w:val="22"/>
        </w:rPr>
        <w:t>assolir la condició de documents D</w:t>
      </w:r>
      <w:r w:rsidR="001049D9" w:rsidRPr="00A443C1">
        <w:rPr>
          <w:rFonts w:cs="Arial Narrow"/>
          <w:sz w:val="22"/>
        </w:rPr>
        <w:t>OE refosos.</w:t>
      </w:r>
    </w:p>
    <w:p w14:paraId="1D9EA36B" w14:textId="73AC4D4F" w:rsidR="00380C19" w:rsidRPr="00A443C1" w:rsidRDefault="00380C19" w:rsidP="00B53954">
      <w:pPr>
        <w:pStyle w:val="Prrafodelista"/>
        <w:numPr>
          <w:ilvl w:val="0"/>
          <w:numId w:val="11"/>
        </w:numPr>
        <w:spacing w:after="0" w:line="240" w:lineRule="auto"/>
        <w:rPr>
          <w:rFonts w:cs="Arial Narrow"/>
          <w:sz w:val="22"/>
        </w:rPr>
      </w:pPr>
      <w:r w:rsidRPr="00A443C1">
        <w:rPr>
          <w:rFonts w:cs="Arial Narrow"/>
          <w:sz w:val="22"/>
        </w:rPr>
        <w:t xml:space="preserve">Taules d’actius de catàleg d’inventari, </w:t>
      </w:r>
      <w:r w:rsidR="009F4E5B" w:rsidRPr="00A443C1">
        <w:rPr>
          <w:rFonts w:cs="Arial Narrow"/>
          <w:sz w:val="22"/>
        </w:rPr>
        <w:t>o altrament Elemen</w:t>
      </w:r>
      <w:r w:rsidR="00EB719D" w:rsidRPr="00A443C1">
        <w:rPr>
          <w:rFonts w:cs="Arial Narrow"/>
          <w:sz w:val="22"/>
        </w:rPr>
        <w:t>t</w:t>
      </w:r>
      <w:r w:rsidR="009F4E5B" w:rsidRPr="00A443C1">
        <w:rPr>
          <w:rFonts w:cs="Arial Narrow"/>
          <w:sz w:val="22"/>
        </w:rPr>
        <w:t xml:space="preserve">s Susceptibles de Manteniment (ESM), tal i com s’anomenen en el </w:t>
      </w:r>
      <w:r w:rsidR="00D32292" w:rsidRPr="00A443C1">
        <w:rPr>
          <w:rFonts w:cs="Arial Narrow"/>
          <w:sz w:val="22"/>
        </w:rPr>
        <w:t>GIM (sistema GMAO d’ATL).</w:t>
      </w:r>
    </w:p>
    <w:p w14:paraId="52004EC1" w14:textId="77777777" w:rsidR="00224B04" w:rsidRPr="00A443C1" w:rsidRDefault="00224B04" w:rsidP="00E5544B">
      <w:pPr>
        <w:spacing w:after="0" w:line="240" w:lineRule="auto"/>
        <w:rPr>
          <w:rFonts w:cs="Arial Narrow"/>
          <w:sz w:val="22"/>
        </w:rPr>
      </w:pPr>
    </w:p>
    <w:p w14:paraId="6C3967B7" w14:textId="77777777" w:rsidR="00224B04" w:rsidRPr="00A443C1" w:rsidRDefault="00224B04" w:rsidP="00E5544B">
      <w:pPr>
        <w:spacing w:after="0" w:line="240" w:lineRule="auto"/>
        <w:rPr>
          <w:rFonts w:cs="Arial Narrow"/>
          <w:sz w:val="22"/>
        </w:rPr>
      </w:pPr>
    </w:p>
    <w:p w14:paraId="7D7B8D23" w14:textId="6CCD7CEC" w:rsidR="00DF67B1" w:rsidRPr="00A443C1" w:rsidRDefault="001E3B45" w:rsidP="00DF67B1">
      <w:pPr>
        <w:pStyle w:val="Ttulo1"/>
        <w:ind w:left="426" w:hanging="432"/>
      </w:pPr>
      <w:bookmarkStart w:id="4" w:name="_Toc142647242"/>
      <w:r w:rsidRPr="00A443C1">
        <w:lastRenderedPageBreak/>
        <w:t>DADES DE PARTIDA</w:t>
      </w:r>
      <w:bookmarkEnd w:id="4"/>
    </w:p>
    <w:p w14:paraId="64AE048C" w14:textId="4ED64905" w:rsidR="00EE6A83" w:rsidRPr="00A443C1" w:rsidRDefault="00540914" w:rsidP="001E3B45">
      <w:pPr>
        <w:jc w:val="both"/>
        <w:rPr>
          <w:rFonts w:cs="Arial"/>
          <w:color w:val="000000" w:themeColor="text1"/>
          <w:sz w:val="22"/>
        </w:rPr>
      </w:pPr>
      <w:r w:rsidRPr="00A443C1">
        <w:rPr>
          <w:rFonts w:cs="Arial"/>
          <w:sz w:val="22"/>
        </w:rPr>
        <w:t>AT</w:t>
      </w:r>
      <w:r w:rsidRPr="00A443C1">
        <w:rPr>
          <w:rFonts w:cs="Arial"/>
          <w:color w:val="000000" w:themeColor="text1"/>
          <w:sz w:val="22"/>
        </w:rPr>
        <w:t xml:space="preserve">L lliurarà </w:t>
      </w:r>
      <w:r w:rsidR="006C70DD" w:rsidRPr="00A443C1">
        <w:rPr>
          <w:rFonts w:cs="Arial"/>
          <w:color w:val="000000" w:themeColor="text1"/>
          <w:sz w:val="22"/>
        </w:rPr>
        <w:t>-</w:t>
      </w:r>
      <w:r w:rsidR="00096A06" w:rsidRPr="00A443C1">
        <w:rPr>
          <w:rFonts w:cs="Arial"/>
          <w:color w:val="000000" w:themeColor="text1"/>
          <w:sz w:val="22"/>
        </w:rPr>
        <w:t>en base</w:t>
      </w:r>
      <w:r w:rsidR="006C70DD" w:rsidRPr="00A443C1">
        <w:rPr>
          <w:rFonts w:cs="Arial"/>
          <w:color w:val="000000" w:themeColor="text1"/>
          <w:sz w:val="22"/>
        </w:rPr>
        <w:t xml:space="preserve"> </w:t>
      </w:r>
      <w:r w:rsidR="00096A06" w:rsidRPr="00A443C1">
        <w:rPr>
          <w:rFonts w:cs="Arial"/>
          <w:color w:val="000000" w:themeColor="text1"/>
          <w:sz w:val="22"/>
        </w:rPr>
        <w:t>al</w:t>
      </w:r>
      <w:r w:rsidR="00A8676A" w:rsidRPr="00A443C1">
        <w:rPr>
          <w:rFonts w:cs="Arial"/>
          <w:color w:val="000000" w:themeColor="text1"/>
          <w:sz w:val="22"/>
        </w:rPr>
        <w:t xml:space="preserve">s </w:t>
      </w:r>
      <w:r w:rsidR="00096A06" w:rsidRPr="00A443C1">
        <w:rPr>
          <w:rFonts w:cs="Arial"/>
          <w:color w:val="000000" w:themeColor="text1"/>
          <w:sz w:val="22"/>
        </w:rPr>
        <w:t>document</w:t>
      </w:r>
      <w:r w:rsidR="00A8676A" w:rsidRPr="00A443C1">
        <w:rPr>
          <w:rFonts w:cs="Arial"/>
          <w:color w:val="000000" w:themeColor="text1"/>
          <w:sz w:val="22"/>
        </w:rPr>
        <w:t>s de què disposi</w:t>
      </w:r>
      <w:r w:rsidR="00541F52" w:rsidRPr="00A443C1">
        <w:rPr>
          <w:rFonts w:cs="Arial"/>
          <w:color w:val="000000" w:themeColor="text1"/>
          <w:sz w:val="22"/>
        </w:rPr>
        <w:t xml:space="preserve">- </w:t>
      </w:r>
      <w:r w:rsidR="004E5BA8" w:rsidRPr="00A443C1">
        <w:rPr>
          <w:rFonts w:cs="Arial"/>
          <w:color w:val="000000" w:themeColor="text1"/>
          <w:sz w:val="22"/>
        </w:rPr>
        <w:t xml:space="preserve">com a fonts de </w:t>
      </w:r>
      <w:r w:rsidR="00FB26B5" w:rsidRPr="00A443C1">
        <w:rPr>
          <w:rFonts w:cs="Arial"/>
          <w:color w:val="000000" w:themeColor="text1"/>
          <w:sz w:val="22"/>
        </w:rPr>
        <w:t xml:space="preserve">dades </w:t>
      </w:r>
      <w:r w:rsidR="00D26C93" w:rsidRPr="00A443C1">
        <w:rPr>
          <w:rFonts w:cs="Arial"/>
          <w:color w:val="000000" w:themeColor="text1"/>
          <w:sz w:val="22"/>
        </w:rPr>
        <w:t>i de documents gràfics</w:t>
      </w:r>
      <w:r w:rsidR="007C48C7" w:rsidRPr="00A443C1">
        <w:rPr>
          <w:rFonts w:cs="Arial"/>
          <w:color w:val="000000" w:themeColor="text1"/>
          <w:sz w:val="22"/>
        </w:rPr>
        <w:t xml:space="preserve"> per tal d’esser e</w:t>
      </w:r>
      <w:r w:rsidR="00106A6D" w:rsidRPr="00A443C1">
        <w:rPr>
          <w:rFonts w:cs="Arial"/>
          <w:color w:val="000000" w:themeColor="text1"/>
          <w:sz w:val="22"/>
        </w:rPr>
        <w:t>mpra</w:t>
      </w:r>
      <w:r w:rsidR="007C48C7" w:rsidRPr="00A443C1">
        <w:rPr>
          <w:rFonts w:cs="Arial"/>
          <w:color w:val="000000" w:themeColor="text1"/>
          <w:sz w:val="22"/>
        </w:rPr>
        <w:t>ts</w:t>
      </w:r>
      <w:r w:rsidR="00106A6D" w:rsidRPr="00A443C1">
        <w:rPr>
          <w:rFonts w:cs="Arial"/>
          <w:color w:val="000000" w:themeColor="text1"/>
          <w:sz w:val="22"/>
        </w:rPr>
        <w:t xml:space="preserve"> en el procés de</w:t>
      </w:r>
      <w:r w:rsidR="001C7E4D" w:rsidRPr="00A443C1">
        <w:rPr>
          <w:rFonts w:cs="Arial"/>
          <w:color w:val="000000" w:themeColor="text1"/>
          <w:sz w:val="22"/>
        </w:rPr>
        <w:t xml:space="preserve"> modelat BIM d’una instal.lació</w:t>
      </w:r>
      <w:r w:rsidR="00106A6D" w:rsidRPr="00A443C1">
        <w:rPr>
          <w:rFonts w:cs="Arial"/>
          <w:color w:val="000000" w:themeColor="text1"/>
          <w:sz w:val="22"/>
        </w:rPr>
        <w:t>:</w:t>
      </w:r>
    </w:p>
    <w:p w14:paraId="795640C9" w14:textId="07C2A063" w:rsidR="00106A6D" w:rsidRPr="00A443C1" w:rsidRDefault="00236407" w:rsidP="00B53954">
      <w:pPr>
        <w:pStyle w:val="Prrafodelista"/>
        <w:numPr>
          <w:ilvl w:val="0"/>
          <w:numId w:val="12"/>
        </w:numPr>
        <w:jc w:val="both"/>
        <w:rPr>
          <w:rFonts w:cs="Arial"/>
          <w:color w:val="000000" w:themeColor="text1"/>
          <w:sz w:val="22"/>
        </w:rPr>
      </w:pPr>
      <w:r w:rsidRPr="00A443C1">
        <w:rPr>
          <w:rFonts w:cs="Arial"/>
          <w:color w:val="000000" w:themeColor="text1"/>
          <w:sz w:val="22"/>
        </w:rPr>
        <w:t>Els anomenats Documents d’Obra Ex</w:t>
      </w:r>
      <w:r w:rsidR="00DA08E2" w:rsidRPr="00A443C1">
        <w:rPr>
          <w:rFonts w:cs="Arial"/>
          <w:color w:val="000000" w:themeColor="text1"/>
          <w:sz w:val="22"/>
        </w:rPr>
        <w:t>e</w:t>
      </w:r>
      <w:r w:rsidRPr="00A443C1">
        <w:rPr>
          <w:rFonts w:cs="Arial"/>
          <w:color w:val="000000" w:themeColor="text1"/>
          <w:sz w:val="22"/>
        </w:rPr>
        <w:t>cutada.</w:t>
      </w:r>
    </w:p>
    <w:p w14:paraId="1747E9F4" w14:textId="126D71DE" w:rsidR="00236407" w:rsidRPr="00A443C1" w:rsidRDefault="00236407" w:rsidP="23A85D97">
      <w:pPr>
        <w:pStyle w:val="Prrafodelista"/>
        <w:numPr>
          <w:ilvl w:val="0"/>
          <w:numId w:val="12"/>
        </w:numPr>
        <w:jc w:val="both"/>
        <w:rPr>
          <w:rFonts w:cs="Arial"/>
          <w:color w:val="000000" w:themeColor="text1"/>
          <w:sz w:val="22"/>
        </w:rPr>
      </w:pPr>
      <w:r w:rsidRPr="23A85D97">
        <w:rPr>
          <w:rFonts w:cs="Arial"/>
          <w:color w:val="000000" w:themeColor="text1"/>
          <w:sz w:val="22"/>
        </w:rPr>
        <w:t xml:space="preserve">Les taules </w:t>
      </w:r>
      <w:r w:rsidR="00D00446" w:rsidRPr="23A85D97">
        <w:rPr>
          <w:rFonts w:cs="Arial"/>
          <w:color w:val="000000" w:themeColor="text1"/>
          <w:sz w:val="22"/>
        </w:rPr>
        <w:t xml:space="preserve">d’Elements Susceptibles de Manteniment </w:t>
      </w:r>
      <w:r w:rsidR="068F2D25" w:rsidRPr="23A85D97">
        <w:rPr>
          <w:rFonts w:cs="Arial"/>
          <w:color w:val="000000" w:themeColor="text1"/>
          <w:sz w:val="22"/>
        </w:rPr>
        <w:t>extretes</w:t>
      </w:r>
      <w:r w:rsidR="00D00446" w:rsidRPr="23A85D97">
        <w:rPr>
          <w:rFonts w:cs="Arial"/>
          <w:color w:val="000000" w:themeColor="text1"/>
          <w:sz w:val="22"/>
        </w:rPr>
        <w:t xml:space="preserve"> de la jerarquia del GMAO específiques d’aquella instal.lació.</w:t>
      </w:r>
    </w:p>
    <w:p w14:paraId="3EF571FA" w14:textId="2A24ADC1" w:rsidR="00D00446" w:rsidRPr="00A443C1" w:rsidRDefault="00C164CB" w:rsidP="00B53954">
      <w:pPr>
        <w:pStyle w:val="Prrafodelista"/>
        <w:numPr>
          <w:ilvl w:val="0"/>
          <w:numId w:val="12"/>
        </w:numPr>
        <w:jc w:val="both"/>
        <w:rPr>
          <w:rFonts w:cs="Arial"/>
          <w:color w:val="000000" w:themeColor="text1"/>
          <w:sz w:val="22"/>
        </w:rPr>
      </w:pPr>
      <w:r w:rsidRPr="00A443C1">
        <w:rPr>
          <w:rFonts w:cs="Arial"/>
          <w:color w:val="000000" w:themeColor="text1"/>
          <w:sz w:val="22"/>
        </w:rPr>
        <w:t>L’esquema</w:t>
      </w:r>
      <w:r w:rsidR="00C7654C" w:rsidRPr="00A443C1">
        <w:rPr>
          <w:rFonts w:cs="Arial"/>
          <w:color w:val="000000" w:themeColor="text1"/>
          <w:sz w:val="22"/>
        </w:rPr>
        <w:t xml:space="preserve"> </w:t>
      </w:r>
      <w:r w:rsidR="004F5E25" w:rsidRPr="00A443C1">
        <w:rPr>
          <w:rFonts w:cs="Arial"/>
          <w:color w:val="000000" w:themeColor="text1"/>
          <w:sz w:val="22"/>
        </w:rPr>
        <w:t xml:space="preserve">de caracterització </w:t>
      </w:r>
      <w:r w:rsidR="006C1778" w:rsidRPr="00A443C1">
        <w:rPr>
          <w:rFonts w:cs="Arial"/>
          <w:color w:val="000000" w:themeColor="text1"/>
          <w:sz w:val="22"/>
        </w:rPr>
        <w:t xml:space="preserve">específic </w:t>
      </w:r>
      <w:r w:rsidR="004E7F10" w:rsidRPr="00A443C1">
        <w:rPr>
          <w:rFonts w:cs="Arial"/>
          <w:color w:val="000000" w:themeColor="text1"/>
          <w:sz w:val="22"/>
        </w:rPr>
        <w:t>d</w:t>
      </w:r>
      <w:r w:rsidRPr="00A443C1">
        <w:rPr>
          <w:rFonts w:cs="Arial"/>
          <w:color w:val="000000" w:themeColor="text1"/>
          <w:sz w:val="22"/>
        </w:rPr>
        <w:t>e</w:t>
      </w:r>
      <w:r w:rsidR="006C1778" w:rsidRPr="00A443C1">
        <w:rPr>
          <w:rFonts w:cs="Arial"/>
          <w:color w:val="000000" w:themeColor="text1"/>
          <w:sz w:val="22"/>
        </w:rPr>
        <w:t xml:space="preserve"> la instal.lació</w:t>
      </w:r>
      <w:r w:rsidR="006E0DD0" w:rsidRPr="00A443C1">
        <w:rPr>
          <w:rFonts w:cs="Arial"/>
          <w:color w:val="000000" w:themeColor="text1"/>
          <w:sz w:val="22"/>
        </w:rPr>
        <w:t xml:space="preserve"> en format PDF</w:t>
      </w:r>
      <w:r w:rsidR="006C1778" w:rsidRPr="00A443C1">
        <w:rPr>
          <w:rFonts w:cs="Arial"/>
          <w:color w:val="000000" w:themeColor="text1"/>
          <w:sz w:val="22"/>
        </w:rPr>
        <w:t>.</w:t>
      </w:r>
    </w:p>
    <w:p w14:paraId="65EDB8AE" w14:textId="54A139A7" w:rsidR="00DE3BFD" w:rsidRPr="00A443C1" w:rsidRDefault="00A1588A" w:rsidP="00B53954">
      <w:pPr>
        <w:pStyle w:val="Prrafodelista"/>
        <w:numPr>
          <w:ilvl w:val="0"/>
          <w:numId w:val="12"/>
        </w:numPr>
        <w:jc w:val="both"/>
        <w:rPr>
          <w:rFonts w:cs="Arial"/>
          <w:color w:val="000000" w:themeColor="text1"/>
          <w:sz w:val="22"/>
        </w:rPr>
      </w:pPr>
      <w:r w:rsidRPr="00A443C1">
        <w:rPr>
          <w:rFonts w:cs="Arial Narrow"/>
          <w:color w:val="000000" w:themeColor="text1"/>
          <w:sz w:val="22"/>
        </w:rPr>
        <w:t>Segons el cas</w:t>
      </w:r>
      <w:r w:rsidRPr="00A443C1">
        <w:rPr>
          <w:rFonts w:cs="Arial"/>
          <w:color w:val="000000" w:themeColor="text1"/>
          <w:sz w:val="22"/>
        </w:rPr>
        <w:t xml:space="preserve"> a</w:t>
      </w:r>
      <w:r w:rsidR="00DE3BFD" w:rsidRPr="00A443C1">
        <w:rPr>
          <w:rFonts w:cs="Arial"/>
          <w:color w:val="000000" w:themeColor="text1"/>
          <w:sz w:val="22"/>
        </w:rPr>
        <w:t>rxius de</w:t>
      </w:r>
      <w:r w:rsidR="008C28CF" w:rsidRPr="00A443C1">
        <w:rPr>
          <w:rFonts w:cs="Arial"/>
          <w:color w:val="000000" w:themeColor="text1"/>
          <w:sz w:val="22"/>
        </w:rPr>
        <w:t>: (i) llistat de dipòsit d’ATL, i (ii) dades bombament d’operació, ambdós en format Excel.</w:t>
      </w:r>
    </w:p>
    <w:p w14:paraId="0C221C27" w14:textId="77777777" w:rsidR="00FF2F1E" w:rsidRPr="00A443C1" w:rsidRDefault="000842ED" w:rsidP="00B53954">
      <w:pPr>
        <w:pStyle w:val="Prrafodelista"/>
        <w:numPr>
          <w:ilvl w:val="0"/>
          <w:numId w:val="12"/>
        </w:numPr>
        <w:jc w:val="both"/>
        <w:rPr>
          <w:rFonts w:cs="Arial"/>
          <w:color w:val="000000" w:themeColor="text1"/>
          <w:sz w:val="22"/>
        </w:rPr>
      </w:pPr>
      <w:r w:rsidRPr="00A443C1">
        <w:rPr>
          <w:rFonts w:cs="Arial Narrow"/>
          <w:color w:val="000000" w:themeColor="text1"/>
          <w:sz w:val="22"/>
        </w:rPr>
        <w:t>El</w:t>
      </w:r>
      <w:r w:rsidR="00153A25" w:rsidRPr="00A443C1">
        <w:rPr>
          <w:rFonts w:cs="Arial Narrow"/>
          <w:color w:val="000000" w:themeColor="text1"/>
          <w:sz w:val="22"/>
        </w:rPr>
        <w:t xml:space="preserve">s Requisits d’Informació </w:t>
      </w:r>
      <w:r w:rsidR="007B4911" w:rsidRPr="00A443C1">
        <w:rPr>
          <w:rFonts w:cs="Arial Narrow"/>
          <w:color w:val="000000" w:themeColor="text1"/>
          <w:sz w:val="22"/>
        </w:rPr>
        <w:t>que</w:t>
      </w:r>
      <w:r w:rsidR="00F23465" w:rsidRPr="00A443C1">
        <w:rPr>
          <w:rFonts w:cs="Arial Narrow"/>
          <w:color w:val="000000" w:themeColor="text1"/>
          <w:sz w:val="22"/>
        </w:rPr>
        <w:t xml:space="preserve"> defineix quines son les dades </w:t>
      </w:r>
      <w:r w:rsidR="00FF2F1E" w:rsidRPr="00A443C1">
        <w:rPr>
          <w:rFonts w:cs="Arial Narrow"/>
          <w:color w:val="000000" w:themeColor="text1"/>
          <w:sz w:val="22"/>
        </w:rPr>
        <w:t xml:space="preserve">de negoci </w:t>
      </w:r>
      <w:r w:rsidR="00F23465" w:rsidRPr="00A443C1">
        <w:rPr>
          <w:rFonts w:cs="Arial Narrow"/>
          <w:color w:val="000000" w:themeColor="text1"/>
          <w:sz w:val="22"/>
        </w:rPr>
        <w:t>que ATL vol que estiguin en els models BIM</w:t>
      </w:r>
      <w:r w:rsidR="00FF2F1E" w:rsidRPr="00A443C1">
        <w:rPr>
          <w:rFonts w:cs="Arial Narrow"/>
          <w:color w:val="000000" w:themeColor="text1"/>
          <w:sz w:val="22"/>
        </w:rPr>
        <w:t xml:space="preserve">. </w:t>
      </w:r>
    </w:p>
    <w:p w14:paraId="5977361C" w14:textId="5E9FB14C" w:rsidR="00DF1960" w:rsidRPr="00A443C1" w:rsidRDefault="00DF1960" w:rsidP="00B53954">
      <w:pPr>
        <w:pStyle w:val="Prrafodelista"/>
        <w:numPr>
          <w:ilvl w:val="0"/>
          <w:numId w:val="12"/>
        </w:numPr>
        <w:jc w:val="both"/>
        <w:rPr>
          <w:rFonts w:cs="Arial"/>
          <w:color w:val="000000" w:themeColor="text1"/>
          <w:sz w:val="22"/>
        </w:rPr>
      </w:pPr>
      <w:r w:rsidRPr="00A443C1">
        <w:rPr>
          <w:rFonts w:cs="Arial"/>
          <w:color w:val="000000" w:themeColor="text1"/>
          <w:sz w:val="22"/>
        </w:rPr>
        <w:t>Qualsev</w:t>
      </w:r>
      <w:r w:rsidR="008E57FC" w:rsidRPr="00A443C1">
        <w:rPr>
          <w:rFonts w:cs="Arial"/>
          <w:color w:val="000000" w:themeColor="text1"/>
          <w:sz w:val="22"/>
        </w:rPr>
        <w:t>ol</w:t>
      </w:r>
      <w:r w:rsidRPr="00A443C1">
        <w:rPr>
          <w:rFonts w:cs="Arial"/>
          <w:color w:val="000000" w:themeColor="text1"/>
          <w:sz w:val="22"/>
        </w:rPr>
        <w:t xml:space="preserve"> document addicional que ATL consideri rellevant per a la bona comprensió </w:t>
      </w:r>
      <w:r w:rsidR="00E00803" w:rsidRPr="00A443C1">
        <w:rPr>
          <w:rFonts w:cs="Arial"/>
          <w:color w:val="000000" w:themeColor="text1"/>
          <w:sz w:val="22"/>
        </w:rPr>
        <w:t>per part del consultor que hagi de desenvolupar el modela</w:t>
      </w:r>
      <w:r w:rsidR="00B659D5" w:rsidRPr="00A443C1">
        <w:rPr>
          <w:rFonts w:cs="Arial"/>
          <w:color w:val="000000" w:themeColor="text1"/>
          <w:sz w:val="22"/>
        </w:rPr>
        <w:t>t</w:t>
      </w:r>
      <w:r w:rsidR="00E00803" w:rsidRPr="00A443C1">
        <w:rPr>
          <w:rFonts w:cs="Arial"/>
          <w:color w:val="000000" w:themeColor="text1"/>
          <w:sz w:val="22"/>
        </w:rPr>
        <w:t xml:space="preserve">, </w:t>
      </w:r>
      <w:r w:rsidRPr="00A443C1">
        <w:rPr>
          <w:rFonts w:cs="Arial"/>
          <w:color w:val="000000" w:themeColor="text1"/>
          <w:sz w:val="22"/>
        </w:rPr>
        <w:t>de</w:t>
      </w:r>
      <w:r w:rsidR="006F315B" w:rsidRPr="00A443C1">
        <w:rPr>
          <w:rFonts w:cs="Arial"/>
          <w:color w:val="000000" w:themeColor="text1"/>
          <w:sz w:val="22"/>
        </w:rPr>
        <w:t>l que conté una instal.lació concreta</w:t>
      </w:r>
      <w:r w:rsidR="00CE499B" w:rsidRPr="00A443C1">
        <w:rPr>
          <w:rFonts w:cs="Arial"/>
          <w:color w:val="000000" w:themeColor="text1"/>
          <w:sz w:val="22"/>
        </w:rPr>
        <w:t>.</w:t>
      </w:r>
    </w:p>
    <w:p w14:paraId="5ECB699A" w14:textId="5570258C" w:rsidR="00FB18AA" w:rsidRPr="00A443C1" w:rsidRDefault="00B43960" w:rsidP="00FB18AA">
      <w:pPr>
        <w:jc w:val="both"/>
        <w:rPr>
          <w:rFonts w:cs="Arial"/>
          <w:color w:val="000000" w:themeColor="text1"/>
          <w:sz w:val="22"/>
        </w:rPr>
      </w:pPr>
      <w:r w:rsidRPr="00A443C1">
        <w:rPr>
          <w:rFonts w:cs="Arial"/>
          <w:color w:val="000000" w:themeColor="text1"/>
          <w:sz w:val="22"/>
        </w:rPr>
        <w:t xml:space="preserve">Cal que el consultor </w:t>
      </w:r>
      <w:r w:rsidR="00756477" w:rsidRPr="00A443C1">
        <w:rPr>
          <w:rFonts w:cs="Arial"/>
          <w:color w:val="000000" w:themeColor="text1"/>
          <w:sz w:val="22"/>
        </w:rPr>
        <w:t>que hagi de desenvolupar els models BIM d’una instal.lació</w:t>
      </w:r>
      <w:r w:rsidR="00EA3543" w:rsidRPr="00A443C1">
        <w:rPr>
          <w:rFonts w:cs="Arial"/>
          <w:color w:val="000000" w:themeColor="text1"/>
          <w:sz w:val="22"/>
        </w:rPr>
        <w:t xml:space="preserve">, </w:t>
      </w:r>
      <w:r w:rsidRPr="00A443C1">
        <w:rPr>
          <w:rFonts w:cs="Arial"/>
          <w:color w:val="000000" w:themeColor="text1"/>
          <w:sz w:val="22"/>
        </w:rPr>
        <w:t>comprengui</w:t>
      </w:r>
      <w:r w:rsidR="00FB18AA" w:rsidRPr="00A443C1">
        <w:rPr>
          <w:rFonts w:cs="Arial"/>
          <w:color w:val="000000" w:themeColor="text1"/>
          <w:sz w:val="22"/>
        </w:rPr>
        <w:t xml:space="preserve"> que el procés de modelat de les instal.lacions requerirà que</w:t>
      </w:r>
      <w:r w:rsidR="00EA3543" w:rsidRPr="00A443C1">
        <w:rPr>
          <w:rFonts w:cs="Arial"/>
          <w:color w:val="000000" w:themeColor="text1"/>
          <w:sz w:val="22"/>
        </w:rPr>
        <w:t>,</w:t>
      </w:r>
      <w:r w:rsidR="00FB18AA" w:rsidRPr="00A443C1">
        <w:rPr>
          <w:rFonts w:cs="Arial"/>
          <w:color w:val="000000" w:themeColor="text1"/>
          <w:sz w:val="22"/>
        </w:rPr>
        <w:t xml:space="preserve"> </w:t>
      </w:r>
      <w:r w:rsidR="00D7198E" w:rsidRPr="00A443C1">
        <w:rPr>
          <w:rFonts w:cs="Arial"/>
          <w:color w:val="000000" w:themeColor="text1"/>
          <w:sz w:val="22"/>
        </w:rPr>
        <w:t xml:space="preserve">ell </w:t>
      </w:r>
      <w:r w:rsidR="00B6565A" w:rsidRPr="00A443C1">
        <w:rPr>
          <w:rFonts w:cs="Arial"/>
          <w:color w:val="000000" w:themeColor="text1"/>
          <w:sz w:val="22"/>
        </w:rPr>
        <w:t>i els seu equip d’especialistes</w:t>
      </w:r>
      <w:r w:rsidR="00EA3543" w:rsidRPr="00A443C1">
        <w:rPr>
          <w:rFonts w:cs="Arial"/>
          <w:color w:val="000000" w:themeColor="text1"/>
          <w:sz w:val="22"/>
        </w:rPr>
        <w:t>,</w:t>
      </w:r>
      <w:r w:rsidR="00D7198E" w:rsidRPr="00A443C1">
        <w:rPr>
          <w:rFonts w:cs="Arial"/>
          <w:color w:val="000000" w:themeColor="text1"/>
          <w:sz w:val="22"/>
        </w:rPr>
        <w:t xml:space="preserve"> </w:t>
      </w:r>
      <w:r w:rsidR="007C7919" w:rsidRPr="00A443C1">
        <w:rPr>
          <w:rFonts w:cs="Arial"/>
          <w:color w:val="000000" w:themeColor="text1"/>
          <w:sz w:val="22"/>
        </w:rPr>
        <w:t>dugui</w:t>
      </w:r>
      <w:r w:rsidR="00F12B0A" w:rsidRPr="00A443C1">
        <w:rPr>
          <w:rFonts w:cs="Arial"/>
          <w:color w:val="000000" w:themeColor="text1"/>
          <w:sz w:val="22"/>
        </w:rPr>
        <w:t>n</w:t>
      </w:r>
      <w:r w:rsidR="007C7919" w:rsidRPr="00A443C1">
        <w:rPr>
          <w:rFonts w:cs="Arial"/>
          <w:color w:val="000000" w:themeColor="text1"/>
          <w:sz w:val="22"/>
        </w:rPr>
        <w:t xml:space="preserve"> a </w:t>
      </w:r>
      <w:r w:rsidR="00F12B0A" w:rsidRPr="00A443C1">
        <w:rPr>
          <w:rFonts w:cs="Arial"/>
          <w:color w:val="000000" w:themeColor="text1"/>
          <w:sz w:val="22"/>
        </w:rPr>
        <w:t>terme</w:t>
      </w:r>
      <w:r w:rsidR="00FB18AA" w:rsidRPr="00A443C1">
        <w:rPr>
          <w:rFonts w:cs="Arial"/>
          <w:color w:val="000000" w:themeColor="text1"/>
          <w:sz w:val="22"/>
        </w:rPr>
        <w:t xml:space="preserve"> les tasques d’analitzar</w:t>
      </w:r>
      <w:r w:rsidR="00C8027E" w:rsidRPr="00A443C1">
        <w:rPr>
          <w:rFonts w:cs="Arial"/>
          <w:color w:val="000000" w:themeColor="text1"/>
          <w:sz w:val="22"/>
        </w:rPr>
        <w:t xml:space="preserve"> i</w:t>
      </w:r>
      <w:r w:rsidR="00FB18AA" w:rsidRPr="00A443C1">
        <w:rPr>
          <w:rFonts w:cs="Arial"/>
          <w:color w:val="000000" w:themeColor="text1"/>
          <w:sz w:val="22"/>
        </w:rPr>
        <w:t xml:space="preserve"> estudiar</w:t>
      </w:r>
      <w:r w:rsidR="00F12B0A" w:rsidRPr="00A443C1">
        <w:rPr>
          <w:rFonts w:cs="Arial"/>
          <w:color w:val="000000" w:themeColor="text1"/>
          <w:sz w:val="22"/>
        </w:rPr>
        <w:t xml:space="preserve"> les fonts documentals comp</w:t>
      </w:r>
      <w:r w:rsidR="001C50B3" w:rsidRPr="00A443C1">
        <w:rPr>
          <w:rFonts w:cs="Arial"/>
          <w:color w:val="000000" w:themeColor="text1"/>
          <w:sz w:val="22"/>
        </w:rPr>
        <w:t>artides per ATL, per tal de poder dese</w:t>
      </w:r>
      <w:r w:rsidR="00FB18AA" w:rsidRPr="00A443C1">
        <w:rPr>
          <w:rFonts w:cs="Arial"/>
          <w:color w:val="000000" w:themeColor="text1"/>
          <w:sz w:val="22"/>
        </w:rPr>
        <w:t xml:space="preserve">nvolupar </w:t>
      </w:r>
      <w:r w:rsidR="00275218" w:rsidRPr="00A443C1">
        <w:rPr>
          <w:rFonts w:cs="Arial"/>
          <w:color w:val="000000" w:themeColor="text1"/>
          <w:sz w:val="22"/>
        </w:rPr>
        <w:t xml:space="preserve">els models </w:t>
      </w:r>
      <w:r w:rsidR="00FB18AA" w:rsidRPr="00A443C1">
        <w:rPr>
          <w:rFonts w:cs="Arial"/>
          <w:color w:val="000000" w:themeColor="text1"/>
          <w:sz w:val="22"/>
        </w:rPr>
        <w:t>per a cadascuna de les diferents disciplines i especialitats com són, per exemple, les estructures, l’obra civil, els equips i sistemes d’instal.lacions</w:t>
      </w:r>
      <w:r w:rsidR="00ED25EA" w:rsidRPr="00A443C1">
        <w:rPr>
          <w:rFonts w:cs="Arial"/>
          <w:color w:val="000000" w:themeColor="text1"/>
          <w:sz w:val="22"/>
        </w:rPr>
        <w:t>.</w:t>
      </w:r>
      <w:r w:rsidR="00FB18AA" w:rsidRPr="00A443C1">
        <w:rPr>
          <w:rFonts w:cs="Arial"/>
          <w:color w:val="000000" w:themeColor="text1"/>
          <w:sz w:val="22"/>
        </w:rPr>
        <w:t xml:space="preserve"> </w:t>
      </w:r>
      <w:r w:rsidR="00C91966" w:rsidRPr="00A443C1">
        <w:rPr>
          <w:rFonts w:cs="Arial"/>
          <w:color w:val="000000" w:themeColor="text1"/>
          <w:sz w:val="22"/>
        </w:rPr>
        <w:t xml:space="preserve">I </w:t>
      </w:r>
      <w:r w:rsidR="00D434D4" w:rsidRPr="00A443C1">
        <w:rPr>
          <w:rFonts w:cs="Arial"/>
          <w:color w:val="000000" w:themeColor="text1"/>
          <w:sz w:val="22"/>
        </w:rPr>
        <w:t>aquest és un requ</w:t>
      </w:r>
      <w:r w:rsidR="00C376B0" w:rsidRPr="00A443C1">
        <w:rPr>
          <w:rFonts w:cs="Arial"/>
          <w:color w:val="000000" w:themeColor="text1"/>
          <w:sz w:val="22"/>
        </w:rPr>
        <w:t>i</w:t>
      </w:r>
      <w:r w:rsidR="00D434D4" w:rsidRPr="00A443C1">
        <w:rPr>
          <w:rFonts w:cs="Arial"/>
          <w:color w:val="000000" w:themeColor="text1"/>
          <w:sz w:val="22"/>
        </w:rPr>
        <w:t>sit</w:t>
      </w:r>
      <w:r w:rsidR="00ED25EA" w:rsidRPr="00A443C1">
        <w:rPr>
          <w:rFonts w:cs="Arial"/>
          <w:color w:val="000000" w:themeColor="text1"/>
          <w:sz w:val="22"/>
        </w:rPr>
        <w:t xml:space="preserve"> </w:t>
      </w:r>
      <w:r w:rsidR="00FB18AA" w:rsidRPr="00A443C1">
        <w:rPr>
          <w:rFonts w:cs="Arial"/>
          <w:color w:val="000000" w:themeColor="text1"/>
          <w:sz w:val="22"/>
        </w:rPr>
        <w:t xml:space="preserve">per </w:t>
      </w:r>
      <w:r w:rsidR="00D434D4" w:rsidRPr="00A443C1">
        <w:rPr>
          <w:rFonts w:cs="Arial"/>
          <w:color w:val="000000" w:themeColor="text1"/>
          <w:sz w:val="22"/>
        </w:rPr>
        <w:t xml:space="preserve">a ATL, de manera que </w:t>
      </w:r>
      <w:r w:rsidR="00FB18AA" w:rsidRPr="00A443C1">
        <w:rPr>
          <w:rFonts w:cs="Arial"/>
          <w:color w:val="000000" w:themeColor="text1"/>
          <w:sz w:val="22"/>
        </w:rPr>
        <w:t xml:space="preserve">els models BIM </w:t>
      </w:r>
      <w:r w:rsidR="00D434D4" w:rsidRPr="00A443C1">
        <w:rPr>
          <w:rFonts w:cs="Arial"/>
          <w:color w:val="000000" w:themeColor="text1"/>
          <w:sz w:val="22"/>
        </w:rPr>
        <w:t xml:space="preserve">que es lliurin </w:t>
      </w:r>
      <w:r w:rsidR="00FB18AA" w:rsidRPr="00A443C1">
        <w:rPr>
          <w:rFonts w:cs="Arial"/>
          <w:color w:val="000000" w:themeColor="text1"/>
          <w:sz w:val="22"/>
        </w:rPr>
        <w:t>reflecteixin de manera acurada la realitat construïda que està en explotació.</w:t>
      </w:r>
    </w:p>
    <w:p w14:paraId="4E745960" w14:textId="5D9CB0F0" w:rsidR="00FB7189" w:rsidRPr="00A443C1" w:rsidRDefault="00541DF9" w:rsidP="00FB7189">
      <w:pPr>
        <w:jc w:val="both"/>
        <w:rPr>
          <w:rFonts w:cs="Arial"/>
          <w:color w:val="000000" w:themeColor="text1"/>
          <w:sz w:val="22"/>
        </w:rPr>
      </w:pPr>
      <w:r w:rsidRPr="00A443C1">
        <w:rPr>
          <w:rFonts w:cs="Arial"/>
          <w:color w:val="000000" w:themeColor="text1"/>
          <w:sz w:val="22"/>
        </w:rPr>
        <w:t xml:space="preserve">I per altra banda, el consultor </w:t>
      </w:r>
      <w:r w:rsidR="00A3192B" w:rsidRPr="00A443C1">
        <w:rPr>
          <w:rFonts w:cs="Arial"/>
          <w:color w:val="000000" w:themeColor="text1"/>
          <w:sz w:val="22"/>
        </w:rPr>
        <w:t xml:space="preserve">responsable del modelat haurà de disposar dels documents procedents de la campanya de presa de dades </w:t>
      </w:r>
      <w:r w:rsidR="00A3192B" w:rsidRPr="00A443C1">
        <w:rPr>
          <w:rFonts w:cs="Arial"/>
          <w:i/>
          <w:iCs/>
          <w:color w:val="000000" w:themeColor="text1"/>
          <w:sz w:val="22"/>
        </w:rPr>
        <w:t>“in situ”</w:t>
      </w:r>
      <w:r w:rsidR="004C17B4" w:rsidRPr="00A443C1">
        <w:rPr>
          <w:rFonts w:cs="Arial"/>
          <w:i/>
          <w:iCs/>
          <w:color w:val="000000" w:themeColor="text1"/>
          <w:sz w:val="22"/>
        </w:rPr>
        <w:t>,</w:t>
      </w:r>
      <w:r w:rsidR="004C17B4" w:rsidRPr="00A443C1">
        <w:rPr>
          <w:rFonts w:cs="Arial"/>
          <w:color w:val="000000" w:themeColor="text1"/>
          <w:sz w:val="22"/>
        </w:rPr>
        <w:t xml:space="preserve"> </w:t>
      </w:r>
      <w:r w:rsidR="00511436" w:rsidRPr="00A443C1">
        <w:rPr>
          <w:rFonts w:cs="Arial"/>
          <w:color w:val="000000" w:themeColor="text1"/>
          <w:sz w:val="22"/>
        </w:rPr>
        <w:t>que estarà dins l’abast del</w:t>
      </w:r>
      <w:r w:rsidR="00206B45" w:rsidRPr="00A443C1">
        <w:rPr>
          <w:rFonts w:cs="Arial"/>
          <w:color w:val="000000" w:themeColor="text1"/>
          <w:sz w:val="22"/>
        </w:rPr>
        <w:t xml:space="preserve"> </w:t>
      </w:r>
      <w:r w:rsidR="00683968" w:rsidRPr="00A443C1">
        <w:rPr>
          <w:rFonts w:cs="Arial"/>
          <w:color w:val="000000" w:themeColor="text1"/>
          <w:sz w:val="22"/>
        </w:rPr>
        <w:t xml:space="preserve">seu contracte, i que </w:t>
      </w:r>
      <w:r w:rsidR="00BA0ADC" w:rsidRPr="00A443C1">
        <w:rPr>
          <w:rFonts w:cs="Arial"/>
          <w:color w:val="000000" w:themeColor="text1"/>
          <w:sz w:val="22"/>
        </w:rPr>
        <w:t xml:space="preserve">es durà a terme seguint </w:t>
      </w:r>
      <w:r w:rsidR="00CF5CC3" w:rsidRPr="00A443C1">
        <w:rPr>
          <w:rFonts w:cs="Arial"/>
          <w:color w:val="000000" w:themeColor="text1"/>
          <w:sz w:val="22"/>
        </w:rPr>
        <w:t>les directrius del document “</w:t>
      </w:r>
      <w:r w:rsidR="00CF5CC3" w:rsidRPr="00A443C1">
        <w:rPr>
          <w:rFonts w:cs="Arial Narrow"/>
          <w:color w:val="000000" w:themeColor="text1"/>
          <w:sz w:val="22"/>
        </w:rPr>
        <w:t>ATL-IN-RequisitsTecnicsEscanejat-S3-P03.docx”</w:t>
      </w:r>
      <w:r w:rsidR="00FB7189" w:rsidRPr="00A443C1">
        <w:rPr>
          <w:rFonts w:cs="Arial Narrow"/>
          <w:color w:val="000000" w:themeColor="text1"/>
          <w:sz w:val="22"/>
        </w:rPr>
        <w:t xml:space="preserve"> que figura com annex dins del Plec de contractació.</w:t>
      </w:r>
    </w:p>
    <w:p w14:paraId="75C4740F" w14:textId="60958C2B" w:rsidR="005D0780" w:rsidRPr="00A443C1" w:rsidRDefault="005D0780" w:rsidP="00541DF9">
      <w:pPr>
        <w:jc w:val="both"/>
        <w:rPr>
          <w:rFonts w:cs="Arial"/>
          <w:sz w:val="22"/>
        </w:rPr>
      </w:pPr>
    </w:p>
    <w:p w14:paraId="57BDB6E8" w14:textId="2FEA0857" w:rsidR="00EC11F1" w:rsidRPr="00A443C1" w:rsidRDefault="00EC11F1" w:rsidP="00EC11F1">
      <w:pPr>
        <w:pStyle w:val="Ttulo1"/>
        <w:ind w:left="426" w:hanging="432"/>
      </w:pPr>
      <w:bookmarkStart w:id="5" w:name="_Toc142647243"/>
      <w:r w:rsidRPr="00A443C1">
        <w:t xml:space="preserve">ELS DOCUMENTS </w:t>
      </w:r>
      <w:r w:rsidR="00FB7189" w:rsidRPr="00A443C1">
        <w:t>PER A CARACTERITZAR ELS MODEL EXEMPLES</w:t>
      </w:r>
      <w:bookmarkEnd w:id="5"/>
    </w:p>
    <w:p w14:paraId="13247C86" w14:textId="73F2F98A" w:rsidR="00901C84" w:rsidRPr="00A443C1" w:rsidRDefault="00901C84" w:rsidP="23A85D97">
      <w:pPr>
        <w:jc w:val="both"/>
        <w:rPr>
          <w:rFonts w:cs="Arial"/>
          <w:sz w:val="22"/>
        </w:rPr>
      </w:pPr>
      <w:r w:rsidRPr="23A85D97">
        <w:rPr>
          <w:rFonts w:cs="Arial"/>
          <w:sz w:val="22"/>
        </w:rPr>
        <w:t xml:space="preserve">ATL disposa dels anomenats </w:t>
      </w:r>
      <w:r w:rsidRPr="23A85D97">
        <w:rPr>
          <w:rFonts w:cs="Arial"/>
          <w:sz w:val="22"/>
          <w:u w:val="single"/>
        </w:rPr>
        <w:t>Documents d’Obra Executada</w:t>
      </w:r>
      <w:r w:rsidRPr="23A85D97">
        <w:rPr>
          <w:rFonts w:cs="Arial"/>
          <w:sz w:val="22"/>
        </w:rPr>
        <w:t xml:space="preserve"> (DOEs). Són els documents que les Direccions d’Obra i les empreses contractistes lliuren en la recepció d’obra, i que haurien de reflectir l’estat final de l’obra. Aquests documents són en format PDF, i CAD (com exemple DWG), o fins i tot, documents rasteritzats </w:t>
      </w:r>
      <w:r w:rsidR="6E1191E3" w:rsidRPr="23A85D97">
        <w:rPr>
          <w:rFonts w:cs="Arial"/>
          <w:sz w:val="22"/>
        </w:rPr>
        <w:t>procedents</w:t>
      </w:r>
      <w:r w:rsidRPr="23A85D97">
        <w:rPr>
          <w:rFonts w:cs="Arial"/>
          <w:sz w:val="22"/>
        </w:rPr>
        <w:t xml:space="preserve"> de plànols en suport paper. Cal posar en context que:</w:t>
      </w:r>
    </w:p>
    <w:p w14:paraId="28708A4F" w14:textId="758D3D47" w:rsidR="00901C84" w:rsidRPr="00A443C1" w:rsidRDefault="00901C84" w:rsidP="00B53954">
      <w:pPr>
        <w:pStyle w:val="Prrafodelista"/>
        <w:numPr>
          <w:ilvl w:val="0"/>
          <w:numId w:val="10"/>
        </w:numPr>
        <w:spacing w:after="0"/>
        <w:jc w:val="both"/>
        <w:rPr>
          <w:rFonts w:cs="Arial"/>
          <w:sz w:val="22"/>
        </w:rPr>
      </w:pPr>
      <w:r w:rsidRPr="00A443C1">
        <w:rPr>
          <w:rFonts w:cs="Arial"/>
          <w:sz w:val="22"/>
        </w:rPr>
        <w:t>ATL gestiona instal.lacions algunes de les quals tenen vàries desenes d’anys, i -per tant- pot haver-hi diverses tipologies de documents gràfics</w:t>
      </w:r>
      <w:r w:rsidR="00504F11" w:rsidRPr="00A443C1">
        <w:rPr>
          <w:rFonts w:cs="Arial"/>
          <w:sz w:val="22"/>
        </w:rPr>
        <w:t xml:space="preserve"> que expliquin gràficament com és la instal.lació</w:t>
      </w:r>
      <w:r w:rsidRPr="00A443C1">
        <w:rPr>
          <w:rFonts w:cs="Arial"/>
          <w:sz w:val="22"/>
        </w:rPr>
        <w:t>.</w:t>
      </w:r>
    </w:p>
    <w:p w14:paraId="29CE8981" w14:textId="0D4861F9" w:rsidR="00901C84" w:rsidRPr="00A443C1" w:rsidRDefault="00901C84" w:rsidP="00B53954">
      <w:pPr>
        <w:pStyle w:val="Prrafodelista"/>
        <w:numPr>
          <w:ilvl w:val="0"/>
          <w:numId w:val="10"/>
        </w:numPr>
        <w:spacing w:after="0"/>
        <w:jc w:val="both"/>
        <w:rPr>
          <w:rFonts w:cs="Arial"/>
          <w:sz w:val="22"/>
        </w:rPr>
      </w:pPr>
      <w:r w:rsidRPr="00A443C1">
        <w:rPr>
          <w:rFonts w:cs="Arial"/>
          <w:sz w:val="22"/>
        </w:rPr>
        <w:t xml:space="preserve">Els DOEs poden </w:t>
      </w:r>
      <w:r w:rsidR="001B07D8" w:rsidRPr="00A443C1">
        <w:rPr>
          <w:rFonts w:cs="Arial"/>
          <w:sz w:val="22"/>
        </w:rPr>
        <w:t>des</w:t>
      </w:r>
      <w:r w:rsidRPr="00A443C1">
        <w:rPr>
          <w:rFonts w:cs="Arial"/>
          <w:sz w:val="22"/>
        </w:rPr>
        <w:t>criu</w:t>
      </w:r>
      <w:r w:rsidR="001B07D8" w:rsidRPr="00A443C1">
        <w:rPr>
          <w:rFonts w:cs="Arial"/>
          <w:sz w:val="22"/>
        </w:rPr>
        <w:t xml:space="preserve">re </w:t>
      </w:r>
      <w:r w:rsidRPr="00A443C1">
        <w:rPr>
          <w:rFonts w:cs="Arial"/>
          <w:sz w:val="22"/>
        </w:rPr>
        <w:t>les actuacions en àmbits i/o sistemes parcials d’una instal·lació</w:t>
      </w:r>
      <w:r w:rsidR="0012721A" w:rsidRPr="00A443C1">
        <w:rPr>
          <w:rFonts w:cs="Arial"/>
          <w:sz w:val="22"/>
        </w:rPr>
        <w:t xml:space="preserve"> que s’ha</w:t>
      </w:r>
      <w:r w:rsidR="009B05C9" w:rsidRPr="00A443C1">
        <w:rPr>
          <w:rFonts w:cs="Arial"/>
          <w:sz w:val="22"/>
        </w:rPr>
        <w:t xml:space="preserve"> produït</w:t>
      </w:r>
      <w:r w:rsidR="0012721A" w:rsidRPr="00A443C1">
        <w:rPr>
          <w:rFonts w:cs="Arial"/>
          <w:sz w:val="22"/>
        </w:rPr>
        <w:t xml:space="preserve"> </w:t>
      </w:r>
      <w:r w:rsidR="007F3513" w:rsidRPr="00A443C1">
        <w:rPr>
          <w:rFonts w:cs="Arial"/>
          <w:sz w:val="22"/>
        </w:rPr>
        <w:t xml:space="preserve">en el decurs </w:t>
      </w:r>
      <w:r w:rsidR="0086273E" w:rsidRPr="00A443C1">
        <w:rPr>
          <w:rFonts w:cs="Arial"/>
          <w:sz w:val="22"/>
        </w:rPr>
        <w:t>del temps</w:t>
      </w:r>
      <w:r w:rsidR="00CD2535" w:rsidRPr="00A443C1">
        <w:rPr>
          <w:rFonts w:cs="Arial"/>
          <w:sz w:val="22"/>
        </w:rPr>
        <w:t>.</w:t>
      </w:r>
    </w:p>
    <w:p w14:paraId="743D92A2" w14:textId="77777777" w:rsidR="0001771A" w:rsidRPr="00A443C1" w:rsidRDefault="0001771A" w:rsidP="00CD2535">
      <w:pPr>
        <w:pStyle w:val="Prrafodelista"/>
        <w:numPr>
          <w:ilvl w:val="0"/>
          <w:numId w:val="0"/>
        </w:numPr>
        <w:spacing w:after="0"/>
        <w:ind w:left="1428"/>
        <w:jc w:val="both"/>
        <w:rPr>
          <w:rFonts w:cs="Arial"/>
          <w:sz w:val="22"/>
        </w:rPr>
      </w:pPr>
    </w:p>
    <w:p w14:paraId="5C48F515" w14:textId="77777777" w:rsidR="001D1C60" w:rsidRPr="00A443C1" w:rsidRDefault="009B6533" w:rsidP="001D1C60">
      <w:pPr>
        <w:keepNext/>
        <w:jc w:val="both"/>
      </w:pPr>
      <w:r w:rsidRPr="00A443C1">
        <w:rPr>
          <w:noProof/>
          <w:lang w:val="es-ES" w:eastAsia="es-ES"/>
        </w:rPr>
        <w:drawing>
          <wp:inline distT="0" distB="0" distL="0" distR="0" wp14:anchorId="20425D35" wp14:editId="13808455">
            <wp:extent cx="5796501" cy="1828110"/>
            <wp:effectExtent l="0" t="0" r="0" b="1270"/>
            <wp:docPr id="13" name="Imagen 13" descr="Interfaz de usuario gráfica,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3" descr="Interfaz de usuario gráfica, Texto&#10;&#10;Descripción generada automáticamente"/>
                    <pic:cNvPicPr/>
                  </pic:nvPicPr>
                  <pic:blipFill rotWithShape="1">
                    <a:blip r:embed="rId13"/>
                    <a:srcRect l="6219" t="17323" r="2730" b="10366"/>
                    <a:stretch/>
                  </pic:blipFill>
                  <pic:spPr bwMode="auto">
                    <a:xfrm>
                      <a:off x="0" y="0"/>
                      <a:ext cx="5816575" cy="18344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AE0265" w14:textId="4C41850B" w:rsidR="00A46A6D" w:rsidRPr="00A443C1" w:rsidRDefault="001D1C60" w:rsidP="0000044A">
      <w:pPr>
        <w:pStyle w:val="Epgrafe"/>
        <w:jc w:val="center"/>
        <w:rPr>
          <w:sz w:val="22"/>
          <w:szCs w:val="22"/>
        </w:rPr>
      </w:pPr>
      <w:r w:rsidRPr="00A443C1">
        <w:rPr>
          <w:sz w:val="22"/>
          <w:szCs w:val="22"/>
        </w:rPr>
        <w:t xml:space="preserve">Imatge </w:t>
      </w:r>
      <w:r w:rsidRPr="00A443C1">
        <w:rPr>
          <w:sz w:val="22"/>
          <w:szCs w:val="22"/>
        </w:rPr>
        <w:fldChar w:fldCharType="begin"/>
      </w:r>
      <w:r w:rsidRPr="00A443C1">
        <w:rPr>
          <w:sz w:val="22"/>
          <w:szCs w:val="22"/>
        </w:rPr>
        <w:instrText xml:space="preserve"> SEQ Imatge \* ARABIC </w:instrText>
      </w:r>
      <w:r w:rsidRPr="00A443C1">
        <w:rPr>
          <w:sz w:val="22"/>
          <w:szCs w:val="22"/>
        </w:rPr>
        <w:fldChar w:fldCharType="separate"/>
      </w:r>
      <w:r w:rsidR="00894B86" w:rsidRPr="00A443C1">
        <w:rPr>
          <w:noProof/>
          <w:sz w:val="22"/>
          <w:szCs w:val="22"/>
        </w:rPr>
        <w:t>1</w:t>
      </w:r>
      <w:r w:rsidRPr="00A443C1">
        <w:rPr>
          <w:sz w:val="22"/>
          <w:szCs w:val="22"/>
        </w:rPr>
        <w:fldChar w:fldCharType="end"/>
      </w:r>
      <w:r w:rsidRPr="00A443C1">
        <w:rPr>
          <w:sz w:val="22"/>
          <w:szCs w:val="22"/>
        </w:rPr>
        <w:t xml:space="preserve"> . Mostrem els documents proporcionats per ATL pel desenvolupament del modelat d'Esparreguera 2</w:t>
      </w:r>
    </w:p>
    <w:p w14:paraId="7622D5C3" w14:textId="77777777" w:rsidR="001D1C60" w:rsidRPr="00A443C1" w:rsidRDefault="001D1C60" w:rsidP="00A46A6D">
      <w:pPr>
        <w:keepNext/>
        <w:jc w:val="both"/>
      </w:pPr>
    </w:p>
    <w:p w14:paraId="1E1150CD" w14:textId="485BA0F3" w:rsidR="001D1C60" w:rsidRPr="00A443C1" w:rsidRDefault="0042272C" w:rsidP="00A46A6D">
      <w:pPr>
        <w:keepNext/>
        <w:jc w:val="both"/>
      </w:pPr>
      <w:r w:rsidRPr="00A443C1">
        <w:rPr>
          <w:noProof/>
          <w:sz w:val="22"/>
          <w:lang w:val="es-ES" w:eastAsia="es-ES"/>
        </w:rPr>
        <mc:AlternateContent>
          <mc:Choice Requires="wpg">
            <w:drawing>
              <wp:inline distT="0" distB="0" distL="0" distR="0" wp14:anchorId="7E3A5B7F" wp14:editId="1A3DF3DE">
                <wp:extent cx="5714267" cy="4207852"/>
                <wp:effectExtent l="0" t="0" r="1270" b="2540"/>
                <wp:docPr id="1" name="Grupo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4267" cy="4207852"/>
                          <a:chOff x="-49335" y="12127"/>
                          <a:chExt cx="6011985" cy="4352863"/>
                        </a:xfrm>
                      </wpg:grpSpPr>
                      <pic:pic xmlns:pic="http://schemas.openxmlformats.org/drawingml/2006/picture">
                        <pic:nvPicPr>
                          <pic:cNvPr id="21" name="Imagen 21" descr="Interfaz de usuario gráfica, Aplicación, Word&#10;&#10;Descripción generada automá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28575" y="2238375"/>
                            <a:ext cx="5934075" cy="21266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" name="Imagen 57" descr="Diagrama&#10;&#10;Descripción generada automáticament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/>
                          <a:srcRect t="48586"/>
                          <a:stretch/>
                        </pic:blipFill>
                        <pic:spPr bwMode="auto">
                          <a:xfrm>
                            <a:off x="-49335" y="12127"/>
                            <a:ext cx="5850890" cy="23082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DC24F6E" id="Grupo 1" o:spid="_x0000_s1026" style="width:449.95pt;height:331.35pt;mso-position-horizontal-relative:char;mso-position-vertical-relative:line" coordorigin="-493,121" coordsize="60119,435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21" o:spid="_x0000_s1027" type="#_x0000_t75" alt="Interfaz de usuario gráfica, Aplicación, Word&#10;&#10;Descripción generada automáticamente" style="position:absolute;left:285;top:22383;width:59341;height:212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">
                  <v:imagedata r:id="rId16" o:title="Interfaz de usuario gráfica, Aplicación, Word&#10;&#10;Descripción generada automáticamente"/>
                </v:shape>
                <v:shape id="Imagen 57" o:spid="_x0000_s1028" type="#_x0000_t75" alt="Diagrama&#10;&#10;Descripción generada automáticamente" style="position:absolute;left:-493;top:121;width:58508;height:230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">
                  <v:imagedata r:id="rId17" o:title="Diagrama&#10;&#10;Descripción generada automáticamente" croptop="31841f"/>
                </v:shape>
                <w10:anchorlock/>
              </v:group>
            </w:pict>
          </mc:Fallback>
        </mc:AlternateContent>
      </w:r>
    </w:p>
    <w:p w14:paraId="19F56D48" w14:textId="67E12916" w:rsidR="00FA1594" w:rsidRPr="00A443C1" w:rsidRDefault="00B548CE" w:rsidP="007574F5">
      <w:pPr>
        <w:pStyle w:val="Epgrafe"/>
        <w:jc w:val="center"/>
        <w:rPr>
          <w:sz w:val="22"/>
          <w:szCs w:val="22"/>
        </w:rPr>
      </w:pPr>
      <w:r w:rsidRPr="00A443C1">
        <w:rPr>
          <w:sz w:val="22"/>
          <w:szCs w:val="22"/>
        </w:rPr>
        <w:t xml:space="preserve">Imatge </w:t>
      </w:r>
      <w:r w:rsidRPr="00A443C1">
        <w:rPr>
          <w:sz w:val="22"/>
          <w:szCs w:val="22"/>
        </w:rPr>
        <w:fldChar w:fldCharType="begin"/>
      </w:r>
      <w:r w:rsidRPr="00A443C1">
        <w:rPr>
          <w:sz w:val="22"/>
          <w:szCs w:val="22"/>
        </w:rPr>
        <w:instrText xml:space="preserve"> SEQ Imatge \* ARABIC </w:instrText>
      </w:r>
      <w:r w:rsidRPr="00A443C1">
        <w:rPr>
          <w:sz w:val="22"/>
          <w:szCs w:val="22"/>
        </w:rPr>
        <w:fldChar w:fldCharType="separate"/>
      </w:r>
      <w:r w:rsidR="00894B86" w:rsidRPr="00A443C1">
        <w:rPr>
          <w:noProof/>
          <w:sz w:val="22"/>
          <w:szCs w:val="22"/>
        </w:rPr>
        <w:t>2</w:t>
      </w:r>
      <w:r w:rsidRPr="00A443C1">
        <w:rPr>
          <w:sz w:val="22"/>
          <w:szCs w:val="22"/>
        </w:rPr>
        <w:fldChar w:fldCharType="end"/>
      </w:r>
      <w:r w:rsidRPr="00A443C1">
        <w:rPr>
          <w:sz w:val="22"/>
          <w:szCs w:val="22"/>
        </w:rPr>
        <w:t xml:space="preserve">. </w:t>
      </w:r>
      <w:r w:rsidR="00CD719E" w:rsidRPr="00A443C1">
        <w:rPr>
          <w:sz w:val="22"/>
          <w:szCs w:val="22"/>
        </w:rPr>
        <w:t xml:space="preserve">El Pla d’Autoprotecció de la instal·lació </w:t>
      </w:r>
      <w:r w:rsidR="005217A6" w:rsidRPr="00A443C1">
        <w:rPr>
          <w:sz w:val="22"/>
          <w:szCs w:val="22"/>
        </w:rPr>
        <w:t xml:space="preserve">-propocionat per ATL- </w:t>
      </w:r>
      <w:r w:rsidR="00CD719E" w:rsidRPr="00A443C1">
        <w:rPr>
          <w:sz w:val="22"/>
          <w:szCs w:val="22"/>
        </w:rPr>
        <w:t>també aporta informació valuosa de la seva composició</w:t>
      </w:r>
      <w:r w:rsidR="007C767C" w:rsidRPr="00A443C1">
        <w:rPr>
          <w:sz w:val="22"/>
          <w:szCs w:val="22"/>
        </w:rPr>
        <w:t>, tal i com mostrem a les imatges superiors.</w:t>
      </w:r>
    </w:p>
    <w:p w14:paraId="402BC763" w14:textId="7EF739E1" w:rsidR="00EE21EA" w:rsidRPr="00A443C1" w:rsidRDefault="00EE21EA" w:rsidP="001E3B45">
      <w:pPr>
        <w:jc w:val="both"/>
        <w:rPr>
          <w:rFonts w:cs="Arial"/>
          <w:sz w:val="22"/>
        </w:rPr>
      </w:pPr>
    </w:p>
    <w:p w14:paraId="5432A5FD" w14:textId="621A356B" w:rsidR="00217B40" w:rsidRPr="00A443C1" w:rsidRDefault="00D503B3" w:rsidP="0042272C">
      <w:pPr>
        <w:keepNext/>
        <w:jc w:val="both"/>
        <w:rPr>
          <w:sz w:val="22"/>
        </w:rPr>
      </w:pPr>
      <w:r w:rsidRPr="00A443C1">
        <w:rPr>
          <w:noProof/>
          <w:lang w:val="es-ES" w:eastAsia="es-ES"/>
        </w:rPr>
        <w:lastRenderedPageBreak/>
        <w:drawing>
          <wp:anchor distT="0" distB="0" distL="114300" distR="114300" simplePos="0" relativeHeight="251658315" behindDoc="0" locked="0" layoutInCell="1" allowOverlap="1" wp14:anchorId="3C3B0D89" wp14:editId="2E727C18">
            <wp:simplePos x="0" y="0"/>
            <wp:positionH relativeFrom="column">
              <wp:posOffset>3810</wp:posOffset>
            </wp:positionH>
            <wp:positionV relativeFrom="paragraph">
              <wp:posOffset>5715</wp:posOffset>
            </wp:positionV>
            <wp:extent cx="3412800" cy="2566800"/>
            <wp:effectExtent l="0" t="0" r="0" b="5080"/>
            <wp:wrapThrough wrapText="bothSides">
              <wp:wrapPolygon edited="0">
                <wp:start x="0" y="0"/>
                <wp:lineTo x="0" y="21482"/>
                <wp:lineTo x="21463" y="21482"/>
                <wp:lineTo x="21463" y="0"/>
                <wp:lineTo x="0" y="0"/>
              </wp:wrapPolygon>
            </wp:wrapThrough>
            <wp:docPr id="3" name="Imagen 3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n 57" descr="Diagrama&#10;&#10;Descripción generada automáticamente"/>
                    <pic:cNvPicPr/>
                  </pic:nvPicPr>
                  <pic:blipFill rotWithShape="1">
                    <a:blip r:embed="rId15"/>
                    <a:srcRect r="49371" b="50353"/>
                    <a:stretch/>
                  </pic:blipFill>
                  <pic:spPr bwMode="auto">
                    <a:xfrm>
                      <a:off x="0" y="0"/>
                      <a:ext cx="3412800" cy="2566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7B3157" w14:textId="0D475EB4" w:rsidR="00F76974" w:rsidRPr="00A443C1" w:rsidRDefault="005C6D1E" w:rsidP="005C6D1E">
      <w:pPr>
        <w:pStyle w:val="Epgrafe"/>
        <w:jc w:val="both"/>
        <w:rPr>
          <w:noProof/>
          <w:sz w:val="22"/>
          <w:szCs w:val="22"/>
        </w:rPr>
      </w:pPr>
      <w:r w:rsidRPr="00A443C1">
        <w:rPr>
          <w:sz w:val="22"/>
          <w:szCs w:val="22"/>
        </w:rPr>
        <w:t xml:space="preserve">Imatge </w:t>
      </w:r>
      <w:r w:rsidRPr="00A443C1">
        <w:rPr>
          <w:sz w:val="22"/>
          <w:szCs w:val="22"/>
        </w:rPr>
        <w:fldChar w:fldCharType="begin"/>
      </w:r>
      <w:r w:rsidRPr="00A443C1">
        <w:rPr>
          <w:sz w:val="22"/>
          <w:szCs w:val="22"/>
        </w:rPr>
        <w:instrText xml:space="preserve"> SEQ Imatge \* ARABIC </w:instrText>
      </w:r>
      <w:r w:rsidRPr="00A443C1">
        <w:rPr>
          <w:sz w:val="22"/>
          <w:szCs w:val="22"/>
        </w:rPr>
        <w:fldChar w:fldCharType="separate"/>
      </w:r>
      <w:r w:rsidR="00894B86" w:rsidRPr="00A443C1">
        <w:rPr>
          <w:noProof/>
          <w:sz w:val="22"/>
          <w:szCs w:val="22"/>
        </w:rPr>
        <w:t>3</w:t>
      </w:r>
      <w:r w:rsidRPr="00A443C1">
        <w:rPr>
          <w:sz w:val="22"/>
          <w:szCs w:val="22"/>
        </w:rPr>
        <w:fldChar w:fldCharType="end"/>
      </w:r>
      <w:r w:rsidRPr="00A443C1">
        <w:rPr>
          <w:sz w:val="22"/>
          <w:szCs w:val="22"/>
        </w:rPr>
        <w:t xml:space="preserve"> Mostrem a l'esquerra una imatge de l'esquema de caracterització, on mitjançant símbols i codificació d’equips i instal·lacions s’obté un document apte per a l’explotació</w:t>
      </w:r>
      <w:r w:rsidR="00C03102" w:rsidRPr="00A443C1">
        <w:rPr>
          <w:sz w:val="22"/>
          <w:szCs w:val="22"/>
        </w:rPr>
        <w:t>.</w:t>
      </w:r>
    </w:p>
    <w:p w14:paraId="10461547" w14:textId="77777777" w:rsidR="00F76974" w:rsidRPr="00A443C1" w:rsidRDefault="00F76974" w:rsidP="001E3B45">
      <w:pPr>
        <w:jc w:val="both"/>
        <w:rPr>
          <w:noProof/>
        </w:rPr>
      </w:pPr>
    </w:p>
    <w:p w14:paraId="49454528" w14:textId="77777777" w:rsidR="005C6D1E" w:rsidRPr="00A443C1" w:rsidRDefault="005C6D1E" w:rsidP="001E3B45">
      <w:pPr>
        <w:jc w:val="both"/>
        <w:rPr>
          <w:noProof/>
        </w:rPr>
      </w:pPr>
    </w:p>
    <w:p w14:paraId="6499A4B2" w14:textId="77777777" w:rsidR="005C6D1E" w:rsidRPr="00A443C1" w:rsidRDefault="005C6D1E" w:rsidP="001E3B45">
      <w:pPr>
        <w:jc w:val="both"/>
        <w:rPr>
          <w:noProof/>
        </w:rPr>
      </w:pPr>
    </w:p>
    <w:p w14:paraId="1B46DF23" w14:textId="77777777" w:rsidR="0042272C" w:rsidRPr="00A443C1" w:rsidRDefault="0042272C" w:rsidP="001E3B45">
      <w:pPr>
        <w:jc w:val="both"/>
        <w:rPr>
          <w:noProof/>
        </w:rPr>
      </w:pPr>
    </w:p>
    <w:p w14:paraId="1812AB60" w14:textId="77777777" w:rsidR="0042272C" w:rsidRPr="00A443C1" w:rsidRDefault="0042272C" w:rsidP="001E3B45">
      <w:pPr>
        <w:jc w:val="both"/>
        <w:rPr>
          <w:noProof/>
        </w:rPr>
      </w:pPr>
    </w:p>
    <w:p w14:paraId="3D989340" w14:textId="77777777" w:rsidR="0042272C" w:rsidRPr="00A443C1" w:rsidRDefault="0042272C" w:rsidP="001E3B45">
      <w:pPr>
        <w:jc w:val="both"/>
        <w:rPr>
          <w:noProof/>
        </w:rPr>
      </w:pPr>
    </w:p>
    <w:p w14:paraId="229624A2" w14:textId="77777777" w:rsidR="005C6D1E" w:rsidRPr="00A443C1" w:rsidRDefault="005C6D1E" w:rsidP="001E3B45">
      <w:pPr>
        <w:jc w:val="both"/>
        <w:rPr>
          <w:noProof/>
        </w:rPr>
      </w:pPr>
    </w:p>
    <w:p w14:paraId="19184BBD" w14:textId="30B90948" w:rsidR="00804AE3" w:rsidRPr="00A443C1" w:rsidRDefault="00A90ECF" w:rsidP="00804AE3">
      <w:pPr>
        <w:keepNext/>
        <w:jc w:val="both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14" behindDoc="1" locked="0" layoutInCell="1" allowOverlap="1" wp14:anchorId="31EBE454" wp14:editId="6C48585B">
            <wp:simplePos x="0" y="0"/>
            <wp:positionH relativeFrom="column">
              <wp:posOffset>2572577</wp:posOffset>
            </wp:positionH>
            <wp:positionV relativeFrom="paragraph">
              <wp:posOffset>53028</wp:posOffset>
            </wp:positionV>
            <wp:extent cx="3405600" cy="2754000"/>
            <wp:effectExtent l="0" t="0" r="4445" b="8255"/>
            <wp:wrapTight wrapText="bothSides">
              <wp:wrapPolygon edited="0">
                <wp:start x="0" y="0"/>
                <wp:lineTo x="0" y="21515"/>
                <wp:lineTo x="21507" y="21515"/>
                <wp:lineTo x="21507" y="0"/>
                <wp:lineTo x="0" y="0"/>
              </wp:wrapPolygon>
            </wp:wrapTight>
            <wp:docPr id="22" name="Imagen 22" descr="Diagram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n 22" descr="Diagrama, Aplicación&#10;&#10;Descripción generada automáticamente"/>
                    <pic:cNvPicPr/>
                  </pic:nvPicPr>
                  <pic:blipFill rotWithShape="1">
                    <a:blip r:embed="rId18"/>
                    <a:srcRect r="50999"/>
                    <a:stretch/>
                  </pic:blipFill>
                  <pic:spPr bwMode="auto">
                    <a:xfrm>
                      <a:off x="0" y="0"/>
                      <a:ext cx="3405600" cy="275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9D994A" w14:textId="77777777" w:rsidR="00217B40" w:rsidRPr="00A443C1" w:rsidRDefault="00217B40" w:rsidP="00804AE3">
      <w:pPr>
        <w:pStyle w:val="Epgrafe"/>
        <w:jc w:val="both"/>
        <w:rPr>
          <w:sz w:val="22"/>
          <w:szCs w:val="22"/>
        </w:rPr>
      </w:pPr>
    </w:p>
    <w:p w14:paraId="62E2A1C5" w14:textId="77777777" w:rsidR="00217B40" w:rsidRPr="00A443C1" w:rsidRDefault="00217B40" w:rsidP="00804AE3">
      <w:pPr>
        <w:pStyle w:val="Epgrafe"/>
        <w:jc w:val="both"/>
        <w:rPr>
          <w:sz w:val="22"/>
          <w:szCs w:val="22"/>
        </w:rPr>
      </w:pPr>
    </w:p>
    <w:p w14:paraId="753AC178" w14:textId="567475BC" w:rsidR="00FE3E70" w:rsidRPr="00A443C1" w:rsidRDefault="00804AE3" w:rsidP="007574F5">
      <w:pPr>
        <w:pStyle w:val="Epgrafe"/>
        <w:jc w:val="both"/>
        <w:rPr>
          <w:sz w:val="22"/>
          <w:szCs w:val="22"/>
        </w:rPr>
      </w:pPr>
      <w:r w:rsidRPr="00A443C1">
        <w:rPr>
          <w:sz w:val="22"/>
          <w:szCs w:val="22"/>
        </w:rPr>
        <w:t xml:space="preserve">Imatge </w:t>
      </w:r>
      <w:r w:rsidRPr="00A443C1">
        <w:rPr>
          <w:sz w:val="22"/>
          <w:szCs w:val="22"/>
        </w:rPr>
        <w:fldChar w:fldCharType="begin"/>
      </w:r>
      <w:r w:rsidRPr="00A443C1">
        <w:rPr>
          <w:sz w:val="22"/>
          <w:szCs w:val="22"/>
        </w:rPr>
        <w:instrText xml:space="preserve"> SEQ Imatge \* ARABIC </w:instrText>
      </w:r>
      <w:r w:rsidRPr="00A443C1">
        <w:rPr>
          <w:sz w:val="22"/>
          <w:szCs w:val="22"/>
        </w:rPr>
        <w:fldChar w:fldCharType="separate"/>
      </w:r>
      <w:r w:rsidR="00894B86" w:rsidRPr="00A443C1">
        <w:rPr>
          <w:noProof/>
          <w:sz w:val="22"/>
          <w:szCs w:val="22"/>
        </w:rPr>
        <w:t>4</w:t>
      </w:r>
      <w:r w:rsidRPr="00A443C1">
        <w:rPr>
          <w:sz w:val="22"/>
          <w:szCs w:val="22"/>
        </w:rPr>
        <w:fldChar w:fldCharType="end"/>
      </w:r>
      <w:r w:rsidRPr="00A443C1">
        <w:rPr>
          <w:sz w:val="22"/>
          <w:szCs w:val="22"/>
        </w:rPr>
        <w:t xml:space="preserve">. ATL també ha proporcionat  </w:t>
      </w:r>
      <w:r w:rsidR="00FE3E70" w:rsidRPr="00A443C1">
        <w:rPr>
          <w:sz w:val="22"/>
          <w:szCs w:val="22"/>
        </w:rPr>
        <w:t>l’esquema de l’arteria on es situa la instal·lació</w:t>
      </w:r>
      <w:r w:rsidR="007574F5" w:rsidRPr="00A443C1">
        <w:rPr>
          <w:sz w:val="22"/>
          <w:szCs w:val="22"/>
        </w:rPr>
        <w:t xml:space="preserve">, per tal de </w:t>
      </w:r>
      <w:r w:rsidR="00FE3E70" w:rsidRPr="00A443C1">
        <w:rPr>
          <w:sz w:val="22"/>
          <w:szCs w:val="22"/>
        </w:rPr>
        <w:t>mostra</w:t>
      </w:r>
      <w:r w:rsidR="007574F5" w:rsidRPr="00A443C1">
        <w:rPr>
          <w:sz w:val="22"/>
          <w:szCs w:val="22"/>
        </w:rPr>
        <w:t>r</w:t>
      </w:r>
      <w:r w:rsidR="00FE3E70" w:rsidRPr="00A443C1">
        <w:rPr>
          <w:sz w:val="22"/>
          <w:szCs w:val="22"/>
        </w:rPr>
        <w:t xml:space="preserve"> com intervé a l’ordenació del subministrament de la zona</w:t>
      </w:r>
      <w:r w:rsidR="007574F5" w:rsidRPr="00A443C1">
        <w:rPr>
          <w:sz w:val="22"/>
          <w:szCs w:val="22"/>
        </w:rPr>
        <w:t>.</w:t>
      </w:r>
    </w:p>
    <w:p w14:paraId="58281EE7" w14:textId="6A1D125A" w:rsidR="004A6C75" w:rsidRPr="00A443C1" w:rsidRDefault="00C03102" w:rsidP="00804AE3">
      <w:pPr>
        <w:pStyle w:val="Epgrafe"/>
        <w:jc w:val="both"/>
        <w:rPr>
          <w:rFonts w:cs="Arial"/>
          <w:sz w:val="22"/>
          <w:szCs w:val="22"/>
        </w:rPr>
      </w:pPr>
      <w:r w:rsidRPr="00A443C1">
        <w:rPr>
          <w:sz w:val="22"/>
          <w:szCs w:val="22"/>
        </w:rPr>
        <w:t>.</w:t>
      </w:r>
    </w:p>
    <w:p w14:paraId="1D4BB778" w14:textId="77777777" w:rsidR="006F4972" w:rsidRPr="00A443C1" w:rsidRDefault="006F4972" w:rsidP="001E3B45">
      <w:pPr>
        <w:jc w:val="both"/>
        <w:rPr>
          <w:rFonts w:cs="Arial"/>
          <w:sz w:val="22"/>
        </w:rPr>
      </w:pPr>
    </w:p>
    <w:p w14:paraId="7457D3B7" w14:textId="77777777" w:rsidR="006F4972" w:rsidRPr="00A443C1" w:rsidRDefault="006F4972" w:rsidP="001E3B45">
      <w:pPr>
        <w:jc w:val="both"/>
        <w:rPr>
          <w:rFonts w:cs="Arial"/>
          <w:sz w:val="22"/>
        </w:rPr>
      </w:pPr>
    </w:p>
    <w:p w14:paraId="1377CAE5" w14:textId="77777777" w:rsidR="006F4972" w:rsidRPr="00A443C1" w:rsidRDefault="006F4972" w:rsidP="001E3B45">
      <w:pPr>
        <w:jc w:val="both"/>
        <w:rPr>
          <w:rFonts w:cs="Arial"/>
          <w:sz w:val="22"/>
        </w:rPr>
      </w:pPr>
    </w:p>
    <w:p w14:paraId="5A1194CD" w14:textId="77777777" w:rsidR="00217B40" w:rsidRPr="00A443C1" w:rsidRDefault="00217B40" w:rsidP="001E3B45">
      <w:pPr>
        <w:jc w:val="both"/>
        <w:rPr>
          <w:rFonts w:cs="Arial"/>
          <w:sz w:val="22"/>
        </w:rPr>
      </w:pPr>
    </w:p>
    <w:p w14:paraId="12B509B1" w14:textId="77777777" w:rsidR="00217B40" w:rsidRPr="00A443C1" w:rsidRDefault="00217B40" w:rsidP="001E3B45">
      <w:pPr>
        <w:jc w:val="both"/>
        <w:rPr>
          <w:rFonts w:cs="Arial"/>
          <w:sz w:val="22"/>
        </w:rPr>
      </w:pPr>
    </w:p>
    <w:p w14:paraId="58F731FB" w14:textId="77777777" w:rsidR="00217B40" w:rsidRPr="00A443C1" w:rsidRDefault="00217B40" w:rsidP="001E3B45">
      <w:pPr>
        <w:jc w:val="both"/>
        <w:rPr>
          <w:rFonts w:cs="Arial"/>
          <w:sz w:val="22"/>
        </w:rPr>
      </w:pPr>
    </w:p>
    <w:p w14:paraId="75FF1423" w14:textId="77777777" w:rsidR="0042272C" w:rsidRPr="00A443C1" w:rsidRDefault="0042272C" w:rsidP="001E3B45">
      <w:pPr>
        <w:jc w:val="both"/>
        <w:rPr>
          <w:rFonts w:cs="Arial"/>
          <w:sz w:val="22"/>
        </w:rPr>
      </w:pPr>
    </w:p>
    <w:p w14:paraId="05D08892" w14:textId="77777777" w:rsidR="0042272C" w:rsidRPr="00A443C1" w:rsidRDefault="0042272C" w:rsidP="001E3B45">
      <w:pPr>
        <w:jc w:val="both"/>
        <w:rPr>
          <w:rFonts w:cs="Arial"/>
          <w:sz w:val="22"/>
        </w:rPr>
      </w:pPr>
    </w:p>
    <w:p w14:paraId="20BB4A7D" w14:textId="77777777" w:rsidR="00894B86" w:rsidRPr="00A443C1" w:rsidRDefault="00894B86" w:rsidP="001E3B45">
      <w:pPr>
        <w:jc w:val="both"/>
        <w:rPr>
          <w:rFonts w:cs="Arial"/>
          <w:sz w:val="22"/>
        </w:rPr>
      </w:pPr>
    </w:p>
    <w:p w14:paraId="324AEAF2" w14:textId="63F5E301" w:rsidR="00894B86" w:rsidRPr="00A443C1" w:rsidRDefault="00894B86" w:rsidP="00F94B51">
      <w:pPr>
        <w:pStyle w:val="Epgrafe"/>
        <w:jc w:val="both"/>
        <w:rPr>
          <w:sz w:val="22"/>
          <w:szCs w:val="22"/>
        </w:rPr>
      </w:pPr>
      <w:r w:rsidRPr="00A443C1">
        <w:rPr>
          <w:sz w:val="22"/>
          <w:szCs w:val="22"/>
        </w:rPr>
        <w:lastRenderedPageBreak/>
        <w:t xml:space="preserve">Imatge </w:t>
      </w:r>
      <w:r w:rsidRPr="00A443C1">
        <w:rPr>
          <w:sz w:val="22"/>
          <w:szCs w:val="22"/>
        </w:rPr>
        <w:fldChar w:fldCharType="begin"/>
      </w:r>
      <w:r w:rsidRPr="00A443C1">
        <w:rPr>
          <w:sz w:val="22"/>
          <w:szCs w:val="22"/>
        </w:rPr>
        <w:instrText xml:space="preserve"> SEQ Imatge \* ARABIC </w:instrText>
      </w:r>
      <w:r w:rsidRPr="00A443C1">
        <w:rPr>
          <w:sz w:val="22"/>
          <w:szCs w:val="22"/>
        </w:rPr>
        <w:fldChar w:fldCharType="separate"/>
      </w:r>
      <w:r w:rsidRPr="00A443C1">
        <w:rPr>
          <w:noProof/>
          <w:sz w:val="22"/>
          <w:szCs w:val="22"/>
        </w:rPr>
        <w:t>5</w:t>
      </w:r>
      <w:r w:rsidRPr="00A443C1">
        <w:rPr>
          <w:sz w:val="22"/>
          <w:szCs w:val="22"/>
        </w:rPr>
        <w:fldChar w:fldCharType="end"/>
      </w:r>
      <w:r w:rsidRPr="00A443C1">
        <w:rPr>
          <w:sz w:val="22"/>
          <w:szCs w:val="22"/>
        </w:rPr>
        <w:t xml:space="preserve">. Del sistema GMAO d’ATL es poden extreure una sèrie d’arxius d’Excel que contenen totes les dades disponibles associades a la instal·lació: Codificació; jerarquia; atributs dels equips, tal i com mostrem en </w:t>
      </w:r>
      <w:r w:rsidR="00F94B51" w:rsidRPr="00A443C1">
        <w:rPr>
          <w:sz w:val="22"/>
          <w:szCs w:val="22"/>
        </w:rPr>
        <w:t>les següents tres imatges.</w:t>
      </w:r>
    </w:p>
    <w:p w14:paraId="0F06F9F2" w14:textId="211E7F18" w:rsidR="00ED6133" w:rsidRPr="00A443C1" w:rsidRDefault="005D7358" w:rsidP="00A85167">
      <w:r w:rsidRPr="00A443C1">
        <w:rPr>
          <w:noProof/>
          <w:lang w:val="es-ES" w:eastAsia="es-ES"/>
        </w:rPr>
        <w:drawing>
          <wp:inline distT="0" distB="0" distL="0" distR="0" wp14:anchorId="4796D800" wp14:editId="0060D65B">
            <wp:extent cx="5930227" cy="2182483"/>
            <wp:effectExtent l="0" t="0" r="0" b="8890"/>
            <wp:docPr id="2" name="Imagen 2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n 29" descr="Interfaz de usuario gráfica, Aplicación&#10;&#10;Descripción generada automáticament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34299" cy="2183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1748C" w:rsidRPr="00A443C1">
        <w:rPr>
          <w:noProof/>
          <w:lang w:val="es-ES" w:eastAsia="es-ES"/>
        </w:rPr>
        <w:drawing>
          <wp:inline distT="0" distB="0" distL="0" distR="0" wp14:anchorId="27696B93" wp14:editId="2B4F9888">
            <wp:extent cx="5850000" cy="2404800"/>
            <wp:effectExtent l="0" t="0" r="0" b="0"/>
            <wp:docPr id="59" name="Imagen 59" descr="Imagen que contiene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n 59" descr="Imagen que contiene Tabla&#10;&#10;Descripción generada automáticament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50000" cy="24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72D9C" w:rsidRPr="00A443C1">
        <w:rPr>
          <w:noProof/>
          <w:lang w:val="es-ES" w:eastAsia="es-ES"/>
        </w:rPr>
        <w:drawing>
          <wp:inline distT="0" distB="0" distL="0" distR="0" wp14:anchorId="602F1164" wp14:editId="3D4BF9E3">
            <wp:extent cx="6124754" cy="2295369"/>
            <wp:effectExtent l="0" t="0" r="0" b="0"/>
            <wp:docPr id="26" name="Imagen 26" descr="Interfaz de usuario gráfica, Aplicación,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n 26" descr="Interfaz de usuario gráfica, Aplicación, Tabla&#10;&#10;Descripción generada automáticament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33345" cy="2298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04435" w14:textId="77777777" w:rsidR="00ED6133" w:rsidRPr="00A443C1" w:rsidRDefault="00ED6133" w:rsidP="00286939">
      <w:pPr>
        <w:pStyle w:val="Epgrafe"/>
        <w:jc w:val="both"/>
      </w:pPr>
    </w:p>
    <w:p w14:paraId="456E555E" w14:textId="3D51C454" w:rsidR="00187B50" w:rsidRPr="00A443C1" w:rsidRDefault="000E2DF3" w:rsidP="00286939">
      <w:pPr>
        <w:pStyle w:val="Epgrafe"/>
        <w:jc w:val="both"/>
        <w:rPr>
          <w:rFonts w:cs="Arial"/>
          <w:sz w:val="22"/>
          <w:szCs w:val="22"/>
        </w:rPr>
      </w:pPr>
      <w:r w:rsidRPr="00A443C1">
        <w:rPr>
          <w:noProof/>
          <w:lang w:val="es-ES" w:eastAsia="es-ES"/>
        </w:rPr>
        <w:lastRenderedPageBreak/>
        <w:drawing>
          <wp:anchor distT="0" distB="0" distL="114300" distR="114300" simplePos="0" relativeHeight="251658334" behindDoc="0" locked="0" layoutInCell="1" allowOverlap="1" wp14:anchorId="6976EB3D" wp14:editId="05899A93">
            <wp:simplePos x="0" y="0"/>
            <wp:positionH relativeFrom="column">
              <wp:posOffset>-151765</wp:posOffset>
            </wp:positionH>
            <wp:positionV relativeFrom="paragraph">
              <wp:posOffset>494567</wp:posOffset>
            </wp:positionV>
            <wp:extent cx="5850890" cy="2146935"/>
            <wp:effectExtent l="0" t="0" r="0" b="5715"/>
            <wp:wrapSquare wrapText="bothSides"/>
            <wp:docPr id="30" name="Imagen 30" descr="Interfaz de usuario gráfica, Aplicación, Tabla, Excel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n 30" descr="Interfaz de usuario gráfica, Aplicación, Tabla, Excel&#10;&#10;Descripción generada automáticamente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2146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86939" w:rsidRPr="00A443C1">
        <w:rPr>
          <w:sz w:val="22"/>
          <w:szCs w:val="22"/>
        </w:rPr>
        <w:t xml:space="preserve">Imatge </w:t>
      </w:r>
      <w:r w:rsidR="00286939" w:rsidRPr="00A443C1">
        <w:rPr>
          <w:sz w:val="22"/>
          <w:szCs w:val="22"/>
        </w:rPr>
        <w:fldChar w:fldCharType="begin"/>
      </w:r>
      <w:r w:rsidR="00286939" w:rsidRPr="00A443C1">
        <w:rPr>
          <w:sz w:val="22"/>
          <w:szCs w:val="22"/>
        </w:rPr>
        <w:instrText xml:space="preserve"> SEQ Imatge \* ARABIC </w:instrText>
      </w:r>
      <w:r w:rsidR="00286939" w:rsidRPr="00A443C1">
        <w:rPr>
          <w:sz w:val="22"/>
          <w:szCs w:val="22"/>
        </w:rPr>
        <w:fldChar w:fldCharType="separate"/>
      </w:r>
      <w:r w:rsidR="004312CD" w:rsidRPr="00A443C1">
        <w:rPr>
          <w:noProof/>
          <w:sz w:val="22"/>
          <w:szCs w:val="22"/>
        </w:rPr>
        <w:t>6</w:t>
      </w:r>
      <w:r w:rsidR="00286939" w:rsidRPr="00A443C1">
        <w:rPr>
          <w:sz w:val="22"/>
          <w:szCs w:val="22"/>
        </w:rPr>
        <w:fldChar w:fldCharType="end"/>
      </w:r>
      <w:r w:rsidR="00286939" w:rsidRPr="00A443C1">
        <w:rPr>
          <w:sz w:val="22"/>
          <w:szCs w:val="22"/>
        </w:rPr>
        <w:t>. ATL també proporciona les dades d'Operació i de Diposits en format Excel, tal i com mostren les dues imatges següents.</w:t>
      </w:r>
    </w:p>
    <w:p w14:paraId="038F1E75" w14:textId="096D3332" w:rsidR="00EE21EA" w:rsidRPr="00A443C1" w:rsidRDefault="00EE21EA" w:rsidP="001E3B45">
      <w:pPr>
        <w:jc w:val="both"/>
        <w:rPr>
          <w:rFonts w:cs="Arial"/>
          <w:sz w:val="22"/>
        </w:rPr>
      </w:pPr>
    </w:p>
    <w:p w14:paraId="159E696A" w14:textId="32338E16" w:rsidR="00762756" w:rsidRPr="00A443C1" w:rsidRDefault="006B6D82" w:rsidP="001E3B45">
      <w:pPr>
        <w:jc w:val="both"/>
        <w:rPr>
          <w:rFonts w:cs="Arial"/>
          <w:sz w:val="22"/>
        </w:rPr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43" behindDoc="0" locked="0" layoutInCell="1" allowOverlap="1" wp14:anchorId="06CE00EA" wp14:editId="4BAC5620">
            <wp:simplePos x="0" y="0"/>
            <wp:positionH relativeFrom="column">
              <wp:posOffset>635</wp:posOffset>
            </wp:positionH>
            <wp:positionV relativeFrom="paragraph">
              <wp:posOffset>287020</wp:posOffset>
            </wp:positionV>
            <wp:extent cx="5850890" cy="2395855"/>
            <wp:effectExtent l="0" t="0" r="0" b="4445"/>
            <wp:wrapSquare wrapText="bothSides"/>
            <wp:docPr id="58" name="Imagen 58" descr="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n 58" descr="Escala de tiempo&#10;&#10;Descripción generada automáticament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2395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BCD4004" w14:textId="72582721" w:rsidR="00B3121B" w:rsidRPr="00A443C1" w:rsidRDefault="00B3121B" w:rsidP="001E3B45">
      <w:pPr>
        <w:jc w:val="both"/>
        <w:rPr>
          <w:rFonts w:cs="Arial"/>
          <w:sz w:val="22"/>
        </w:rPr>
      </w:pPr>
    </w:p>
    <w:p w14:paraId="6A20231E" w14:textId="77777777" w:rsidR="00480C20" w:rsidRPr="00A443C1" w:rsidRDefault="00480C20" w:rsidP="00480C20">
      <w:pPr>
        <w:keepNext/>
        <w:jc w:val="both"/>
      </w:pPr>
      <w:r w:rsidRPr="00A443C1">
        <w:rPr>
          <w:noProof/>
          <w:lang w:val="es-ES" w:eastAsia="es-ES"/>
        </w:rPr>
        <w:lastRenderedPageBreak/>
        <w:drawing>
          <wp:anchor distT="0" distB="0" distL="114300" distR="114300" simplePos="0" relativeHeight="251658344" behindDoc="0" locked="0" layoutInCell="1" allowOverlap="1" wp14:anchorId="2F02AA9E" wp14:editId="2D70F17A">
            <wp:simplePos x="0" y="0"/>
            <wp:positionH relativeFrom="column">
              <wp:posOffset>635</wp:posOffset>
            </wp:positionH>
            <wp:positionV relativeFrom="paragraph">
              <wp:posOffset>1905</wp:posOffset>
            </wp:positionV>
            <wp:extent cx="5849620" cy="2177415"/>
            <wp:effectExtent l="0" t="0" r="0" b="0"/>
            <wp:wrapSquare wrapText="bothSides"/>
            <wp:docPr id="4" name="Imagen 4" descr="Interfaz de usuario gráfica, Aplicación,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n 25" descr="Interfaz de usuario gráfica, Aplicación, Tabla&#10;&#10;Descripción generada automáticamente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849620" cy="2177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BB4CE7A" w14:textId="7171CE20" w:rsidR="008127D3" w:rsidRPr="00A443C1" w:rsidRDefault="000E2DF3" w:rsidP="00480C20">
      <w:pPr>
        <w:pStyle w:val="Epgrafe"/>
        <w:jc w:val="both"/>
        <w:rPr>
          <w:rFonts w:cs="Arial"/>
          <w:sz w:val="22"/>
        </w:rPr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36" behindDoc="0" locked="0" layoutInCell="1" allowOverlap="1" wp14:anchorId="29EF7312" wp14:editId="0AFBAF21">
            <wp:simplePos x="0" y="0"/>
            <wp:positionH relativeFrom="column">
              <wp:posOffset>112004</wp:posOffset>
            </wp:positionH>
            <wp:positionV relativeFrom="paragraph">
              <wp:posOffset>636905</wp:posOffset>
            </wp:positionV>
            <wp:extent cx="5850890" cy="2178685"/>
            <wp:effectExtent l="0" t="0" r="0" b="0"/>
            <wp:wrapSquare wrapText="bothSides"/>
            <wp:docPr id="28" name="Imagen 28" descr="Interfaz de usuario gráfica, Aplicación, Tabla, Excel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n 28" descr="Interfaz de usuario gráfica, Aplicación, Tabla, Excel&#10;&#10;Descripción generada automáticamente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2178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80C20" w:rsidRPr="00A443C1">
        <w:t xml:space="preserve">Imatge </w:t>
      </w:r>
      <w:r>
        <w:fldChar w:fldCharType="begin"/>
      </w:r>
      <w:r>
        <w:instrText>SEQ Imatge \* ARABIC</w:instrText>
      </w:r>
      <w:r>
        <w:fldChar w:fldCharType="separate"/>
      </w:r>
      <w:r w:rsidR="004312CD" w:rsidRPr="00A443C1">
        <w:rPr>
          <w:noProof/>
        </w:rPr>
        <w:t>7</w:t>
      </w:r>
      <w:r>
        <w:fldChar w:fldCharType="end"/>
      </w:r>
      <w:r w:rsidR="00480C20" w:rsidRPr="00A443C1">
        <w:t>. Del treball sobre el sistema BIM es disposa del document de Requisits d'Informació per tal de què el proveïdor pugui encaixar les dades proporcionades pel GMAO, tal i com mostrem en la imatge superior pels Psets de l'ECONÒMIC-FINANCER.</w:t>
      </w:r>
    </w:p>
    <w:p w14:paraId="6765416E" w14:textId="458E25F6" w:rsidR="008127D3" w:rsidRPr="00A443C1" w:rsidRDefault="008127D3" w:rsidP="001E3B45">
      <w:pPr>
        <w:jc w:val="both"/>
        <w:rPr>
          <w:rFonts w:cs="Arial"/>
          <w:sz w:val="22"/>
        </w:rPr>
      </w:pPr>
    </w:p>
    <w:p w14:paraId="0802EBFE" w14:textId="6C522AA8" w:rsidR="00EE21EA" w:rsidRPr="00A443C1" w:rsidRDefault="00EE21EA" w:rsidP="001E3B45">
      <w:pPr>
        <w:jc w:val="both"/>
        <w:rPr>
          <w:rFonts w:cs="Arial"/>
          <w:sz w:val="22"/>
        </w:rPr>
      </w:pPr>
    </w:p>
    <w:p w14:paraId="6B1C734D" w14:textId="33DBAF5A" w:rsidR="007A24A8" w:rsidRPr="00A443C1" w:rsidRDefault="00AD34FE" w:rsidP="007A24A8">
      <w:pPr>
        <w:pStyle w:val="Ttulo1"/>
        <w:ind w:left="426" w:hanging="432"/>
      </w:pPr>
      <w:bookmarkStart w:id="6" w:name="_Toc142647244"/>
      <w:r w:rsidRPr="00A443C1">
        <w:t xml:space="preserve">INFORMACIÓ DE LA PRESA DE DADES </w:t>
      </w:r>
      <w:r w:rsidRPr="00A443C1">
        <w:rPr>
          <w:i/>
          <w:iCs/>
        </w:rPr>
        <w:t>IN SITU</w:t>
      </w:r>
      <w:bookmarkEnd w:id="6"/>
    </w:p>
    <w:p w14:paraId="2969D8D6" w14:textId="4657EE4C" w:rsidR="0042272C" w:rsidRPr="00A443C1" w:rsidRDefault="00AE1708" w:rsidP="001E3B45">
      <w:pPr>
        <w:jc w:val="both"/>
        <w:rPr>
          <w:rFonts w:cs="Arial"/>
          <w:sz w:val="22"/>
        </w:rPr>
      </w:pPr>
      <w:r w:rsidRPr="00A443C1">
        <w:rPr>
          <w:rFonts w:cs="Arial"/>
          <w:sz w:val="22"/>
        </w:rPr>
        <w:t xml:space="preserve">Tal i com s’ha esmentat a l’inici d’aquest document, el primer paquet de treball per a dur a terme el modelat </w:t>
      </w:r>
      <w:r w:rsidR="006A3604" w:rsidRPr="00A443C1">
        <w:rPr>
          <w:rFonts w:cs="Arial"/>
          <w:sz w:val="22"/>
        </w:rPr>
        <w:t>d’una instal.lació serà la presa de dades.</w:t>
      </w:r>
      <w:r w:rsidR="0042272C" w:rsidRPr="00A443C1">
        <w:rPr>
          <w:rFonts w:cs="Arial"/>
          <w:sz w:val="22"/>
        </w:rPr>
        <w:t xml:space="preserve"> Aquesta presa de dades inclourà els següents treballs:</w:t>
      </w:r>
    </w:p>
    <w:p w14:paraId="1BC68C80" w14:textId="3518CAFA" w:rsidR="00342942" w:rsidRPr="00A443C1" w:rsidRDefault="009F3DBF" w:rsidP="00281D19">
      <w:pPr>
        <w:pStyle w:val="Prrafodelista"/>
        <w:numPr>
          <w:ilvl w:val="0"/>
          <w:numId w:val="30"/>
        </w:numPr>
        <w:jc w:val="both"/>
        <w:rPr>
          <w:rFonts w:cs="Arial"/>
          <w:sz w:val="22"/>
        </w:rPr>
      </w:pPr>
      <w:r w:rsidRPr="00A443C1">
        <w:rPr>
          <w:rFonts w:cs="Arial"/>
          <w:sz w:val="22"/>
        </w:rPr>
        <w:t>Treballs de topografia</w:t>
      </w:r>
    </w:p>
    <w:p w14:paraId="24EEF136" w14:textId="503FE9AE" w:rsidR="009F3DBF" w:rsidRPr="00A443C1" w:rsidRDefault="009F3DBF" w:rsidP="00281D19">
      <w:pPr>
        <w:pStyle w:val="Prrafodelista"/>
        <w:numPr>
          <w:ilvl w:val="0"/>
          <w:numId w:val="30"/>
        </w:numPr>
        <w:jc w:val="both"/>
        <w:rPr>
          <w:rFonts w:cs="Arial"/>
          <w:sz w:val="22"/>
        </w:rPr>
      </w:pPr>
      <w:r w:rsidRPr="00A443C1">
        <w:rPr>
          <w:rFonts w:cs="Arial"/>
          <w:sz w:val="22"/>
        </w:rPr>
        <w:t>Treballs d’escanejat</w:t>
      </w:r>
    </w:p>
    <w:p w14:paraId="4879C40C" w14:textId="1A87B3C9" w:rsidR="009F3DBF" w:rsidRPr="00A443C1" w:rsidRDefault="0013444E" w:rsidP="00281D19">
      <w:pPr>
        <w:pStyle w:val="Prrafodelista"/>
        <w:numPr>
          <w:ilvl w:val="0"/>
          <w:numId w:val="30"/>
        </w:numPr>
        <w:jc w:val="both"/>
        <w:rPr>
          <w:rFonts w:cs="Arial"/>
          <w:sz w:val="22"/>
        </w:rPr>
      </w:pPr>
      <w:r w:rsidRPr="00A443C1">
        <w:rPr>
          <w:rFonts w:cs="Arial"/>
          <w:sz w:val="22"/>
        </w:rPr>
        <w:t>Fotografies de 360º de tots els recintes</w:t>
      </w:r>
    </w:p>
    <w:p w14:paraId="4586C9F1" w14:textId="146809D8" w:rsidR="00A35C5F" w:rsidRPr="00A443C1" w:rsidRDefault="003918D8" w:rsidP="00281D19">
      <w:pPr>
        <w:pStyle w:val="Prrafodelista"/>
        <w:numPr>
          <w:ilvl w:val="0"/>
          <w:numId w:val="30"/>
        </w:numPr>
        <w:jc w:val="both"/>
        <w:rPr>
          <w:rFonts w:cs="Arial"/>
          <w:sz w:val="22"/>
        </w:rPr>
      </w:pPr>
      <w:r w:rsidRPr="00A443C1">
        <w:rPr>
          <w:rFonts w:cs="Arial"/>
          <w:sz w:val="22"/>
        </w:rPr>
        <w:t>Fotografies dels TAGs de cadascun dels equips, tal i com estiguin en la instal.lació a modelar.</w:t>
      </w:r>
    </w:p>
    <w:p w14:paraId="57ADC81F" w14:textId="6C1D12E5" w:rsidR="00A967B0" w:rsidRPr="00A443C1" w:rsidRDefault="003D023E" w:rsidP="001E3B45">
      <w:pPr>
        <w:jc w:val="both"/>
        <w:rPr>
          <w:rFonts w:cs="Arial"/>
          <w:sz w:val="22"/>
        </w:rPr>
      </w:pPr>
      <w:r w:rsidRPr="00A443C1">
        <w:rPr>
          <w:rFonts w:cs="Arial"/>
          <w:sz w:val="22"/>
        </w:rPr>
        <w:lastRenderedPageBreak/>
        <w:t xml:space="preserve">En relació a la presa de dades </w:t>
      </w:r>
      <w:r w:rsidRPr="00A443C1">
        <w:rPr>
          <w:rFonts w:cs="Arial"/>
          <w:i/>
          <w:iCs/>
          <w:sz w:val="22"/>
        </w:rPr>
        <w:t>in situ</w:t>
      </w:r>
      <w:r w:rsidRPr="00A443C1">
        <w:rPr>
          <w:rFonts w:cs="Arial"/>
          <w:sz w:val="22"/>
        </w:rPr>
        <w:t>, caldrà dur a t</w:t>
      </w:r>
      <w:r w:rsidR="0042272C" w:rsidRPr="00A443C1">
        <w:rPr>
          <w:rFonts w:cs="Arial"/>
          <w:sz w:val="22"/>
        </w:rPr>
        <w:t xml:space="preserve">erme un </w:t>
      </w:r>
      <w:r w:rsidR="0001452F" w:rsidRPr="00A443C1">
        <w:rPr>
          <w:rFonts w:cs="Arial"/>
          <w:sz w:val="22"/>
        </w:rPr>
        <w:t xml:space="preserve">aixecament d’una xarxa primària de bases mitjançant topografia clàssica, i tot seguit amb la presa de dades amb un equip de làser escàner 3D.  </w:t>
      </w:r>
    </w:p>
    <w:p w14:paraId="273B5B61" w14:textId="1D37C8AC" w:rsidR="00EE21EA" w:rsidRPr="00A443C1" w:rsidRDefault="0042272C" w:rsidP="001E3B45">
      <w:pPr>
        <w:jc w:val="both"/>
        <w:rPr>
          <w:rFonts w:cs="Arial"/>
          <w:sz w:val="22"/>
        </w:rPr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17" behindDoc="1" locked="0" layoutInCell="1" allowOverlap="1" wp14:anchorId="76CC72ED" wp14:editId="5E04B8D5">
            <wp:simplePos x="0" y="0"/>
            <wp:positionH relativeFrom="column">
              <wp:posOffset>-275590</wp:posOffset>
            </wp:positionH>
            <wp:positionV relativeFrom="paragraph">
              <wp:posOffset>6985</wp:posOffset>
            </wp:positionV>
            <wp:extent cx="3086100" cy="2968625"/>
            <wp:effectExtent l="0" t="0" r="0" b="3175"/>
            <wp:wrapTight wrapText="bothSides">
              <wp:wrapPolygon edited="0">
                <wp:start x="0" y="0"/>
                <wp:lineTo x="0" y="21484"/>
                <wp:lineTo x="21467" y="21484"/>
                <wp:lineTo x="21467" y="0"/>
                <wp:lineTo x="0" y="0"/>
              </wp:wrapPolygon>
            </wp:wrapTight>
            <wp:docPr id="32" name="Imagen 32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n 32" descr="Interfaz de usuario gráfica, Aplicación&#10;&#10;Descripción generada automáticamente"/>
                    <pic:cNvPicPr/>
                  </pic:nvPicPr>
                  <pic:blipFill rotWithShape="1">
                    <a:blip r:embed="rId26"/>
                    <a:srcRect r="58392"/>
                    <a:stretch/>
                  </pic:blipFill>
                  <pic:spPr bwMode="auto">
                    <a:xfrm>
                      <a:off x="0" y="0"/>
                      <a:ext cx="3086100" cy="2968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184BE0" w14:textId="3A9264F4" w:rsidR="004312CD" w:rsidRPr="00A443C1" w:rsidRDefault="004312CD" w:rsidP="004312CD">
      <w:pPr>
        <w:keepNext/>
        <w:jc w:val="both"/>
      </w:pPr>
    </w:p>
    <w:p w14:paraId="702B4B4B" w14:textId="01183E2D" w:rsidR="003B420F" w:rsidRPr="00A443C1" w:rsidRDefault="004312CD" w:rsidP="004312CD">
      <w:pPr>
        <w:pStyle w:val="Epgrafe"/>
        <w:jc w:val="both"/>
        <w:rPr>
          <w:sz w:val="22"/>
          <w:szCs w:val="22"/>
        </w:rPr>
      </w:pPr>
      <w:r w:rsidRPr="00A443C1">
        <w:rPr>
          <w:sz w:val="22"/>
          <w:szCs w:val="22"/>
        </w:rPr>
        <w:t xml:space="preserve">Imatge </w:t>
      </w:r>
      <w:r w:rsidRPr="00A443C1">
        <w:rPr>
          <w:sz w:val="22"/>
          <w:szCs w:val="22"/>
        </w:rPr>
        <w:fldChar w:fldCharType="begin"/>
      </w:r>
      <w:r w:rsidRPr="00A443C1">
        <w:rPr>
          <w:sz w:val="22"/>
          <w:szCs w:val="22"/>
        </w:rPr>
        <w:instrText xml:space="preserve"> SEQ Imatge \* ARABIC </w:instrText>
      </w:r>
      <w:r w:rsidRPr="00A443C1">
        <w:rPr>
          <w:sz w:val="22"/>
          <w:szCs w:val="22"/>
        </w:rPr>
        <w:fldChar w:fldCharType="separate"/>
      </w:r>
      <w:r w:rsidRPr="00A443C1">
        <w:rPr>
          <w:noProof/>
          <w:sz w:val="22"/>
          <w:szCs w:val="22"/>
        </w:rPr>
        <w:t>8</w:t>
      </w:r>
      <w:r w:rsidRPr="00A443C1">
        <w:rPr>
          <w:sz w:val="22"/>
          <w:szCs w:val="22"/>
        </w:rPr>
        <w:fldChar w:fldCharType="end"/>
      </w:r>
      <w:r w:rsidRPr="00A443C1">
        <w:rPr>
          <w:sz w:val="22"/>
          <w:szCs w:val="22"/>
        </w:rPr>
        <w:t>. Mostrem a l'esquerra l'arxiu en format DWG corresponent a l'aixecament topogràfic dut a terme a Esparreguera 2.</w:t>
      </w:r>
    </w:p>
    <w:p w14:paraId="7BE7345A" w14:textId="77777777" w:rsidR="004312CD" w:rsidRPr="00A443C1" w:rsidRDefault="004312CD" w:rsidP="004312CD"/>
    <w:p w14:paraId="27BAADF6" w14:textId="77777777" w:rsidR="004312CD" w:rsidRPr="00A443C1" w:rsidRDefault="004312CD" w:rsidP="004312CD"/>
    <w:p w14:paraId="6E12D28D" w14:textId="77777777" w:rsidR="004312CD" w:rsidRPr="00A443C1" w:rsidRDefault="004312CD" w:rsidP="004312CD"/>
    <w:p w14:paraId="064E50F4" w14:textId="77777777" w:rsidR="004312CD" w:rsidRPr="00A443C1" w:rsidRDefault="004312CD" w:rsidP="004312CD"/>
    <w:p w14:paraId="407C35FE" w14:textId="77777777" w:rsidR="004312CD" w:rsidRPr="00A443C1" w:rsidRDefault="004312CD" w:rsidP="004312CD"/>
    <w:p w14:paraId="6BECDDF4" w14:textId="77777777" w:rsidR="004312CD" w:rsidRPr="00A443C1" w:rsidRDefault="004312CD" w:rsidP="004312CD"/>
    <w:p w14:paraId="4F146D59" w14:textId="77777777" w:rsidR="00C515F7" w:rsidRPr="00A443C1" w:rsidRDefault="00C515F7" w:rsidP="004312CD">
      <w:pPr>
        <w:jc w:val="right"/>
        <w:rPr>
          <w:rFonts w:cs="Arial"/>
          <w:color w:val="FF0000"/>
          <w:sz w:val="44"/>
          <w:szCs w:val="44"/>
        </w:rPr>
      </w:pPr>
    </w:p>
    <w:p w14:paraId="5FA1772F" w14:textId="10C841A3" w:rsidR="00F55AEE" w:rsidRPr="00A443C1" w:rsidRDefault="0042272C" w:rsidP="0042272C">
      <w:pPr>
        <w:jc w:val="center"/>
        <w:rPr>
          <w:noProof/>
        </w:rPr>
      </w:pPr>
      <w:r w:rsidRPr="00A443C1">
        <w:rPr>
          <w:noProof/>
          <w:lang w:val="es-ES" w:eastAsia="es-ES"/>
        </w:rPr>
        <w:drawing>
          <wp:inline distT="0" distB="0" distL="0" distR="0" wp14:anchorId="6D8AB273" wp14:editId="7CECD45E">
            <wp:extent cx="5162550" cy="3069590"/>
            <wp:effectExtent l="0" t="0" r="0" b="0"/>
            <wp:docPr id="35" name="Imagen 35" descr="Pantalla de una computador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n 35" descr="Pantalla de una computadora&#10;&#10;Descripción generada automáticamente con confianza media"/>
                    <pic:cNvPicPr/>
                  </pic:nvPicPr>
                  <pic:blipFill rotWithShape="1">
                    <a:blip r:embed="rId27"/>
                    <a:srcRect l="4558" r="7207"/>
                    <a:stretch/>
                  </pic:blipFill>
                  <pic:spPr bwMode="auto">
                    <a:xfrm>
                      <a:off x="0" y="0"/>
                      <a:ext cx="5162550" cy="30695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B4F5E6" w14:textId="2F7F031B" w:rsidR="0042272C" w:rsidRPr="00A443C1" w:rsidRDefault="0042272C" w:rsidP="0005141C">
      <w:pPr>
        <w:jc w:val="center"/>
      </w:pPr>
      <w:r w:rsidRPr="00A443C1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8318" behindDoc="1" locked="0" layoutInCell="1" allowOverlap="1" wp14:anchorId="1BCE7BAE" wp14:editId="7633B198">
                <wp:simplePos x="0" y="0"/>
                <wp:positionH relativeFrom="column">
                  <wp:posOffset>810260</wp:posOffset>
                </wp:positionH>
                <wp:positionV relativeFrom="paragraph">
                  <wp:posOffset>9525</wp:posOffset>
                </wp:positionV>
                <wp:extent cx="4514850" cy="635"/>
                <wp:effectExtent l="0" t="0" r="0" b="9525"/>
                <wp:wrapTight wrapText="bothSides">
                  <wp:wrapPolygon edited="0">
                    <wp:start x="0" y="0"/>
                    <wp:lineTo x="0" y="21140"/>
                    <wp:lineTo x="21509" y="21140"/>
                    <wp:lineTo x="21509" y="0"/>
                    <wp:lineTo x="0" y="0"/>
                  </wp:wrapPolygon>
                </wp:wrapTight>
                <wp:docPr id="5" name="Cuadro de 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1485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3B31662" w14:textId="6AD2FD94" w:rsidR="00737796" w:rsidRPr="004312CD" w:rsidRDefault="00737796" w:rsidP="004312CD">
                            <w:pPr>
                              <w:pStyle w:val="Epgrafe"/>
                              <w:rPr>
                                <w:noProof/>
                                <w:sz w:val="22"/>
                                <w:szCs w:val="22"/>
                              </w:rPr>
                            </w:pPr>
                            <w:r w:rsidRPr="004312CD">
                              <w:rPr>
                                <w:sz w:val="22"/>
                                <w:szCs w:val="22"/>
                              </w:rPr>
                              <w:t xml:space="preserve">Imatge </w:t>
                            </w:r>
                            <w:r w:rsidRPr="004312CD">
                              <w:rPr>
                                <w:sz w:val="22"/>
                                <w:szCs w:val="22"/>
                              </w:rPr>
                              <w:fldChar w:fldCharType="begin"/>
                            </w:r>
                            <w:r w:rsidRPr="004312CD">
                              <w:rPr>
                                <w:sz w:val="22"/>
                                <w:szCs w:val="22"/>
                              </w:rPr>
                              <w:instrText xml:space="preserve"> SEQ Imatge \* ARABIC </w:instrText>
                            </w:r>
                            <w:r w:rsidRPr="004312CD">
                              <w:rPr>
                                <w:sz w:val="22"/>
                                <w:szCs w:val="22"/>
                              </w:rPr>
                              <w:fldChar w:fldCharType="separate"/>
                            </w:r>
                            <w:r>
                              <w:rPr>
                                <w:noProof/>
                                <w:sz w:val="22"/>
                                <w:szCs w:val="22"/>
                              </w:rPr>
                              <w:t>9</w:t>
                            </w:r>
                            <w:r w:rsidRPr="004312CD">
                              <w:rPr>
                                <w:sz w:val="22"/>
                                <w:szCs w:val="22"/>
                              </w:rPr>
                              <w:fldChar w:fldCharType="end"/>
                            </w:r>
                            <w:r w:rsidRPr="004312CD">
                              <w:rPr>
                                <w:sz w:val="22"/>
                                <w:szCs w:val="22"/>
                              </w:rPr>
                              <w:t xml:space="preserve">. Mostrem a la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imatge superior a </w:t>
                            </w:r>
                            <w:r w:rsidRPr="004312CD">
                              <w:rPr>
                                <w:sz w:val="22"/>
                                <w:szCs w:val="22"/>
                              </w:rPr>
                              <w:t>on s'ha pres dades amb l'equip de làser escànner 3D, sempre amb cura de que no hi hagi zones d'ombra en la presa de dades.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1BCE7BAE" id="_x0000_t202" coordsize="21600,21600" o:spt="202" path="m,l,21600r21600,l21600,xe">
                <v:stroke joinstyle="miter"/>
                <v:path gradientshapeok="t" o:connecttype="rect"/>
              </v:shapetype>
              <v:shape id="Cuadro de texto 5" o:spid="_x0000_s1026" type="#_x0000_t202" style="position:absolute;left:0;text-align:left;margin-left:63.8pt;margin-top:.75pt;width:355.5pt;height:.05pt;z-index:-25165816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" stroked="f">
                <v:textbox style="mso-fit-shape-to-text:t" inset="0,0,0,0">
                  <w:txbxContent>
                    <w:p w14:paraId="33B31662" w14:textId="6AD2FD94" w:rsidR="004312CD" w:rsidRPr="004312CD" w:rsidRDefault="004312CD" w:rsidP="004312CD">
                      <w:pPr>
                        <w:pStyle w:val="Descripcin"/>
                        <w:rPr>
                          <w:noProof/>
                          <w:sz w:val="22"/>
                          <w:szCs w:val="22"/>
                        </w:rPr>
                      </w:pPr>
                      <w:r w:rsidRPr="004312CD">
                        <w:rPr>
                          <w:sz w:val="22"/>
                          <w:szCs w:val="22"/>
                        </w:rPr>
                        <w:t xml:space="preserve">Imatge </w:t>
                      </w:r>
                      <w:r w:rsidRPr="004312CD">
                        <w:rPr>
                          <w:sz w:val="22"/>
                          <w:szCs w:val="22"/>
                        </w:rPr>
                        <w:fldChar w:fldCharType="begin"/>
                      </w:r>
                      <w:r w:rsidRPr="004312CD">
                        <w:rPr>
                          <w:sz w:val="22"/>
                          <w:szCs w:val="22"/>
                        </w:rPr>
                        <w:instrText xml:space="preserve"> SEQ Imatge \* ARABIC </w:instrText>
                      </w:r>
                      <w:r w:rsidRPr="004312CD">
                        <w:rPr>
                          <w:sz w:val="22"/>
                          <w:szCs w:val="22"/>
                        </w:rPr>
                        <w:fldChar w:fldCharType="separate"/>
                      </w:r>
                      <w:r>
                        <w:rPr>
                          <w:noProof/>
                          <w:sz w:val="22"/>
                          <w:szCs w:val="22"/>
                        </w:rPr>
                        <w:t>9</w:t>
                      </w:r>
                      <w:r w:rsidRPr="004312CD">
                        <w:rPr>
                          <w:sz w:val="22"/>
                          <w:szCs w:val="22"/>
                        </w:rPr>
                        <w:fldChar w:fldCharType="end"/>
                      </w:r>
                      <w:r w:rsidRPr="004312CD">
                        <w:rPr>
                          <w:sz w:val="22"/>
                          <w:szCs w:val="22"/>
                        </w:rPr>
                        <w:t xml:space="preserve">. Mostrem a la </w:t>
                      </w:r>
                      <w:r w:rsidR="0042272C">
                        <w:rPr>
                          <w:sz w:val="22"/>
                          <w:szCs w:val="22"/>
                        </w:rPr>
                        <w:t xml:space="preserve">imatge superior a </w:t>
                      </w:r>
                      <w:r w:rsidRPr="004312CD">
                        <w:rPr>
                          <w:sz w:val="22"/>
                          <w:szCs w:val="22"/>
                        </w:rPr>
                        <w:t>on s'ha pres dades amb l'equip de làser escànner 3D, sempre amb cura de que no hi hagi zones d'ombra en la presa de dades.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1EC9188C" w14:textId="632C2472" w:rsidR="0042272C" w:rsidRPr="00A443C1" w:rsidRDefault="0042272C" w:rsidP="0005141C">
      <w:pPr>
        <w:jc w:val="center"/>
      </w:pPr>
    </w:p>
    <w:p w14:paraId="2B981B60" w14:textId="77777777" w:rsidR="008F364C" w:rsidRPr="00A443C1" w:rsidRDefault="008F364C" w:rsidP="0005141C">
      <w:pPr>
        <w:jc w:val="center"/>
      </w:pPr>
    </w:p>
    <w:p w14:paraId="7BC7D49E" w14:textId="7A833FAC" w:rsidR="00E31E24" w:rsidRPr="00A443C1" w:rsidRDefault="004312CD" w:rsidP="004312CD">
      <w:pPr>
        <w:pStyle w:val="Epgrafe"/>
        <w:jc w:val="center"/>
        <w:rPr>
          <w:sz w:val="22"/>
          <w:szCs w:val="22"/>
        </w:rPr>
      </w:pPr>
      <w:r w:rsidRPr="00A443C1">
        <w:rPr>
          <w:sz w:val="22"/>
          <w:szCs w:val="22"/>
        </w:rPr>
        <w:lastRenderedPageBreak/>
        <w:t xml:space="preserve">Imatge </w:t>
      </w:r>
      <w:r w:rsidRPr="00A443C1">
        <w:rPr>
          <w:sz w:val="22"/>
          <w:szCs w:val="22"/>
        </w:rPr>
        <w:fldChar w:fldCharType="begin"/>
      </w:r>
      <w:r w:rsidRPr="00A443C1">
        <w:rPr>
          <w:sz w:val="22"/>
          <w:szCs w:val="22"/>
        </w:rPr>
        <w:instrText xml:space="preserve"> SEQ Imatge \* ARABIC </w:instrText>
      </w:r>
      <w:r w:rsidRPr="00A443C1">
        <w:rPr>
          <w:sz w:val="22"/>
          <w:szCs w:val="22"/>
        </w:rPr>
        <w:fldChar w:fldCharType="separate"/>
      </w:r>
      <w:r w:rsidRPr="00A443C1">
        <w:rPr>
          <w:noProof/>
          <w:sz w:val="22"/>
          <w:szCs w:val="22"/>
        </w:rPr>
        <w:t>10</w:t>
      </w:r>
      <w:r w:rsidRPr="00A443C1">
        <w:rPr>
          <w:sz w:val="22"/>
          <w:szCs w:val="22"/>
        </w:rPr>
        <w:fldChar w:fldCharType="end"/>
      </w:r>
      <w:r w:rsidRPr="00A443C1">
        <w:rPr>
          <w:sz w:val="22"/>
          <w:szCs w:val="22"/>
        </w:rPr>
        <w:t xml:space="preserve">. Mostrem en la imatge </w:t>
      </w:r>
      <w:r w:rsidR="0042272C" w:rsidRPr="00A443C1">
        <w:rPr>
          <w:sz w:val="22"/>
          <w:szCs w:val="22"/>
        </w:rPr>
        <w:t xml:space="preserve">inferior </w:t>
      </w:r>
      <w:r w:rsidRPr="00A443C1">
        <w:rPr>
          <w:sz w:val="22"/>
          <w:szCs w:val="22"/>
        </w:rPr>
        <w:t>els diferents contenidors de núvols de punts (clipboxes), per tal de fer-los més lleugers i manegables amb l'eina de modelat.</w:t>
      </w:r>
    </w:p>
    <w:p w14:paraId="6222D19B" w14:textId="4569EFA7" w:rsidR="0042272C" w:rsidRPr="00A443C1" w:rsidRDefault="0042272C" w:rsidP="0042272C"/>
    <w:p w14:paraId="045B4E60" w14:textId="5FF074AF" w:rsidR="0042272C" w:rsidRPr="00A443C1" w:rsidRDefault="0042272C" w:rsidP="0042272C">
      <w:r w:rsidRPr="00A443C1">
        <w:rPr>
          <w:noProof/>
          <w:lang w:val="es-ES" w:eastAsia="es-ES"/>
        </w:rPr>
        <w:drawing>
          <wp:inline distT="0" distB="0" distL="0" distR="0" wp14:anchorId="26B95550" wp14:editId="2F0A9B94">
            <wp:extent cx="2612390" cy="2869891"/>
            <wp:effectExtent l="0" t="0" r="0" b="6985"/>
            <wp:docPr id="34" name="Imagen 34" descr="Diagram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n 34" descr="Diagrama&#10;&#10;Descripción generada automáticamente con confianza media"/>
                    <pic:cNvPicPr/>
                  </pic:nvPicPr>
                  <pic:blipFill rotWithShape="1">
                    <a:blip r:embed="rId28"/>
                    <a:srcRect l="37958"/>
                    <a:stretch/>
                  </pic:blipFill>
                  <pic:spPr bwMode="auto">
                    <a:xfrm>
                      <a:off x="0" y="0"/>
                      <a:ext cx="2628277" cy="28873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0B7017" w14:textId="77777777" w:rsidR="004312CD" w:rsidRPr="00A443C1" w:rsidRDefault="004312CD" w:rsidP="001E3B45">
      <w:pPr>
        <w:jc w:val="both"/>
        <w:rPr>
          <w:rFonts w:cs="Arial"/>
          <w:color w:val="FF0000"/>
          <w:sz w:val="44"/>
          <w:szCs w:val="44"/>
        </w:rPr>
      </w:pPr>
    </w:p>
    <w:p w14:paraId="3DAA46A8" w14:textId="77777777" w:rsidR="00CE7F58" w:rsidRPr="00A443C1" w:rsidRDefault="008F49BE" w:rsidP="00CE7F58">
      <w:pPr>
        <w:keepNext/>
        <w:jc w:val="center"/>
      </w:pPr>
      <w:r w:rsidRPr="00A443C1">
        <w:rPr>
          <w:noProof/>
          <w:lang w:val="es-ES" w:eastAsia="es-ES"/>
        </w:rPr>
        <w:drawing>
          <wp:inline distT="0" distB="0" distL="0" distR="0" wp14:anchorId="0402A393" wp14:editId="5139BD79">
            <wp:extent cx="5114925" cy="2443480"/>
            <wp:effectExtent l="0" t="0" r="9525" b="0"/>
            <wp:docPr id="36" name="Imagen 36" descr="Imagen que contiene interior, pequeño, edificio, av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n 36" descr="Imagen que contiene interior, pequeño, edificio, avión&#10;&#10;Descripción generada automáticamente"/>
                    <pic:cNvPicPr/>
                  </pic:nvPicPr>
                  <pic:blipFill rotWithShape="1">
                    <a:blip r:embed="rId29"/>
                    <a:srcRect l="2279" r="10299"/>
                    <a:stretch/>
                  </pic:blipFill>
                  <pic:spPr bwMode="auto">
                    <a:xfrm>
                      <a:off x="0" y="0"/>
                      <a:ext cx="5114925" cy="2443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EFFADD" w14:textId="5672F40C" w:rsidR="008F49BE" w:rsidRPr="00A443C1" w:rsidRDefault="00CE7F58" w:rsidP="00CE7F58">
      <w:pPr>
        <w:pStyle w:val="Epgrafe"/>
        <w:jc w:val="center"/>
        <w:rPr>
          <w:rFonts w:cs="Arial"/>
          <w:color w:val="FF0000"/>
          <w:sz w:val="44"/>
          <w:szCs w:val="44"/>
        </w:rPr>
      </w:pPr>
      <w:r w:rsidRPr="00A443C1">
        <w:t xml:space="preserve">Imatge </w:t>
      </w:r>
      <w:r>
        <w:fldChar w:fldCharType="begin"/>
      </w:r>
      <w:r>
        <w:instrText>SEQ Imatge \* ARABIC</w:instrText>
      </w:r>
      <w:r>
        <w:fldChar w:fldCharType="separate"/>
      </w:r>
      <w:r w:rsidR="006B2F47" w:rsidRPr="00A443C1">
        <w:rPr>
          <w:noProof/>
        </w:rPr>
        <w:t>11</w:t>
      </w:r>
      <w:r>
        <w:fldChar w:fldCharType="end"/>
      </w:r>
      <w:r w:rsidRPr="00A443C1">
        <w:t>. En la imatge superior mostrem un exemple de fotografia de 360, que és un lliurable requerit del treball d'escanejat</w:t>
      </w:r>
    </w:p>
    <w:p w14:paraId="7126285B" w14:textId="77777777" w:rsidR="00A967B0" w:rsidRPr="00A443C1" w:rsidRDefault="00A967B0" w:rsidP="001E3B45">
      <w:pPr>
        <w:jc w:val="both"/>
        <w:rPr>
          <w:rFonts w:cs="Arial"/>
          <w:color w:val="FF0000"/>
          <w:sz w:val="44"/>
          <w:szCs w:val="44"/>
        </w:rPr>
      </w:pPr>
    </w:p>
    <w:p w14:paraId="7E627621" w14:textId="476C8C53" w:rsidR="00A967B0" w:rsidRPr="00A443C1" w:rsidRDefault="00A032F3" w:rsidP="001E3B45">
      <w:pPr>
        <w:jc w:val="both"/>
        <w:rPr>
          <w:rFonts w:cs="Arial"/>
          <w:color w:val="FF0000"/>
          <w:sz w:val="44"/>
          <w:szCs w:val="44"/>
        </w:rPr>
      </w:pPr>
      <w:r w:rsidRPr="00A443C1">
        <w:rPr>
          <w:noProof/>
          <w:lang w:val="es-ES" w:eastAsia="es-ES"/>
        </w:rPr>
        <w:lastRenderedPageBreak/>
        <w:drawing>
          <wp:inline distT="0" distB="0" distL="0" distR="0" wp14:anchorId="2A501A4E" wp14:editId="11339817">
            <wp:extent cx="5850890" cy="2678430"/>
            <wp:effectExtent l="0" t="0" r="0" b="7620"/>
            <wp:docPr id="38" name="Imagen 38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n 38" descr="Interfaz de usuario gráfica&#10;&#10;Descripción generada automáticamente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267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53002" w14:textId="77777777" w:rsidR="00A032F3" w:rsidRPr="00A443C1" w:rsidRDefault="00A032F3" w:rsidP="001E3B45">
      <w:pPr>
        <w:jc w:val="both"/>
        <w:rPr>
          <w:rFonts w:cs="Arial"/>
          <w:color w:val="FF0000"/>
          <w:sz w:val="44"/>
          <w:szCs w:val="44"/>
        </w:rPr>
      </w:pPr>
    </w:p>
    <w:p w14:paraId="5DA51F8C" w14:textId="77F2C186" w:rsidR="00A032F3" w:rsidRPr="00A443C1" w:rsidRDefault="00A032F3" w:rsidP="001E3B45">
      <w:pPr>
        <w:jc w:val="both"/>
        <w:rPr>
          <w:rFonts w:cs="Arial"/>
          <w:color w:val="FF0000"/>
          <w:sz w:val="44"/>
          <w:szCs w:val="44"/>
        </w:rPr>
      </w:pPr>
      <w:r w:rsidRPr="00A443C1">
        <w:rPr>
          <w:noProof/>
          <w:lang w:val="es-ES" w:eastAsia="es-ES"/>
        </w:rPr>
        <w:drawing>
          <wp:inline distT="0" distB="0" distL="0" distR="0" wp14:anchorId="36F72ED0" wp14:editId="09365029">
            <wp:extent cx="5850890" cy="2551430"/>
            <wp:effectExtent l="0" t="0" r="0" b="1270"/>
            <wp:docPr id="39" name="Imagen 39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n 39" descr="Interfaz de usuario gráfica, Texto, Aplicación&#10;&#10;Descripción generada automáticamente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2551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4DCF75" w14:textId="77777777" w:rsidR="00A032F3" w:rsidRPr="00A443C1" w:rsidRDefault="00A032F3" w:rsidP="001E3B45">
      <w:pPr>
        <w:jc w:val="both"/>
        <w:rPr>
          <w:rFonts w:cs="Arial"/>
          <w:color w:val="FF0000"/>
          <w:sz w:val="44"/>
          <w:szCs w:val="44"/>
        </w:rPr>
      </w:pPr>
    </w:p>
    <w:p w14:paraId="6BEA47FF" w14:textId="6F642B03" w:rsidR="00A032F3" w:rsidRPr="00A443C1" w:rsidRDefault="00856B81" w:rsidP="001E3B45">
      <w:pPr>
        <w:jc w:val="both"/>
        <w:rPr>
          <w:rFonts w:cs="Arial"/>
          <w:color w:val="FF0000"/>
          <w:sz w:val="44"/>
          <w:szCs w:val="44"/>
        </w:rPr>
      </w:pPr>
      <w:r w:rsidRPr="00A443C1">
        <w:rPr>
          <w:noProof/>
          <w:lang w:val="es-ES" w:eastAsia="es-ES"/>
        </w:rPr>
        <w:lastRenderedPageBreak/>
        <w:drawing>
          <wp:anchor distT="0" distB="0" distL="114300" distR="114300" simplePos="0" relativeHeight="251658420" behindDoc="0" locked="0" layoutInCell="1" allowOverlap="1" wp14:anchorId="15EB8D0B" wp14:editId="719E59DC">
            <wp:simplePos x="0" y="0"/>
            <wp:positionH relativeFrom="column">
              <wp:posOffset>98767</wp:posOffset>
            </wp:positionH>
            <wp:positionV relativeFrom="paragraph">
              <wp:posOffset>5089037</wp:posOffset>
            </wp:positionV>
            <wp:extent cx="5850890" cy="2878455"/>
            <wp:effectExtent l="0" t="0" r="0" b="0"/>
            <wp:wrapSquare wrapText="bothSides"/>
            <wp:docPr id="42" name="Imagen 42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n 42" descr="Interfaz de usuario gráfica&#10;&#10;Descripción generada automáticamente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2878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418" behindDoc="0" locked="0" layoutInCell="1" allowOverlap="1" wp14:anchorId="7C7F760E" wp14:editId="46948B2F">
            <wp:simplePos x="0" y="0"/>
            <wp:positionH relativeFrom="column">
              <wp:posOffset>635</wp:posOffset>
            </wp:positionH>
            <wp:positionV relativeFrom="paragraph">
              <wp:posOffset>2689664</wp:posOffset>
            </wp:positionV>
            <wp:extent cx="5850890" cy="2693670"/>
            <wp:effectExtent l="0" t="0" r="0" b="0"/>
            <wp:wrapSquare wrapText="bothSides"/>
            <wp:docPr id="41" name="Imagen 4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n 41" descr="Interfaz de usuario gráfica, Texto, Aplicación&#10;&#10;Descripción generada automáticamente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2693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C3DB6" w:rsidRPr="00A443C1">
        <w:rPr>
          <w:noProof/>
          <w:lang w:val="es-ES" w:eastAsia="es-ES"/>
        </w:rPr>
        <w:drawing>
          <wp:anchor distT="0" distB="0" distL="114300" distR="114300" simplePos="0" relativeHeight="251658419" behindDoc="0" locked="0" layoutInCell="1" allowOverlap="1" wp14:anchorId="790E4F56" wp14:editId="60ECA5B7">
            <wp:simplePos x="0" y="0"/>
            <wp:positionH relativeFrom="column">
              <wp:posOffset>635</wp:posOffset>
            </wp:positionH>
            <wp:positionV relativeFrom="paragraph">
              <wp:posOffset>1905</wp:posOffset>
            </wp:positionV>
            <wp:extent cx="5850890" cy="2748915"/>
            <wp:effectExtent l="0" t="0" r="0" b="0"/>
            <wp:wrapSquare wrapText="bothSides"/>
            <wp:docPr id="40" name="Imagen 40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n 40" descr="Interfaz de usuario gráfica&#10;&#10;Descripción generada automáticamente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2748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461EE7" w14:textId="6779F60C" w:rsidR="005C3DB6" w:rsidRPr="00A443C1" w:rsidRDefault="009B38CE" w:rsidP="001E3B45">
      <w:pPr>
        <w:jc w:val="both"/>
        <w:rPr>
          <w:rFonts w:cs="Arial"/>
          <w:color w:val="FF0000"/>
          <w:sz w:val="44"/>
          <w:szCs w:val="44"/>
        </w:rPr>
      </w:pPr>
      <w:r w:rsidRPr="00A443C1">
        <w:rPr>
          <w:noProof/>
          <w:lang w:val="es-ES" w:eastAsia="es-ES"/>
        </w:rPr>
        <w:lastRenderedPageBreak/>
        <w:drawing>
          <wp:anchor distT="0" distB="0" distL="114300" distR="114300" simplePos="0" relativeHeight="251658446" behindDoc="0" locked="0" layoutInCell="1" allowOverlap="1" wp14:anchorId="3BCE613C" wp14:editId="1236483D">
            <wp:simplePos x="0" y="0"/>
            <wp:positionH relativeFrom="column">
              <wp:posOffset>1037369</wp:posOffset>
            </wp:positionH>
            <wp:positionV relativeFrom="paragraph">
              <wp:posOffset>2772797</wp:posOffset>
            </wp:positionV>
            <wp:extent cx="3283585" cy="1741805"/>
            <wp:effectExtent l="0" t="0" r="0" b="0"/>
            <wp:wrapSquare wrapText="bothSides"/>
            <wp:docPr id="44" name="Imagen 44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n 44" descr="Interfaz de usuario gráfica, Texto, Aplicación, Correo electrónico&#10;&#10;Descripción generada automáticamente"/>
                    <pic:cNvPicPr/>
                  </pic:nvPicPr>
                  <pic:blipFill rotWithShape="1">
                    <a:blip r:embed="rId35"/>
                    <a:srcRect r="43874"/>
                    <a:stretch/>
                  </pic:blipFill>
                  <pic:spPr bwMode="auto">
                    <a:xfrm>
                      <a:off x="0" y="0"/>
                      <a:ext cx="3283585" cy="1741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445" behindDoc="0" locked="0" layoutInCell="1" allowOverlap="1" wp14:anchorId="222EF02B" wp14:editId="72BB303B">
            <wp:simplePos x="0" y="0"/>
            <wp:positionH relativeFrom="column">
              <wp:posOffset>-98425</wp:posOffset>
            </wp:positionH>
            <wp:positionV relativeFrom="paragraph">
              <wp:posOffset>4034155</wp:posOffset>
            </wp:positionV>
            <wp:extent cx="5850890" cy="3025775"/>
            <wp:effectExtent l="0" t="0" r="0" b="3175"/>
            <wp:wrapSquare wrapText="bothSides"/>
            <wp:docPr id="47" name="Imagen 47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n 47" descr="Una captura de pantalla de una computadora&#10;&#10;Descripción generada automáticamente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3025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C569C" w:rsidRPr="00A443C1">
        <w:rPr>
          <w:noProof/>
          <w:lang w:val="es-ES" w:eastAsia="es-ES"/>
        </w:rPr>
        <w:drawing>
          <wp:anchor distT="0" distB="0" distL="114300" distR="114300" simplePos="0" relativeHeight="251658444" behindDoc="0" locked="0" layoutInCell="1" allowOverlap="1" wp14:anchorId="028EF2EC" wp14:editId="2A5DFCE2">
            <wp:simplePos x="0" y="0"/>
            <wp:positionH relativeFrom="column">
              <wp:posOffset>635</wp:posOffset>
            </wp:positionH>
            <wp:positionV relativeFrom="paragraph">
              <wp:posOffset>-635</wp:posOffset>
            </wp:positionV>
            <wp:extent cx="5850890" cy="3094355"/>
            <wp:effectExtent l="0" t="0" r="0" b="0"/>
            <wp:wrapSquare wrapText="bothSides"/>
            <wp:docPr id="43" name="Imagen 43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n 43" descr="Interfaz de usuario gráfica, Aplicación&#10;&#10;Descripción generada automáticamente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3094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C278EE" w14:textId="00E5590B" w:rsidR="005C3DB6" w:rsidRPr="00A443C1" w:rsidRDefault="005E0202" w:rsidP="001E3B45">
      <w:pPr>
        <w:jc w:val="both"/>
        <w:rPr>
          <w:rFonts w:cs="Arial"/>
          <w:color w:val="FF0000"/>
          <w:sz w:val="44"/>
          <w:szCs w:val="44"/>
        </w:rPr>
      </w:pPr>
      <w:r w:rsidRPr="00A443C1">
        <w:rPr>
          <w:noProof/>
          <w:lang w:val="es-ES" w:eastAsia="es-ES"/>
        </w:rPr>
        <w:lastRenderedPageBreak/>
        <w:drawing>
          <wp:anchor distT="0" distB="0" distL="114300" distR="114300" simplePos="0" relativeHeight="251658448" behindDoc="0" locked="0" layoutInCell="1" allowOverlap="1" wp14:anchorId="486EAD29" wp14:editId="492951DA">
            <wp:simplePos x="0" y="0"/>
            <wp:positionH relativeFrom="column">
              <wp:posOffset>244475</wp:posOffset>
            </wp:positionH>
            <wp:positionV relativeFrom="paragraph">
              <wp:posOffset>3203575</wp:posOffset>
            </wp:positionV>
            <wp:extent cx="5850890" cy="3143885"/>
            <wp:effectExtent l="0" t="0" r="0" b="0"/>
            <wp:wrapSquare wrapText="bothSides"/>
            <wp:docPr id="48" name="Imagen 48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n 48" descr="Interfaz de usuario gráfica, Aplicación&#10;&#10;Descripción generada automáticamente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3143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E35D4" w:rsidRPr="00A443C1">
        <w:rPr>
          <w:noProof/>
          <w:lang w:val="es-ES" w:eastAsia="es-ES"/>
        </w:rPr>
        <w:drawing>
          <wp:anchor distT="0" distB="0" distL="114300" distR="114300" simplePos="0" relativeHeight="251658447" behindDoc="0" locked="0" layoutInCell="1" allowOverlap="1" wp14:anchorId="33981E34" wp14:editId="477E08ED">
            <wp:simplePos x="0" y="0"/>
            <wp:positionH relativeFrom="column">
              <wp:posOffset>-128905</wp:posOffset>
            </wp:positionH>
            <wp:positionV relativeFrom="paragraph">
              <wp:posOffset>-12065</wp:posOffset>
            </wp:positionV>
            <wp:extent cx="5850890" cy="3303270"/>
            <wp:effectExtent l="0" t="0" r="0" b="0"/>
            <wp:wrapSquare wrapText="bothSides"/>
            <wp:docPr id="45" name="Imagen 45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n 45" descr="Interfaz de usuario gráfica, Aplicación&#10;&#10;Descripción generada automáticamente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3303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2FDC443" w14:textId="2E4B54AF" w:rsidR="009B6ACF" w:rsidRPr="00A443C1" w:rsidRDefault="009B6ACF" w:rsidP="001E3B45">
      <w:pPr>
        <w:jc w:val="both"/>
        <w:rPr>
          <w:rFonts w:cs="Arial"/>
          <w:color w:val="FF0000"/>
          <w:sz w:val="44"/>
          <w:szCs w:val="44"/>
        </w:rPr>
      </w:pPr>
    </w:p>
    <w:p w14:paraId="3EF5E5A9" w14:textId="77777777" w:rsidR="00F35630" w:rsidRPr="00A443C1" w:rsidRDefault="00F35630" w:rsidP="001E3B45">
      <w:pPr>
        <w:jc w:val="both"/>
        <w:rPr>
          <w:rFonts w:cs="Arial"/>
          <w:color w:val="FF0000"/>
          <w:sz w:val="44"/>
          <w:szCs w:val="44"/>
        </w:rPr>
      </w:pPr>
    </w:p>
    <w:p w14:paraId="6A3A0153" w14:textId="72294893" w:rsidR="001E3B45" w:rsidRPr="00A443C1" w:rsidRDefault="001E3B45" w:rsidP="001E3B45">
      <w:pPr>
        <w:pStyle w:val="Ttulo1"/>
        <w:ind w:left="426" w:hanging="432"/>
      </w:pPr>
      <w:bookmarkStart w:id="7" w:name="_Toc142647245"/>
      <w:r w:rsidRPr="00A443C1">
        <w:lastRenderedPageBreak/>
        <w:t>ANÀLISI DE LA JERARQUIA DE MANTENIMENT I D’OPERACIÓ</w:t>
      </w:r>
      <w:bookmarkEnd w:id="7"/>
    </w:p>
    <w:p w14:paraId="3FB67402" w14:textId="3B2783F1" w:rsidR="00130FF8" w:rsidRPr="00A443C1" w:rsidRDefault="006B0E63" w:rsidP="00130FF8">
      <w:pPr>
        <w:rPr>
          <w:color w:val="FF0000"/>
        </w:rPr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49" behindDoc="0" locked="0" layoutInCell="1" allowOverlap="1" wp14:anchorId="2DA796AD" wp14:editId="5135E54C">
            <wp:simplePos x="0" y="0"/>
            <wp:positionH relativeFrom="column">
              <wp:posOffset>-3810</wp:posOffset>
            </wp:positionH>
            <wp:positionV relativeFrom="paragraph">
              <wp:posOffset>808051</wp:posOffset>
            </wp:positionV>
            <wp:extent cx="5667153" cy="2665219"/>
            <wp:effectExtent l="0" t="0" r="0" b="1905"/>
            <wp:wrapSquare wrapText="bothSides"/>
            <wp:docPr id="17" name="Imagen 17" descr="Interfaz de usuario gráfica, Aplicación, Tabla, Excel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n 17" descr="Interfaz de usuario gráfica, Aplicación, Tabla, Excel&#10;&#10;Descripción generada automáticamente"/>
                    <pic:cNvPicPr/>
                  </pic:nvPicPr>
                  <pic:blipFill rotWithShape="1">
                    <a:blip r:embed="rId40"/>
                    <a:srcRect l="16178" t="24668" r="1475" b="4292"/>
                    <a:stretch/>
                  </pic:blipFill>
                  <pic:spPr bwMode="auto">
                    <a:xfrm>
                      <a:off x="0" y="0"/>
                      <a:ext cx="5667153" cy="26652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F12F3" w:rsidRPr="00A443C1">
        <w:t xml:space="preserve">Un del objectius prioritaris d’aquest plec de modelat és el de </w:t>
      </w:r>
      <w:r w:rsidR="005C6229" w:rsidRPr="00A443C1">
        <w:t xml:space="preserve">que el proveïdor haurà d’identificar en els models BIM </w:t>
      </w:r>
      <w:r w:rsidR="00B23D17" w:rsidRPr="00A443C1">
        <w:t xml:space="preserve">quins són els elements </w:t>
      </w:r>
      <w:r w:rsidR="0065435E" w:rsidRPr="00A443C1">
        <w:t>susceptibles de manteniment (ESM) que l’eina GMAO (GIM) té inventariats</w:t>
      </w:r>
      <w:r w:rsidR="005C6229" w:rsidRPr="00A443C1">
        <w:t xml:space="preserve"> per aquella instal.lació a bimetitzar</w:t>
      </w:r>
      <w:r w:rsidR="0065435E" w:rsidRPr="00A443C1">
        <w:t xml:space="preserve">. </w:t>
      </w:r>
      <w:r w:rsidR="005C6229" w:rsidRPr="00A443C1">
        <w:t xml:space="preserve">Com a informació de partida, </w:t>
      </w:r>
      <w:r w:rsidR="0065435E" w:rsidRPr="00A443C1">
        <w:t xml:space="preserve">ATL lliurarà la jerarquia que </w:t>
      </w:r>
      <w:r w:rsidR="001433DC" w:rsidRPr="00A443C1">
        <w:t xml:space="preserve">el sistema GMAO té definida per </w:t>
      </w:r>
      <w:r w:rsidR="005C6229" w:rsidRPr="00A443C1">
        <w:t xml:space="preserve">aquella </w:t>
      </w:r>
      <w:r w:rsidR="001433DC" w:rsidRPr="00A443C1">
        <w:t>instal.lació.</w:t>
      </w:r>
      <w:r w:rsidR="006410A1" w:rsidRPr="00A443C1">
        <w:t xml:space="preserve"> Aquest documents seran lliurats en format de taules d’</w:t>
      </w:r>
      <w:r w:rsidR="00C55B37" w:rsidRPr="00A443C1">
        <w:t>Excel</w:t>
      </w:r>
      <w:r w:rsidR="006B2F47" w:rsidRPr="00A443C1">
        <w:t>.</w:t>
      </w:r>
    </w:p>
    <w:p w14:paraId="5876192E" w14:textId="05BCA9B8" w:rsidR="006B2F47" w:rsidRPr="00A443C1" w:rsidRDefault="006B2F47" w:rsidP="006B2F47">
      <w:pPr>
        <w:keepNext/>
        <w:jc w:val="center"/>
      </w:pPr>
    </w:p>
    <w:p w14:paraId="23838DFD" w14:textId="3971A317" w:rsidR="00532614" w:rsidRPr="00A443C1" w:rsidRDefault="006B2F47" w:rsidP="006B2F47">
      <w:pPr>
        <w:pStyle w:val="Epgrafe"/>
        <w:jc w:val="center"/>
      </w:pPr>
      <w:r w:rsidRPr="00A443C1">
        <w:t xml:space="preserve">Imatge </w:t>
      </w:r>
      <w:r>
        <w:fldChar w:fldCharType="begin"/>
      </w:r>
      <w:r>
        <w:instrText>SEQ Imatge \* ARABIC</w:instrText>
      </w:r>
      <w:r>
        <w:fldChar w:fldCharType="separate"/>
      </w:r>
      <w:r w:rsidRPr="00A443C1">
        <w:rPr>
          <w:noProof/>
        </w:rPr>
        <w:t>12</w:t>
      </w:r>
      <w:r>
        <w:fldChar w:fldCharType="end"/>
      </w:r>
      <w:r w:rsidRPr="00A443C1">
        <w:t>. En la imatge superior podem apreciar com és la jer</w:t>
      </w:r>
      <w:r w:rsidR="00D66BEC" w:rsidRPr="00A443C1">
        <w:t>ar</w:t>
      </w:r>
      <w:r w:rsidRPr="00A443C1">
        <w:t>quia departamental en el sistema GMAO corresponent a la instal.lació d'Esparreguera 2</w:t>
      </w:r>
    </w:p>
    <w:p w14:paraId="7C188AFC" w14:textId="77777777" w:rsidR="00E6096B" w:rsidRPr="00A443C1" w:rsidRDefault="00E6096B" w:rsidP="001E3B45">
      <w:pPr>
        <w:jc w:val="both"/>
        <w:rPr>
          <w:rFonts w:cs="Arial"/>
          <w:sz w:val="22"/>
        </w:rPr>
      </w:pPr>
    </w:p>
    <w:p w14:paraId="568E3C47" w14:textId="0E2924B4" w:rsidR="001E3B45" w:rsidRPr="00A443C1" w:rsidRDefault="00E6096B" w:rsidP="001E3B45">
      <w:pPr>
        <w:jc w:val="both"/>
        <w:rPr>
          <w:rFonts w:cs="Arial"/>
          <w:sz w:val="22"/>
        </w:rPr>
      </w:pPr>
      <w:r w:rsidRPr="00A443C1">
        <w:rPr>
          <w:rFonts w:cs="Arial"/>
          <w:sz w:val="22"/>
        </w:rPr>
        <w:t>Per altra band</w:t>
      </w:r>
      <w:r w:rsidR="00F74115" w:rsidRPr="00A443C1">
        <w:rPr>
          <w:rFonts w:cs="Arial"/>
          <w:sz w:val="22"/>
        </w:rPr>
        <w:t>a, ATL ha generat uns Requisits d’Informació d’I</w:t>
      </w:r>
      <w:r w:rsidR="00F30BAE" w:rsidRPr="00A443C1">
        <w:rPr>
          <w:rFonts w:cs="Arial"/>
          <w:sz w:val="22"/>
        </w:rPr>
        <w:t xml:space="preserve">ntercanvi </w:t>
      </w:r>
      <w:r w:rsidR="00F74115" w:rsidRPr="00A443C1">
        <w:rPr>
          <w:rFonts w:cs="Arial"/>
          <w:sz w:val="22"/>
        </w:rPr>
        <w:t>(EIR</w:t>
      </w:r>
      <w:r w:rsidR="00BE2871" w:rsidRPr="00A443C1">
        <w:rPr>
          <w:rFonts w:cs="Arial"/>
          <w:sz w:val="22"/>
        </w:rPr>
        <w:t xml:space="preserve">). Aquests Requisits d’Informació </w:t>
      </w:r>
      <w:r w:rsidR="007F70BA" w:rsidRPr="00A443C1">
        <w:rPr>
          <w:rFonts w:cs="Arial"/>
          <w:sz w:val="22"/>
        </w:rPr>
        <w:t xml:space="preserve">estableixen tot un seguit de dades </w:t>
      </w:r>
      <w:r w:rsidR="00E84D45" w:rsidRPr="00A443C1">
        <w:rPr>
          <w:rFonts w:cs="Arial"/>
          <w:sz w:val="22"/>
        </w:rPr>
        <w:t>espec</w:t>
      </w:r>
      <w:r w:rsidR="007F70BA" w:rsidRPr="00A443C1">
        <w:rPr>
          <w:rFonts w:cs="Arial"/>
          <w:sz w:val="22"/>
        </w:rPr>
        <w:t>ífiques</w:t>
      </w:r>
      <w:r w:rsidR="009D56B2" w:rsidRPr="00A443C1">
        <w:rPr>
          <w:rFonts w:cs="Arial"/>
          <w:sz w:val="22"/>
        </w:rPr>
        <w:t xml:space="preserve"> que responen a les necessitats de gestió per a cadascuna de </w:t>
      </w:r>
      <w:r w:rsidR="00E84D45" w:rsidRPr="00A443C1">
        <w:rPr>
          <w:rFonts w:cs="Arial"/>
          <w:sz w:val="22"/>
        </w:rPr>
        <w:t>l</w:t>
      </w:r>
      <w:r w:rsidR="009D56B2" w:rsidRPr="00A443C1">
        <w:rPr>
          <w:rFonts w:cs="Arial"/>
          <w:sz w:val="22"/>
        </w:rPr>
        <w:t>e</w:t>
      </w:r>
      <w:r w:rsidR="00E84D45" w:rsidRPr="00A443C1">
        <w:rPr>
          <w:rFonts w:cs="Arial"/>
          <w:sz w:val="22"/>
        </w:rPr>
        <w:t xml:space="preserve">s </w:t>
      </w:r>
      <w:r w:rsidR="009D56B2" w:rsidRPr="00A443C1">
        <w:rPr>
          <w:rFonts w:cs="Arial"/>
          <w:sz w:val="22"/>
        </w:rPr>
        <w:t xml:space="preserve">àrees </w:t>
      </w:r>
      <w:r w:rsidR="00E84D45" w:rsidRPr="00A443C1">
        <w:rPr>
          <w:rFonts w:cs="Arial"/>
          <w:sz w:val="22"/>
        </w:rPr>
        <w:t xml:space="preserve">de negoci, </w:t>
      </w:r>
      <w:r w:rsidR="00426531" w:rsidRPr="00A443C1">
        <w:rPr>
          <w:rFonts w:cs="Arial"/>
          <w:sz w:val="22"/>
        </w:rPr>
        <w:t>(</w:t>
      </w:r>
      <w:r w:rsidR="00A2075B" w:rsidRPr="00A443C1">
        <w:rPr>
          <w:rFonts w:cs="Arial"/>
          <w:sz w:val="22"/>
        </w:rPr>
        <w:t>t</w:t>
      </w:r>
      <w:r w:rsidR="009D56B2" w:rsidRPr="00A443C1">
        <w:rPr>
          <w:rFonts w:cs="Arial"/>
          <w:sz w:val="22"/>
        </w:rPr>
        <w:t>è</w:t>
      </w:r>
      <w:r w:rsidR="00A2075B" w:rsidRPr="00A443C1">
        <w:rPr>
          <w:rFonts w:cs="Arial"/>
          <w:sz w:val="22"/>
        </w:rPr>
        <w:t>cnic, d</w:t>
      </w:r>
      <w:r w:rsidR="009D56B2" w:rsidRPr="00A443C1">
        <w:rPr>
          <w:rFonts w:cs="Arial"/>
          <w:sz w:val="22"/>
        </w:rPr>
        <w:t>’identificació</w:t>
      </w:r>
      <w:r w:rsidR="00A2075B" w:rsidRPr="00A443C1">
        <w:rPr>
          <w:rFonts w:cs="Arial"/>
          <w:sz w:val="22"/>
        </w:rPr>
        <w:t xml:space="preserve">, </w:t>
      </w:r>
      <w:r w:rsidR="009D56B2" w:rsidRPr="00A443C1">
        <w:rPr>
          <w:rFonts w:cs="Arial"/>
          <w:sz w:val="22"/>
        </w:rPr>
        <w:t>econòmic-financer</w:t>
      </w:r>
      <w:r w:rsidR="00D961DF" w:rsidRPr="00A443C1">
        <w:rPr>
          <w:rFonts w:cs="Arial"/>
          <w:sz w:val="22"/>
        </w:rPr>
        <w:t>, etc.</w:t>
      </w:r>
      <w:r w:rsidR="009D56B2" w:rsidRPr="00A443C1">
        <w:rPr>
          <w:rFonts w:cs="Arial"/>
          <w:sz w:val="22"/>
        </w:rPr>
        <w:t xml:space="preserve">) </w:t>
      </w:r>
      <w:r w:rsidR="00E84D45" w:rsidRPr="00A443C1">
        <w:rPr>
          <w:rFonts w:cs="Arial"/>
          <w:sz w:val="22"/>
        </w:rPr>
        <w:t xml:space="preserve">que </w:t>
      </w:r>
      <w:r w:rsidR="00D961DF" w:rsidRPr="00A443C1">
        <w:rPr>
          <w:rFonts w:cs="Arial"/>
          <w:sz w:val="22"/>
        </w:rPr>
        <w:t xml:space="preserve">hauran d’ estar inclosos </w:t>
      </w:r>
      <w:r w:rsidR="00301740" w:rsidRPr="00A443C1">
        <w:rPr>
          <w:rFonts w:cs="Arial"/>
          <w:sz w:val="22"/>
        </w:rPr>
        <w:t xml:space="preserve">en </w:t>
      </w:r>
      <w:r w:rsidR="00D961DF" w:rsidRPr="00A443C1">
        <w:rPr>
          <w:rFonts w:cs="Arial"/>
          <w:sz w:val="22"/>
        </w:rPr>
        <w:t>e</w:t>
      </w:r>
      <w:r w:rsidR="00301740" w:rsidRPr="00A443C1">
        <w:rPr>
          <w:rFonts w:cs="Arial"/>
          <w:sz w:val="22"/>
        </w:rPr>
        <w:t>l</w:t>
      </w:r>
      <w:r w:rsidR="00D961DF" w:rsidRPr="00A443C1">
        <w:rPr>
          <w:rFonts w:cs="Arial"/>
          <w:sz w:val="22"/>
        </w:rPr>
        <w:t>s elements dels models que el prove</w:t>
      </w:r>
      <w:r w:rsidR="00CE2013" w:rsidRPr="00A443C1">
        <w:rPr>
          <w:rFonts w:cs="Arial"/>
          <w:sz w:val="22"/>
        </w:rPr>
        <w:t>ïdor haurà de lliurar (nadius i IFC).</w:t>
      </w:r>
    </w:p>
    <w:p w14:paraId="3CA57459" w14:textId="77777777" w:rsidR="003B62E5" w:rsidRPr="00A443C1" w:rsidRDefault="003B62E5" w:rsidP="001E3B45">
      <w:pPr>
        <w:jc w:val="both"/>
        <w:rPr>
          <w:rFonts w:cs="Arial"/>
          <w:sz w:val="22"/>
        </w:rPr>
      </w:pPr>
    </w:p>
    <w:p w14:paraId="203D3E41" w14:textId="4FA3F89F" w:rsidR="00EE21EA" w:rsidRPr="00A443C1" w:rsidRDefault="00EE21EA" w:rsidP="001E3B45">
      <w:pPr>
        <w:jc w:val="both"/>
        <w:rPr>
          <w:rFonts w:cs="Arial"/>
          <w:sz w:val="22"/>
        </w:rPr>
      </w:pPr>
    </w:p>
    <w:p w14:paraId="6085D675" w14:textId="372AE53B" w:rsidR="00EE21EA" w:rsidRPr="00A443C1" w:rsidRDefault="00EE21EA" w:rsidP="001E3B45">
      <w:pPr>
        <w:jc w:val="both"/>
        <w:rPr>
          <w:rFonts w:cs="Arial"/>
          <w:sz w:val="22"/>
        </w:rPr>
      </w:pPr>
    </w:p>
    <w:p w14:paraId="3ADFE11F" w14:textId="77777777" w:rsidR="00F80440" w:rsidRPr="00A443C1" w:rsidRDefault="00F80440" w:rsidP="001E3B45">
      <w:pPr>
        <w:jc w:val="both"/>
        <w:rPr>
          <w:rFonts w:cs="Arial"/>
          <w:sz w:val="22"/>
        </w:rPr>
      </w:pPr>
    </w:p>
    <w:p w14:paraId="68FCDC34" w14:textId="77777777" w:rsidR="00F80440" w:rsidRPr="00A443C1" w:rsidRDefault="00F80440" w:rsidP="001E3B45">
      <w:pPr>
        <w:jc w:val="both"/>
        <w:rPr>
          <w:rFonts w:cs="Arial"/>
          <w:sz w:val="22"/>
        </w:rPr>
      </w:pPr>
    </w:p>
    <w:p w14:paraId="71BFFD39" w14:textId="77777777" w:rsidR="00F80440" w:rsidRPr="00A443C1" w:rsidRDefault="00F80440" w:rsidP="001E3B45">
      <w:pPr>
        <w:jc w:val="both"/>
        <w:rPr>
          <w:rFonts w:cs="Arial"/>
          <w:sz w:val="22"/>
        </w:rPr>
      </w:pPr>
    </w:p>
    <w:p w14:paraId="2F2D9841" w14:textId="77777777" w:rsidR="001E3B45" w:rsidRPr="00A443C1" w:rsidRDefault="001E3B45" w:rsidP="001E3B45">
      <w:pPr>
        <w:pStyle w:val="Ttulo1"/>
        <w:ind w:left="426" w:hanging="432"/>
      </w:pPr>
      <w:bookmarkStart w:id="8" w:name="_Toc142647246"/>
      <w:r w:rsidRPr="00A443C1">
        <w:lastRenderedPageBreak/>
        <w:t>PREPARACIÓ DELS NÚVOLS DE PUNTS</w:t>
      </w:r>
      <w:bookmarkEnd w:id="8"/>
    </w:p>
    <w:p w14:paraId="7A2BF924" w14:textId="3781BBAB" w:rsidR="00A71416" w:rsidRPr="00A443C1" w:rsidRDefault="00A71416" w:rsidP="000E5D6D">
      <w:pPr>
        <w:pStyle w:val="Ttulo1"/>
        <w:numPr>
          <w:ilvl w:val="0"/>
          <w:numId w:val="0"/>
        </w:numPr>
      </w:pPr>
    </w:p>
    <w:p w14:paraId="52320776" w14:textId="3E79681D" w:rsidR="00B03CBC" w:rsidRPr="00A443C1" w:rsidRDefault="0058141A" w:rsidP="00EE21EA">
      <w:r w:rsidRPr="00A443C1">
        <w:t>Amb la informació rebuda de l’aixecament a camp amb làser escàner,</w:t>
      </w:r>
      <w:r w:rsidR="00C73F76" w:rsidRPr="00A443C1">
        <w:t xml:space="preserve"> es disposarà d’arxius en format </w:t>
      </w:r>
      <w:r w:rsidR="00376890" w:rsidRPr="00A443C1">
        <w:t>*.</w:t>
      </w:r>
      <w:r w:rsidR="00C73F76" w:rsidRPr="00A443C1">
        <w:t>e57</w:t>
      </w:r>
      <w:r w:rsidR="00376890" w:rsidRPr="00A443C1">
        <w:t xml:space="preserve"> o *.las. </w:t>
      </w:r>
      <w:r w:rsidR="00351FB5" w:rsidRPr="00A443C1">
        <w:t>Aleshoresm amb el software ReCap caldrà exportar aquest arxius a format *.rcs</w:t>
      </w:r>
      <w:r w:rsidR="00B03CBC" w:rsidRPr="00A443C1">
        <w:t>.</w:t>
      </w:r>
      <w:r w:rsidR="005D06DA" w:rsidRPr="00A443C1">
        <w:t xml:space="preserve"> Aleshores, per tal de poder</w:t>
      </w:r>
      <w:r w:rsidR="00CD28A3" w:rsidRPr="00A443C1">
        <w:t xml:space="preserve"> gestionar aquests arxius que acostumen a ésser molt pesats, </w:t>
      </w:r>
      <w:r w:rsidR="000242DF" w:rsidRPr="00A443C1">
        <w:t xml:space="preserve">proposem </w:t>
      </w:r>
      <w:r w:rsidR="00FA7AE5" w:rsidRPr="00A443C1">
        <w:t>agrupar-los mitjançant l’eina ReCap amb el format *.rcp.</w:t>
      </w:r>
    </w:p>
    <w:p w14:paraId="1B799C6B" w14:textId="38475FCB" w:rsidR="00EE21EA" w:rsidRPr="00A443C1" w:rsidRDefault="00B03CBC" w:rsidP="2A6028A0">
      <w:r w:rsidRPr="00A443C1">
        <w:rPr>
          <w:noProof/>
          <w:lang w:val="es-ES" w:eastAsia="es-ES"/>
        </w:rPr>
        <w:drawing>
          <wp:anchor distT="0" distB="0" distL="114300" distR="114300" simplePos="0" relativeHeight="251658454" behindDoc="0" locked="0" layoutInCell="1" allowOverlap="1" wp14:anchorId="782BB3CF" wp14:editId="6146F4FB">
            <wp:simplePos x="0" y="0"/>
            <wp:positionH relativeFrom="column">
              <wp:posOffset>177165</wp:posOffset>
            </wp:positionH>
            <wp:positionV relativeFrom="paragraph">
              <wp:posOffset>215265</wp:posOffset>
            </wp:positionV>
            <wp:extent cx="4409440" cy="811530"/>
            <wp:effectExtent l="0" t="0" r="0" b="7620"/>
            <wp:wrapSquare wrapText="bothSides"/>
            <wp:docPr id="1299157317" name="Imagen 1299157317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157317" name="Imagen 1" descr="Interfaz de usuario gráfica, Texto, Aplicación&#10;&#10;Descripción generada automáticamente"/>
                    <pic:cNvPicPr/>
                  </pic:nvPicPr>
                  <pic:blipFill rotWithShape="1">
                    <a:blip r:embed="rId41"/>
                    <a:srcRect b="36000"/>
                    <a:stretch/>
                  </pic:blipFill>
                  <pic:spPr bwMode="auto">
                    <a:xfrm>
                      <a:off x="0" y="0"/>
                      <a:ext cx="4409440" cy="8115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2599D2F2" w14:textId="77777777" w:rsidR="00FA7AE5" w:rsidRPr="00A443C1" w:rsidRDefault="00FA7AE5" w:rsidP="2A6028A0"/>
    <w:p w14:paraId="078FC646" w14:textId="77777777" w:rsidR="00FA7AE5" w:rsidRPr="00A443C1" w:rsidRDefault="00FA7AE5" w:rsidP="2A6028A0"/>
    <w:p w14:paraId="7AD16532" w14:textId="601A5E5B" w:rsidR="00EE21EA" w:rsidRPr="00A443C1" w:rsidRDefault="00EE21EA" w:rsidP="00EE21EA"/>
    <w:p w14:paraId="3A2B0AA9" w14:textId="6EA2B135" w:rsidR="00F810DB" w:rsidRPr="00A443C1" w:rsidRDefault="00761097" w:rsidP="00FA7AE5">
      <w:pPr>
        <w:ind w:left="708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55" behindDoc="0" locked="0" layoutInCell="1" allowOverlap="1" wp14:anchorId="6005A6E0" wp14:editId="7A3134A5">
            <wp:simplePos x="0" y="0"/>
            <wp:positionH relativeFrom="column">
              <wp:posOffset>-2540</wp:posOffset>
            </wp:positionH>
            <wp:positionV relativeFrom="paragraph">
              <wp:posOffset>15875</wp:posOffset>
            </wp:positionV>
            <wp:extent cx="5120640" cy="2606040"/>
            <wp:effectExtent l="0" t="0" r="3810" b="3810"/>
            <wp:wrapSquare wrapText="bothSides"/>
            <wp:docPr id="1301774280" name="Imagen 1301774280" descr="Interfaz de usuario gráfic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1774280" name="Imagen 1" descr="Interfaz de usuario gráfica&#10;&#10;Descripción generada automáticamente con confianza baja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120640" cy="2606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CF2DFB" w14:textId="276FB657" w:rsidR="00F810DB" w:rsidRPr="00A443C1" w:rsidRDefault="00F810DB" w:rsidP="00EE21EA"/>
    <w:p w14:paraId="325845BA" w14:textId="77777777" w:rsidR="00F810DB" w:rsidRPr="00A443C1" w:rsidRDefault="00F810DB" w:rsidP="00EE21EA"/>
    <w:p w14:paraId="307D7CC0" w14:textId="77777777" w:rsidR="00F810DB" w:rsidRPr="00A443C1" w:rsidRDefault="00F810DB" w:rsidP="00EE21EA"/>
    <w:p w14:paraId="6067A31D" w14:textId="77777777" w:rsidR="00F810DB" w:rsidRPr="00A443C1" w:rsidRDefault="00F810DB" w:rsidP="00EE21EA"/>
    <w:p w14:paraId="75D32853" w14:textId="77777777" w:rsidR="00F810DB" w:rsidRPr="00A443C1" w:rsidRDefault="00F810DB" w:rsidP="00EE21EA"/>
    <w:p w14:paraId="757938C6" w14:textId="77777777" w:rsidR="00F810DB" w:rsidRPr="00A443C1" w:rsidRDefault="00F810DB" w:rsidP="00EE21EA"/>
    <w:p w14:paraId="4FDC127A" w14:textId="77777777" w:rsidR="00F810DB" w:rsidRPr="00A443C1" w:rsidRDefault="00F810DB" w:rsidP="00EE21EA"/>
    <w:p w14:paraId="30C18436" w14:textId="13484CA5" w:rsidR="00F810DB" w:rsidRPr="00A443C1" w:rsidRDefault="00F810DB" w:rsidP="00EE21EA"/>
    <w:p w14:paraId="304366E9" w14:textId="384CB8C6" w:rsidR="00F810DB" w:rsidRPr="00A443C1" w:rsidRDefault="00F810DB" w:rsidP="00EE21EA"/>
    <w:p w14:paraId="4AAE07CB" w14:textId="569FFD7D" w:rsidR="003505B6" w:rsidRPr="00A443C1" w:rsidRDefault="003505B6" w:rsidP="00EE21EA">
      <w:r w:rsidRPr="00A443C1">
        <w:rPr>
          <w:noProof/>
          <w:lang w:val="es-ES" w:eastAsia="es-ES"/>
        </w:rPr>
        <w:drawing>
          <wp:anchor distT="0" distB="0" distL="114300" distR="114300" simplePos="0" relativeHeight="251658246" behindDoc="0" locked="0" layoutInCell="1" allowOverlap="1" wp14:anchorId="5171F4B3" wp14:editId="31B4A0BE">
            <wp:simplePos x="0" y="0"/>
            <wp:positionH relativeFrom="column">
              <wp:posOffset>-5080</wp:posOffset>
            </wp:positionH>
            <wp:positionV relativeFrom="paragraph">
              <wp:posOffset>58420</wp:posOffset>
            </wp:positionV>
            <wp:extent cx="4498340" cy="2314575"/>
            <wp:effectExtent l="0" t="0" r="0" b="9525"/>
            <wp:wrapSquare wrapText="bothSides"/>
            <wp:docPr id="887778628" name="Imagen 887778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834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1E79B5" w14:textId="0DEC66DF" w:rsidR="003505B6" w:rsidRPr="00A443C1" w:rsidRDefault="003505B6" w:rsidP="00EE21EA"/>
    <w:p w14:paraId="2A937262" w14:textId="7F395C89" w:rsidR="003505B6" w:rsidRPr="00A443C1" w:rsidRDefault="003505B6" w:rsidP="00EE21EA"/>
    <w:p w14:paraId="60BF2F18" w14:textId="0CA0AD85" w:rsidR="003505B6" w:rsidRPr="00A443C1" w:rsidRDefault="003505B6" w:rsidP="00EE21EA"/>
    <w:p w14:paraId="0E7D4920" w14:textId="3B5BC349" w:rsidR="003505B6" w:rsidRPr="00A443C1" w:rsidRDefault="003505B6" w:rsidP="00EE21EA"/>
    <w:p w14:paraId="5E24BB27" w14:textId="77777777" w:rsidR="003505B6" w:rsidRPr="00A443C1" w:rsidRDefault="003505B6" w:rsidP="00EE21EA"/>
    <w:p w14:paraId="46F586B5" w14:textId="36AD7A2D" w:rsidR="003505B6" w:rsidRPr="00A443C1" w:rsidRDefault="003505B6" w:rsidP="00EE21EA"/>
    <w:p w14:paraId="5B2E1115" w14:textId="77777777" w:rsidR="003505B6" w:rsidRPr="00A443C1" w:rsidRDefault="003505B6" w:rsidP="00EE21EA"/>
    <w:p w14:paraId="18304CE4" w14:textId="77777777" w:rsidR="003505B6" w:rsidRPr="00A443C1" w:rsidRDefault="003505B6" w:rsidP="00EE21EA"/>
    <w:p w14:paraId="4A151444" w14:textId="7EB59FB2" w:rsidR="003505B6" w:rsidRPr="00A443C1" w:rsidRDefault="003505B6" w:rsidP="00EE21EA"/>
    <w:p w14:paraId="0577EEB9" w14:textId="77777777" w:rsidR="003505B6" w:rsidRPr="00A443C1" w:rsidRDefault="003505B6" w:rsidP="00EE21EA"/>
    <w:p w14:paraId="79533B35" w14:textId="304C4D69" w:rsidR="00AF3D0B" w:rsidRPr="00A443C1" w:rsidRDefault="00A03071" w:rsidP="00EE21EA">
      <w:r w:rsidRPr="00A443C1">
        <w:t xml:space="preserve">Aleshores, caldrà </w:t>
      </w:r>
      <w:r w:rsidR="00072AF2" w:rsidRPr="00A443C1">
        <w:t>carregar aquests arxius a</w:t>
      </w:r>
      <w:r w:rsidR="006A6750" w:rsidRPr="00A443C1">
        <w:t xml:space="preserve"> </w:t>
      </w:r>
      <w:r w:rsidR="00072AF2" w:rsidRPr="00A443C1">
        <w:t>l’eina de modelat (en aquest cas Revit)</w:t>
      </w:r>
      <w:r w:rsidR="006A6750" w:rsidRPr="00A443C1">
        <w:t xml:space="preserve">, Dins </w:t>
      </w:r>
      <w:r w:rsidR="0093713D" w:rsidRPr="00A443C1">
        <w:t>l’arxiu nadiu (Revit) v</w:t>
      </w:r>
      <w:r w:rsidR="003505B6" w:rsidRPr="00A443C1">
        <w:t>incular</w:t>
      </w:r>
      <w:r w:rsidR="00F070B5" w:rsidRPr="00A443C1">
        <w:t xml:space="preserve">em </w:t>
      </w:r>
      <w:r w:rsidR="0093713D" w:rsidRPr="00A443C1">
        <w:t xml:space="preserve">els núvols de punts amb els quals </w:t>
      </w:r>
      <w:r w:rsidR="00AF3D0B" w:rsidRPr="00A443C1">
        <w:t>haguem de treballar per tal de modelar una instal.lació.</w:t>
      </w:r>
    </w:p>
    <w:p w14:paraId="50977593" w14:textId="7A428145" w:rsidR="00F810DB" w:rsidRPr="00A443C1" w:rsidRDefault="00AF3D0B" w:rsidP="00EE21EA">
      <w:r w:rsidRPr="00A443C1">
        <w:rPr>
          <w:noProof/>
          <w:lang w:val="es-ES" w:eastAsia="es-ES"/>
        </w:rPr>
        <w:drawing>
          <wp:anchor distT="0" distB="0" distL="114300" distR="114300" simplePos="0" relativeHeight="251658456" behindDoc="0" locked="0" layoutInCell="1" allowOverlap="1" wp14:anchorId="439A4836" wp14:editId="4CBD9A9F">
            <wp:simplePos x="0" y="0"/>
            <wp:positionH relativeFrom="column">
              <wp:posOffset>-249</wp:posOffset>
            </wp:positionH>
            <wp:positionV relativeFrom="paragraph">
              <wp:posOffset>9828</wp:posOffset>
            </wp:positionV>
            <wp:extent cx="5318125" cy="2693670"/>
            <wp:effectExtent l="0" t="0" r="0" b="0"/>
            <wp:wrapSquare wrapText="bothSides"/>
            <wp:docPr id="466802364" name="Imagen 466802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802364" name="Imagen 1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318125" cy="2693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378267" w14:textId="4BA319A4" w:rsidR="002B33C6" w:rsidRPr="00A443C1" w:rsidRDefault="002B33C6" w:rsidP="00EE21EA"/>
    <w:p w14:paraId="78727E4E" w14:textId="2EF8FD1D" w:rsidR="002B33C6" w:rsidRPr="00A443C1" w:rsidRDefault="002B33C6" w:rsidP="00EE21EA"/>
    <w:p w14:paraId="0AEBEE3D" w14:textId="50ACE3A8" w:rsidR="00F810DB" w:rsidRPr="00A443C1" w:rsidRDefault="00F810DB" w:rsidP="00EE21EA"/>
    <w:p w14:paraId="1C76E1D2" w14:textId="77777777" w:rsidR="006E1C19" w:rsidRPr="00A443C1" w:rsidRDefault="006E1C19" w:rsidP="00EE21EA"/>
    <w:p w14:paraId="0878316F" w14:textId="77777777" w:rsidR="006E1C19" w:rsidRPr="00A443C1" w:rsidRDefault="006E1C19" w:rsidP="00EE21EA"/>
    <w:p w14:paraId="42477546" w14:textId="77777777" w:rsidR="006E1C19" w:rsidRPr="00A443C1" w:rsidRDefault="006E1C19" w:rsidP="00EE21EA"/>
    <w:p w14:paraId="7DDE18EB" w14:textId="77777777" w:rsidR="006E1C19" w:rsidRPr="00A443C1" w:rsidRDefault="006E1C19" w:rsidP="00EE21EA"/>
    <w:p w14:paraId="5759C72E" w14:textId="77777777" w:rsidR="006E1C19" w:rsidRPr="00A443C1" w:rsidRDefault="006E1C19" w:rsidP="00EE21EA"/>
    <w:p w14:paraId="36D8CD29" w14:textId="77777777" w:rsidR="006E1C19" w:rsidRPr="00A443C1" w:rsidRDefault="006E1C19" w:rsidP="00EE21EA"/>
    <w:p w14:paraId="55BF942F" w14:textId="77777777" w:rsidR="006E1C19" w:rsidRPr="00A443C1" w:rsidRDefault="006E1C19" w:rsidP="00EE21EA"/>
    <w:p w14:paraId="150509C7" w14:textId="77777777" w:rsidR="006E1C19" w:rsidRPr="00A443C1" w:rsidRDefault="006E1C19" w:rsidP="00EE21EA"/>
    <w:p w14:paraId="54EF7456" w14:textId="275D72C8" w:rsidR="00C42AE3" w:rsidRPr="00A443C1" w:rsidRDefault="006E1C19" w:rsidP="00EE21EA">
      <w:r w:rsidRPr="00A443C1">
        <w:t>E</w:t>
      </w:r>
      <w:r w:rsidR="006C55F3" w:rsidRPr="00A443C1">
        <w:t>n el gestor d</w:t>
      </w:r>
      <w:r w:rsidR="00AF3D0B" w:rsidRPr="00A443C1">
        <w:t xml:space="preserve">’enllaços </w:t>
      </w:r>
      <w:r w:rsidR="006C55F3" w:rsidRPr="00A443C1">
        <w:t>de Revit</w:t>
      </w:r>
      <w:r w:rsidR="007A7EB2" w:rsidRPr="00A443C1">
        <w:t xml:space="preserve">, </w:t>
      </w:r>
      <w:r w:rsidR="00AF3D0B" w:rsidRPr="00A443C1">
        <w:t>caldrà anar a pestanya de vinculació d’arxius de núvols de punts.</w:t>
      </w:r>
    </w:p>
    <w:p w14:paraId="549E6D6E" w14:textId="4728F988" w:rsidR="00EE21EA" w:rsidRPr="00A443C1" w:rsidRDefault="006E1C19" w:rsidP="00EE21EA">
      <w:r w:rsidRPr="00A443C1">
        <w:rPr>
          <w:noProof/>
          <w:lang w:val="es-ES" w:eastAsia="es-ES"/>
        </w:rPr>
        <w:drawing>
          <wp:anchor distT="0" distB="0" distL="114300" distR="114300" simplePos="0" relativeHeight="251658457" behindDoc="0" locked="0" layoutInCell="1" allowOverlap="1" wp14:anchorId="062DC8D8" wp14:editId="20E1A932">
            <wp:simplePos x="0" y="0"/>
            <wp:positionH relativeFrom="column">
              <wp:posOffset>-1854</wp:posOffset>
            </wp:positionH>
            <wp:positionV relativeFrom="paragraph">
              <wp:posOffset>78715</wp:posOffset>
            </wp:positionV>
            <wp:extent cx="4433011" cy="2574938"/>
            <wp:effectExtent l="0" t="0" r="5715" b="0"/>
            <wp:wrapSquare wrapText="bothSides"/>
            <wp:docPr id="117190257" name="Imagen 117190257" descr="Tabl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190257" name="Imagen 1" descr="Tabla&#10;&#10;Descripción generada automáticamente con confianza baja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433011" cy="25749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4AC942" w14:textId="43F4ECBD" w:rsidR="00EE21EA" w:rsidRPr="00A443C1" w:rsidRDefault="00EE21EA" w:rsidP="00EE21EA"/>
    <w:p w14:paraId="57B4817E" w14:textId="0245085D" w:rsidR="00EE21EA" w:rsidRPr="00A443C1" w:rsidRDefault="00EE21EA" w:rsidP="00EE21EA"/>
    <w:p w14:paraId="6923A184" w14:textId="5CB82029" w:rsidR="00833380" w:rsidRPr="00A443C1" w:rsidRDefault="00833380" w:rsidP="00EE21EA"/>
    <w:p w14:paraId="49C1CC66" w14:textId="4BCCB270" w:rsidR="00833380" w:rsidRPr="00A443C1" w:rsidRDefault="00833380" w:rsidP="00EE21EA"/>
    <w:p w14:paraId="0C99D73C" w14:textId="6CC9E08E" w:rsidR="00EE21EA" w:rsidRPr="00A443C1" w:rsidRDefault="00EE21EA" w:rsidP="00EE21EA"/>
    <w:p w14:paraId="0AC3969D" w14:textId="59665DCA" w:rsidR="00EE21EA" w:rsidRPr="00A443C1" w:rsidRDefault="00EE21EA" w:rsidP="00EE21EA"/>
    <w:p w14:paraId="1E5C06EC" w14:textId="69DB45D1" w:rsidR="00EE21EA" w:rsidRPr="00A443C1" w:rsidRDefault="00EE21EA" w:rsidP="00EE21EA"/>
    <w:p w14:paraId="635D3722" w14:textId="0A190D57" w:rsidR="00EE21EA" w:rsidRPr="00A443C1" w:rsidRDefault="00EE21EA" w:rsidP="00EE21EA"/>
    <w:p w14:paraId="7E216AFD" w14:textId="63126870" w:rsidR="00EE21EA" w:rsidRPr="00A443C1" w:rsidRDefault="00EE21EA" w:rsidP="00EE21EA"/>
    <w:p w14:paraId="543D8CB1" w14:textId="584B53BE" w:rsidR="00EE21EA" w:rsidRPr="00A443C1" w:rsidRDefault="00EE21EA" w:rsidP="00EE21EA"/>
    <w:p w14:paraId="1209FC0D" w14:textId="6DF8F281" w:rsidR="006E1C19" w:rsidRPr="00A443C1" w:rsidRDefault="00AF3D0B" w:rsidP="00EE21EA">
      <w:r w:rsidRPr="00A443C1">
        <w:t>El modelador podrà gestionar cadascun dels arxius *.RCS</w:t>
      </w:r>
      <w:r w:rsidR="00826C10" w:rsidRPr="00A443C1">
        <w:t xml:space="preserve">, </w:t>
      </w:r>
      <w:r w:rsidR="005E4E59" w:rsidRPr="00A443C1">
        <w:t>activant-lo o bé desactivant-lo segons la necessitat de visualitzar una o altra zona i/o àmbit.</w:t>
      </w:r>
    </w:p>
    <w:p w14:paraId="387CD372" w14:textId="77777777" w:rsidR="006E1C19" w:rsidRPr="00A443C1" w:rsidRDefault="006E1C19" w:rsidP="00EE21EA"/>
    <w:p w14:paraId="6778FE02" w14:textId="0B90FD45" w:rsidR="00A71416" w:rsidRPr="00A443C1" w:rsidRDefault="00A71416" w:rsidP="00A71416">
      <w:pPr>
        <w:pStyle w:val="Ttulo1"/>
        <w:ind w:left="426" w:hanging="432"/>
      </w:pPr>
      <w:bookmarkStart w:id="9" w:name="_Toc142647247"/>
      <w:r w:rsidRPr="00A443C1">
        <w:lastRenderedPageBreak/>
        <w:t>LLIURABLES REQUERITS</w:t>
      </w:r>
      <w:bookmarkEnd w:id="9"/>
    </w:p>
    <w:p w14:paraId="35C72435" w14:textId="1D723D68" w:rsidR="00833380" w:rsidRPr="00A443C1" w:rsidRDefault="00833380" w:rsidP="00833380">
      <w:pPr>
        <w:pStyle w:val="Ttulo2"/>
        <w:ind w:left="567" w:hanging="567"/>
      </w:pPr>
      <w:bookmarkStart w:id="10" w:name="_Toc142647248"/>
      <w:r w:rsidRPr="00A443C1">
        <w:t>ELS MODELS BIM</w:t>
      </w:r>
      <w:bookmarkEnd w:id="10"/>
    </w:p>
    <w:p w14:paraId="574A52E1" w14:textId="00AA0513" w:rsidR="00B20886" w:rsidRPr="00A443C1" w:rsidRDefault="001C796C" w:rsidP="00B20886">
      <w:r w:rsidRPr="00A443C1">
        <w:t>Mostrem tot seguit un exemple de lliurables resu</w:t>
      </w:r>
      <w:r w:rsidR="00833380" w:rsidRPr="00A443C1">
        <w:t>ltat del procés de modelat de la instal.lació d’Esparreguera 2, que inclou els di</w:t>
      </w:r>
      <w:r w:rsidR="00350C58" w:rsidRPr="00A443C1">
        <w:t>p</w:t>
      </w:r>
      <w:r w:rsidR="00833380" w:rsidRPr="00A443C1">
        <w:t>òsits, un bombament i la cambra de claus en</w:t>
      </w:r>
      <w:r w:rsidR="00350C58" w:rsidRPr="00A443C1">
        <w:t>tre d’</w:t>
      </w:r>
      <w:r w:rsidR="00833380" w:rsidRPr="00A443C1">
        <w:t>altres.</w:t>
      </w:r>
    </w:p>
    <w:p w14:paraId="3DEB89C1" w14:textId="77777777" w:rsidR="00260AFC" w:rsidRPr="00A443C1" w:rsidRDefault="00260AFC" w:rsidP="00B20886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134"/>
        <w:gridCol w:w="697"/>
        <w:gridCol w:w="986"/>
        <w:gridCol w:w="1624"/>
        <w:gridCol w:w="3989"/>
      </w:tblGrid>
      <w:tr w:rsidR="00AF3173" w:rsidRPr="00A443C1" w14:paraId="15F617E6" w14:textId="77777777" w:rsidTr="00FD2955">
        <w:trPr>
          <w:cantSplit/>
          <w:trHeight w:hRule="exact" w:val="284"/>
        </w:trPr>
        <w:tc>
          <w:tcPr>
            <w:tcW w:w="9430" w:type="dxa"/>
            <w:gridSpan w:val="5"/>
            <w:shd w:val="clear" w:color="auto" w:fill="DEEAF6" w:themeFill="accent1" w:themeFillTint="33"/>
          </w:tcPr>
          <w:p w14:paraId="780C967C" w14:textId="11DBBA40" w:rsidR="00AF3173" w:rsidRPr="00A443C1" w:rsidRDefault="00AF3173" w:rsidP="00F80440">
            <w:pPr>
              <w:pStyle w:val="N2"/>
              <w:ind w:left="0"/>
            </w:pPr>
            <w:r w:rsidRPr="00A443C1">
              <w:t>Nadius</w:t>
            </w:r>
          </w:p>
        </w:tc>
      </w:tr>
      <w:tr w:rsidR="00A016AD" w:rsidRPr="00A443C1" w14:paraId="582BB5FA" w14:textId="77777777" w:rsidTr="00FD2955">
        <w:trPr>
          <w:cantSplit/>
          <w:trHeight w:hRule="exact" w:val="567"/>
        </w:trPr>
        <w:tc>
          <w:tcPr>
            <w:tcW w:w="2235" w:type="dxa"/>
            <w:shd w:val="clear" w:color="auto" w:fill="9CC2E5" w:themeFill="accent1" w:themeFillTint="99"/>
          </w:tcPr>
          <w:p w14:paraId="1CFF87FB" w14:textId="436F3751" w:rsidR="00062ECD" w:rsidRPr="00A443C1" w:rsidRDefault="00AF3173" w:rsidP="00F80440">
            <w:pPr>
              <w:pStyle w:val="N2"/>
              <w:ind w:left="0"/>
            </w:pPr>
            <w:r w:rsidRPr="00A443C1">
              <w:t>Codi actuació</w:t>
            </w:r>
          </w:p>
        </w:tc>
        <w:tc>
          <w:tcPr>
            <w:tcW w:w="708" w:type="dxa"/>
            <w:shd w:val="clear" w:color="auto" w:fill="9CC2E5" w:themeFill="accent1" w:themeFillTint="99"/>
          </w:tcPr>
          <w:p w14:paraId="12106F38" w14:textId="295DDF63" w:rsidR="00062ECD" w:rsidRPr="00A443C1" w:rsidRDefault="00AF3173" w:rsidP="00F80440">
            <w:pPr>
              <w:pStyle w:val="N2"/>
              <w:ind w:left="0"/>
            </w:pPr>
            <w:r w:rsidRPr="00A443C1">
              <w:t>Fase</w:t>
            </w:r>
          </w:p>
        </w:tc>
        <w:tc>
          <w:tcPr>
            <w:tcW w:w="993" w:type="dxa"/>
            <w:shd w:val="clear" w:color="auto" w:fill="9CC2E5" w:themeFill="accent1" w:themeFillTint="99"/>
          </w:tcPr>
          <w:p w14:paraId="1B877251" w14:textId="3B1C6FE6" w:rsidR="00062ECD" w:rsidRPr="00A443C1" w:rsidRDefault="00AF3173" w:rsidP="00F80440">
            <w:pPr>
              <w:pStyle w:val="N2"/>
              <w:ind w:left="0"/>
            </w:pPr>
            <w:r w:rsidRPr="00A443C1">
              <w:t>Disciplina</w:t>
            </w:r>
          </w:p>
        </w:tc>
        <w:tc>
          <w:tcPr>
            <w:tcW w:w="1417" w:type="dxa"/>
            <w:shd w:val="clear" w:color="auto" w:fill="9CC2E5" w:themeFill="accent1" w:themeFillTint="99"/>
          </w:tcPr>
          <w:p w14:paraId="36393F07" w14:textId="2928098B" w:rsidR="00062ECD" w:rsidRPr="00A443C1" w:rsidRDefault="00AF3173" w:rsidP="0092263C">
            <w:pPr>
              <w:pStyle w:val="N2"/>
              <w:spacing w:after="0" w:line="240" w:lineRule="auto"/>
              <w:ind w:left="0"/>
            </w:pPr>
            <w:r w:rsidRPr="00A443C1">
              <w:t>Text Complementari</w:t>
            </w:r>
          </w:p>
        </w:tc>
        <w:tc>
          <w:tcPr>
            <w:tcW w:w="4077" w:type="dxa"/>
            <w:shd w:val="clear" w:color="auto" w:fill="9CC2E5" w:themeFill="accent1" w:themeFillTint="99"/>
          </w:tcPr>
          <w:p w14:paraId="4D33D2D3" w14:textId="167B9F97" w:rsidR="00062ECD" w:rsidRPr="00A443C1" w:rsidRDefault="00AF3173" w:rsidP="00F80440">
            <w:pPr>
              <w:pStyle w:val="N2"/>
              <w:ind w:left="0"/>
            </w:pPr>
            <w:r w:rsidRPr="00A443C1">
              <w:t>Nom complert</w:t>
            </w:r>
          </w:p>
        </w:tc>
      </w:tr>
      <w:tr w:rsidR="00A016AD" w:rsidRPr="00A443C1" w14:paraId="5FC8F943" w14:textId="77777777" w:rsidTr="0092263C">
        <w:trPr>
          <w:cantSplit/>
          <w:trHeight w:hRule="exact" w:val="284"/>
        </w:trPr>
        <w:tc>
          <w:tcPr>
            <w:tcW w:w="2235" w:type="dxa"/>
            <w:vAlign w:val="center"/>
          </w:tcPr>
          <w:p w14:paraId="38E58FC2" w14:textId="5046A309" w:rsidR="00657E60" w:rsidRPr="00A443C1" w:rsidRDefault="00657E60" w:rsidP="00657E60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F6-02_EB-Esparreguera2</w:t>
            </w:r>
          </w:p>
        </w:tc>
        <w:tc>
          <w:tcPr>
            <w:tcW w:w="708" w:type="dxa"/>
            <w:vAlign w:val="bottom"/>
          </w:tcPr>
          <w:p w14:paraId="59C8D3A0" w14:textId="54313602" w:rsidR="00657E60" w:rsidRPr="00A443C1" w:rsidRDefault="00657E60" w:rsidP="00657E60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EX</w:t>
            </w:r>
          </w:p>
        </w:tc>
        <w:tc>
          <w:tcPr>
            <w:tcW w:w="993" w:type="dxa"/>
            <w:vAlign w:val="bottom"/>
          </w:tcPr>
          <w:p w14:paraId="086B8C47" w14:textId="1E7304CE" w:rsidR="00657E60" w:rsidRPr="00A443C1" w:rsidRDefault="00657E60" w:rsidP="00657E60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OC</w:t>
            </w:r>
          </w:p>
        </w:tc>
        <w:tc>
          <w:tcPr>
            <w:tcW w:w="1417" w:type="dxa"/>
            <w:vAlign w:val="bottom"/>
          </w:tcPr>
          <w:p w14:paraId="20F12988" w14:textId="407BF57E" w:rsidR="00657E60" w:rsidRPr="00A443C1" w:rsidRDefault="00657E60" w:rsidP="00657E60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Edificacions</w:t>
            </w:r>
          </w:p>
        </w:tc>
        <w:tc>
          <w:tcPr>
            <w:tcW w:w="4077" w:type="dxa"/>
            <w:vAlign w:val="bottom"/>
          </w:tcPr>
          <w:p w14:paraId="5ED3008D" w14:textId="42819D95" w:rsidR="00657E60" w:rsidRPr="00A443C1" w:rsidRDefault="00CB1319" w:rsidP="00657E60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</w:t>
            </w:r>
            <w:r w:rsidR="00657E60"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Esparreguera2_EX_OC_Edificacions</w:t>
            </w:r>
          </w:p>
        </w:tc>
      </w:tr>
      <w:tr w:rsidR="00A016AD" w:rsidRPr="00A443C1" w14:paraId="51A926B6" w14:textId="77777777" w:rsidTr="0092263C">
        <w:trPr>
          <w:cantSplit/>
          <w:trHeight w:hRule="exact" w:val="284"/>
        </w:trPr>
        <w:tc>
          <w:tcPr>
            <w:tcW w:w="2235" w:type="dxa"/>
            <w:vAlign w:val="center"/>
          </w:tcPr>
          <w:p w14:paraId="2C709A0B" w14:textId="1B5EC2AD" w:rsidR="00657E60" w:rsidRPr="00A443C1" w:rsidRDefault="00657E60" w:rsidP="00657E60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F6-02_EB-Esparreguera2</w:t>
            </w:r>
          </w:p>
        </w:tc>
        <w:tc>
          <w:tcPr>
            <w:tcW w:w="708" w:type="dxa"/>
            <w:vAlign w:val="bottom"/>
          </w:tcPr>
          <w:p w14:paraId="76D264A5" w14:textId="1D5F2FD5" w:rsidR="00657E60" w:rsidRPr="00A443C1" w:rsidRDefault="00657E60" w:rsidP="00657E60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EX</w:t>
            </w:r>
          </w:p>
        </w:tc>
        <w:tc>
          <w:tcPr>
            <w:tcW w:w="993" w:type="dxa"/>
            <w:vAlign w:val="bottom"/>
          </w:tcPr>
          <w:p w14:paraId="006C072E" w14:textId="67BAAEB5" w:rsidR="00657E60" w:rsidRPr="00A443C1" w:rsidRDefault="00657E60" w:rsidP="00657E60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OC</w:t>
            </w:r>
          </w:p>
        </w:tc>
        <w:tc>
          <w:tcPr>
            <w:tcW w:w="1417" w:type="dxa"/>
            <w:vAlign w:val="bottom"/>
          </w:tcPr>
          <w:p w14:paraId="4B5C1F4A" w14:textId="7FCD35A9" w:rsidR="00657E60" w:rsidRPr="00A443C1" w:rsidRDefault="00657E60" w:rsidP="00657E60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Diposits</w:t>
            </w:r>
          </w:p>
        </w:tc>
        <w:tc>
          <w:tcPr>
            <w:tcW w:w="4077" w:type="dxa"/>
            <w:vAlign w:val="bottom"/>
          </w:tcPr>
          <w:p w14:paraId="282940D6" w14:textId="7E908169" w:rsidR="00657E60" w:rsidRPr="00A443C1" w:rsidRDefault="00657E60" w:rsidP="00657E60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F6-02_EB-Esparreguera2_EX_OC_Diposits</w:t>
            </w:r>
          </w:p>
        </w:tc>
      </w:tr>
      <w:tr w:rsidR="00A016AD" w:rsidRPr="00A443C1" w14:paraId="1157CAEE" w14:textId="77777777" w:rsidTr="0092263C">
        <w:trPr>
          <w:cantSplit/>
          <w:trHeight w:hRule="exact" w:val="284"/>
        </w:trPr>
        <w:tc>
          <w:tcPr>
            <w:tcW w:w="2235" w:type="dxa"/>
            <w:vAlign w:val="center"/>
          </w:tcPr>
          <w:p w14:paraId="0D9AF649" w14:textId="08C1A471" w:rsidR="00657E60" w:rsidRPr="00A443C1" w:rsidRDefault="00657E60" w:rsidP="00657E60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F6-02_EB-Esparreguera2</w:t>
            </w:r>
          </w:p>
        </w:tc>
        <w:tc>
          <w:tcPr>
            <w:tcW w:w="708" w:type="dxa"/>
            <w:vAlign w:val="bottom"/>
          </w:tcPr>
          <w:p w14:paraId="0CE715B4" w14:textId="07CE29F1" w:rsidR="00657E60" w:rsidRPr="00A443C1" w:rsidRDefault="00657E60" w:rsidP="00657E60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EX</w:t>
            </w:r>
          </w:p>
        </w:tc>
        <w:tc>
          <w:tcPr>
            <w:tcW w:w="993" w:type="dxa"/>
            <w:vAlign w:val="bottom"/>
          </w:tcPr>
          <w:p w14:paraId="1838634C" w14:textId="0B2BC072" w:rsidR="00657E60" w:rsidRPr="00A443C1" w:rsidRDefault="00657E60" w:rsidP="00657E60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URB</w:t>
            </w:r>
          </w:p>
        </w:tc>
        <w:tc>
          <w:tcPr>
            <w:tcW w:w="1417" w:type="dxa"/>
            <w:vAlign w:val="bottom"/>
          </w:tcPr>
          <w:p w14:paraId="46462A55" w14:textId="28828A3E" w:rsidR="00657E60" w:rsidRPr="00A443C1" w:rsidRDefault="00657E60" w:rsidP="00657E60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Urbanitzacio</w:t>
            </w:r>
          </w:p>
        </w:tc>
        <w:tc>
          <w:tcPr>
            <w:tcW w:w="4077" w:type="dxa"/>
            <w:vAlign w:val="bottom"/>
          </w:tcPr>
          <w:p w14:paraId="0CD2E2E9" w14:textId="32FE222C" w:rsidR="00657E60" w:rsidRPr="00A443C1" w:rsidRDefault="00657E60" w:rsidP="00657E60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F6-02_EB-Esparreguera2_EX_URB_Urbanitzacio</w:t>
            </w:r>
          </w:p>
        </w:tc>
      </w:tr>
      <w:tr w:rsidR="00A016AD" w:rsidRPr="00A443C1" w14:paraId="721CC101" w14:textId="77777777" w:rsidTr="0092263C">
        <w:trPr>
          <w:cantSplit/>
          <w:trHeight w:hRule="exact" w:val="284"/>
        </w:trPr>
        <w:tc>
          <w:tcPr>
            <w:tcW w:w="2235" w:type="dxa"/>
            <w:vAlign w:val="center"/>
          </w:tcPr>
          <w:p w14:paraId="10F1DADB" w14:textId="5A71CDEC" w:rsidR="00657E60" w:rsidRPr="00A443C1" w:rsidRDefault="00657E60" w:rsidP="00657E60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F6-02_EB-Esparreguera2</w:t>
            </w:r>
          </w:p>
        </w:tc>
        <w:tc>
          <w:tcPr>
            <w:tcW w:w="708" w:type="dxa"/>
            <w:vAlign w:val="bottom"/>
          </w:tcPr>
          <w:p w14:paraId="2965AB0C" w14:textId="5AF5ABB4" w:rsidR="00657E60" w:rsidRPr="00A443C1" w:rsidRDefault="00657E60" w:rsidP="00657E60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EX</w:t>
            </w:r>
          </w:p>
        </w:tc>
        <w:tc>
          <w:tcPr>
            <w:tcW w:w="993" w:type="dxa"/>
            <w:vAlign w:val="bottom"/>
          </w:tcPr>
          <w:p w14:paraId="3C5FBAA2" w14:textId="1DC8F17C" w:rsidR="00657E60" w:rsidRPr="00A443C1" w:rsidRDefault="00657E60" w:rsidP="00657E60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MEP</w:t>
            </w:r>
          </w:p>
        </w:tc>
        <w:tc>
          <w:tcPr>
            <w:tcW w:w="1417" w:type="dxa"/>
            <w:vAlign w:val="bottom"/>
          </w:tcPr>
          <w:p w14:paraId="3F87B96F" w14:textId="40E4D466" w:rsidR="00657E60" w:rsidRPr="00A443C1" w:rsidRDefault="00657E60" w:rsidP="00657E60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Equips</w:t>
            </w:r>
          </w:p>
        </w:tc>
        <w:tc>
          <w:tcPr>
            <w:tcW w:w="4077" w:type="dxa"/>
            <w:vAlign w:val="bottom"/>
          </w:tcPr>
          <w:p w14:paraId="54E1B655" w14:textId="25B5294B" w:rsidR="00657E60" w:rsidRPr="00A443C1" w:rsidRDefault="00657E60" w:rsidP="00657E60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F6-02_EB-Esparreguera2_EX_MEP_Equips</w:t>
            </w:r>
          </w:p>
        </w:tc>
      </w:tr>
      <w:tr w:rsidR="001E768B" w:rsidRPr="00A443C1" w14:paraId="2382A91B" w14:textId="77777777" w:rsidTr="0092263C">
        <w:trPr>
          <w:cantSplit/>
          <w:trHeight w:hRule="exact" w:val="284"/>
        </w:trPr>
        <w:tc>
          <w:tcPr>
            <w:tcW w:w="2235" w:type="dxa"/>
            <w:vAlign w:val="center"/>
          </w:tcPr>
          <w:p w14:paraId="32E78AD2" w14:textId="5C37CAD4" w:rsidR="001E768B" w:rsidRPr="00A443C1" w:rsidRDefault="001E768B" w:rsidP="001E768B">
            <w:pPr>
              <w:pStyle w:val="N2"/>
              <w:ind w:left="0"/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F6-02_EB-Esparreguera2</w:t>
            </w:r>
          </w:p>
        </w:tc>
        <w:tc>
          <w:tcPr>
            <w:tcW w:w="708" w:type="dxa"/>
            <w:vAlign w:val="bottom"/>
          </w:tcPr>
          <w:p w14:paraId="77C55F25" w14:textId="636D1F0D" w:rsidR="001E768B" w:rsidRPr="00A443C1" w:rsidRDefault="001E768B" w:rsidP="001E768B">
            <w:pPr>
              <w:pStyle w:val="N2"/>
              <w:ind w:left="0"/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EX</w:t>
            </w:r>
          </w:p>
        </w:tc>
        <w:tc>
          <w:tcPr>
            <w:tcW w:w="993" w:type="dxa"/>
            <w:vAlign w:val="bottom"/>
          </w:tcPr>
          <w:p w14:paraId="69E00BDF" w14:textId="6C4D0F1C" w:rsidR="001E768B" w:rsidRPr="00A443C1" w:rsidRDefault="001E768B" w:rsidP="001E768B">
            <w:pPr>
              <w:pStyle w:val="N2"/>
              <w:ind w:left="0"/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COO</w:t>
            </w:r>
          </w:p>
        </w:tc>
        <w:tc>
          <w:tcPr>
            <w:tcW w:w="1417" w:type="dxa"/>
            <w:vAlign w:val="bottom"/>
          </w:tcPr>
          <w:p w14:paraId="5334468C" w14:textId="634999C2" w:rsidR="001E768B" w:rsidRPr="00A443C1" w:rsidRDefault="001E768B" w:rsidP="001E768B">
            <w:pPr>
              <w:pStyle w:val="N2"/>
              <w:ind w:left="0"/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Coordinacio</w:t>
            </w:r>
          </w:p>
        </w:tc>
        <w:tc>
          <w:tcPr>
            <w:tcW w:w="4077" w:type="dxa"/>
            <w:vAlign w:val="bottom"/>
          </w:tcPr>
          <w:p w14:paraId="17834F37" w14:textId="199C9998" w:rsidR="001E768B" w:rsidRPr="00A443C1" w:rsidRDefault="001E768B" w:rsidP="001E768B">
            <w:pPr>
              <w:pStyle w:val="N2"/>
              <w:ind w:left="0"/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F6-02_EB-Esparreguera2_EX_COO_Coordinacio</w:t>
            </w:r>
          </w:p>
        </w:tc>
      </w:tr>
      <w:tr w:rsidR="001E768B" w:rsidRPr="00A443C1" w14:paraId="5C1E7924" w14:textId="77777777" w:rsidTr="0092263C">
        <w:trPr>
          <w:cantSplit/>
          <w:trHeight w:hRule="exact" w:val="284"/>
        </w:trPr>
        <w:tc>
          <w:tcPr>
            <w:tcW w:w="2235" w:type="dxa"/>
            <w:vAlign w:val="center"/>
          </w:tcPr>
          <w:p w14:paraId="311E605A" w14:textId="71A6AE30" w:rsidR="001E768B" w:rsidRPr="00A443C1" w:rsidRDefault="001E768B" w:rsidP="001E768B">
            <w:pPr>
              <w:pStyle w:val="N2"/>
              <w:ind w:left="0"/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F6-02_EB-Esparreguera2</w:t>
            </w:r>
          </w:p>
        </w:tc>
        <w:tc>
          <w:tcPr>
            <w:tcW w:w="708" w:type="dxa"/>
            <w:vAlign w:val="bottom"/>
          </w:tcPr>
          <w:p w14:paraId="7563212D" w14:textId="0BBCDFD9" w:rsidR="001E768B" w:rsidRPr="00A443C1" w:rsidRDefault="001E768B" w:rsidP="001E768B">
            <w:pPr>
              <w:pStyle w:val="N2"/>
              <w:ind w:left="0"/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EX</w:t>
            </w:r>
          </w:p>
        </w:tc>
        <w:tc>
          <w:tcPr>
            <w:tcW w:w="993" w:type="dxa"/>
            <w:vAlign w:val="bottom"/>
          </w:tcPr>
          <w:p w14:paraId="76FCBC4C" w14:textId="3A1D335D" w:rsidR="001E768B" w:rsidRPr="00A443C1" w:rsidRDefault="001E768B" w:rsidP="001E768B">
            <w:pPr>
              <w:pStyle w:val="N2"/>
              <w:ind w:left="0"/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</w:pPr>
            <w:r w:rsidRPr="00A443C1">
              <w:rPr>
                <w:sz w:val="16"/>
                <w:szCs w:val="16"/>
              </w:rPr>
              <w:t>OC</w:t>
            </w:r>
          </w:p>
        </w:tc>
        <w:tc>
          <w:tcPr>
            <w:tcW w:w="1417" w:type="dxa"/>
            <w:vAlign w:val="bottom"/>
          </w:tcPr>
          <w:p w14:paraId="58D0A0AD" w14:textId="2852D26E" w:rsidR="001E768B" w:rsidRPr="00A443C1" w:rsidRDefault="001E768B" w:rsidP="001E768B">
            <w:pPr>
              <w:pStyle w:val="N2"/>
              <w:ind w:left="0"/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JerarquiaDepartamental</w:t>
            </w:r>
          </w:p>
        </w:tc>
        <w:tc>
          <w:tcPr>
            <w:tcW w:w="4077" w:type="dxa"/>
            <w:vAlign w:val="bottom"/>
          </w:tcPr>
          <w:p w14:paraId="56B0EA6F" w14:textId="4A48FB3E" w:rsidR="001E768B" w:rsidRPr="00A443C1" w:rsidRDefault="001E768B" w:rsidP="001E768B">
            <w:pPr>
              <w:pStyle w:val="N2"/>
              <w:ind w:left="0"/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F6-02_EB-Esparreguera2_EX_OC_JerarquiaDepartamental</w:t>
            </w:r>
          </w:p>
        </w:tc>
      </w:tr>
    </w:tbl>
    <w:p w14:paraId="22CFD548" w14:textId="77777777" w:rsidR="00BA03C0" w:rsidRPr="00A443C1" w:rsidRDefault="00BA03C0" w:rsidP="00F80440">
      <w:pPr>
        <w:pStyle w:val="N2"/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134"/>
        <w:gridCol w:w="697"/>
        <w:gridCol w:w="986"/>
        <w:gridCol w:w="1624"/>
        <w:gridCol w:w="3989"/>
      </w:tblGrid>
      <w:tr w:rsidR="00A016AD" w:rsidRPr="00A443C1" w14:paraId="4C9FDF3F" w14:textId="77777777" w:rsidTr="00737796">
        <w:trPr>
          <w:cantSplit/>
          <w:trHeight w:hRule="exact" w:val="284"/>
        </w:trPr>
        <w:tc>
          <w:tcPr>
            <w:tcW w:w="9430" w:type="dxa"/>
            <w:gridSpan w:val="5"/>
            <w:shd w:val="clear" w:color="auto" w:fill="DEEAF6" w:themeFill="accent1" w:themeFillTint="33"/>
          </w:tcPr>
          <w:p w14:paraId="136CB672" w14:textId="681867A4" w:rsidR="00A016AD" w:rsidRPr="00A443C1" w:rsidRDefault="00EC6272" w:rsidP="00737796">
            <w:pPr>
              <w:pStyle w:val="N2"/>
              <w:ind w:left="0"/>
            </w:pPr>
            <w:r w:rsidRPr="00A443C1">
              <w:t>Federats</w:t>
            </w:r>
          </w:p>
        </w:tc>
      </w:tr>
      <w:tr w:rsidR="00A016AD" w:rsidRPr="00A443C1" w14:paraId="2D3C24A1" w14:textId="77777777" w:rsidTr="00A016AD">
        <w:trPr>
          <w:cantSplit/>
          <w:trHeight w:hRule="exact" w:val="567"/>
        </w:trPr>
        <w:tc>
          <w:tcPr>
            <w:tcW w:w="2134" w:type="dxa"/>
            <w:shd w:val="clear" w:color="auto" w:fill="9CC2E5" w:themeFill="accent1" w:themeFillTint="99"/>
            <w:vAlign w:val="center"/>
          </w:tcPr>
          <w:p w14:paraId="2C4457B1" w14:textId="5165A39D" w:rsidR="00A016AD" w:rsidRPr="00A443C1" w:rsidRDefault="00A016AD" w:rsidP="00A016AD">
            <w:pPr>
              <w:pStyle w:val="N2"/>
              <w:ind w:left="0"/>
            </w:pPr>
            <w:r w:rsidRPr="00A443C1">
              <w:rPr>
                <w:rFonts w:eastAsia="Times New Roman" w:cs="Arial"/>
                <w:color w:val="000000"/>
                <w:szCs w:val="20"/>
                <w:lang w:eastAsia="ca-ES"/>
              </w:rPr>
              <w:t>Codi actuació</w:t>
            </w:r>
          </w:p>
        </w:tc>
        <w:tc>
          <w:tcPr>
            <w:tcW w:w="697" w:type="dxa"/>
            <w:shd w:val="clear" w:color="auto" w:fill="9CC2E5" w:themeFill="accent1" w:themeFillTint="99"/>
            <w:vAlign w:val="center"/>
          </w:tcPr>
          <w:p w14:paraId="54E4F90A" w14:textId="6B732D6F" w:rsidR="00A016AD" w:rsidRPr="00A443C1" w:rsidRDefault="00A016AD" w:rsidP="00A016AD">
            <w:pPr>
              <w:pStyle w:val="N2"/>
              <w:ind w:left="0"/>
            </w:pPr>
            <w:r w:rsidRPr="00A443C1">
              <w:rPr>
                <w:rFonts w:eastAsia="Times New Roman" w:cs="Arial"/>
                <w:color w:val="000000"/>
                <w:szCs w:val="20"/>
                <w:lang w:eastAsia="ca-ES"/>
              </w:rPr>
              <w:t>Fase</w:t>
            </w:r>
          </w:p>
        </w:tc>
        <w:tc>
          <w:tcPr>
            <w:tcW w:w="986" w:type="dxa"/>
            <w:shd w:val="clear" w:color="auto" w:fill="9CC2E5" w:themeFill="accent1" w:themeFillTint="99"/>
            <w:vAlign w:val="center"/>
          </w:tcPr>
          <w:p w14:paraId="6F32E95E" w14:textId="5247EAFF" w:rsidR="00A016AD" w:rsidRPr="00A443C1" w:rsidRDefault="00A016AD" w:rsidP="00A016AD">
            <w:pPr>
              <w:pStyle w:val="N2"/>
              <w:ind w:left="0"/>
            </w:pPr>
            <w:r w:rsidRPr="00A443C1">
              <w:rPr>
                <w:rFonts w:eastAsia="Times New Roman" w:cs="Arial"/>
                <w:color w:val="000000"/>
                <w:szCs w:val="20"/>
                <w:lang w:eastAsia="ca-ES"/>
              </w:rPr>
              <w:t>Disciplina</w:t>
            </w:r>
          </w:p>
        </w:tc>
        <w:tc>
          <w:tcPr>
            <w:tcW w:w="1624" w:type="dxa"/>
            <w:shd w:val="clear" w:color="auto" w:fill="9CC2E5" w:themeFill="accent1" w:themeFillTint="99"/>
            <w:vAlign w:val="center"/>
          </w:tcPr>
          <w:p w14:paraId="0F2FBB34" w14:textId="58CEC94B" w:rsidR="00A016AD" w:rsidRPr="00A443C1" w:rsidRDefault="00A016AD" w:rsidP="00A016AD">
            <w:pPr>
              <w:pStyle w:val="N2"/>
              <w:spacing w:after="0" w:line="240" w:lineRule="auto"/>
              <w:ind w:left="0"/>
            </w:pPr>
            <w:r w:rsidRPr="00A443C1">
              <w:rPr>
                <w:rFonts w:eastAsia="Times New Roman" w:cs="Arial"/>
                <w:color w:val="000000"/>
                <w:szCs w:val="20"/>
                <w:lang w:eastAsia="ca-ES"/>
              </w:rPr>
              <w:t>Text Complementari</w:t>
            </w:r>
          </w:p>
        </w:tc>
        <w:tc>
          <w:tcPr>
            <w:tcW w:w="3989" w:type="dxa"/>
            <w:shd w:val="clear" w:color="auto" w:fill="9CC2E5" w:themeFill="accent1" w:themeFillTint="99"/>
            <w:vAlign w:val="center"/>
          </w:tcPr>
          <w:p w14:paraId="352D7DB4" w14:textId="643D0FAB" w:rsidR="00A016AD" w:rsidRPr="00A443C1" w:rsidRDefault="00A016AD" w:rsidP="00A016AD">
            <w:pPr>
              <w:pStyle w:val="N2"/>
              <w:ind w:left="0"/>
            </w:pPr>
            <w:r w:rsidRPr="00A443C1">
              <w:rPr>
                <w:rFonts w:eastAsia="Times New Roman" w:cs="Arial"/>
                <w:color w:val="000000"/>
                <w:szCs w:val="20"/>
                <w:lang w:eastAsia="ca-ES"/>
              </w:rPr>
              <w:t>NAVISWORKS</w:t>
            </w:r>
          </w:p>
        </w:tc>
      </w:tr>
      <w:tr w:rsidR="00A016AD" w:rsidRPr="00A443C1" w14:paraId="6A5C09C2" w14:textId="77777777" w:rsidTr="00A016AD">
        <w:trPr>
          <w:cantSplit/>
          <w:trHeight w:hRule="exact" w:val="284"/>
        </w:trPr>
        <w:tc>
          <w:tcPr>
            <w:tcW w:w="2134" w:type="dxa"/>
            <w:vAlign w:val="center"/>
          </w:tcPr>
          <w:p w14:paraId="7755FDD7" w14:textId="296CF0CA" w:rsidR="00A016AD" w:rsidRPr="00A443C1" w:rsidRDefault="00A016AD" w:rsidP="00A016AD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F6-02_EB-Esparreguera2</w:t>
            </w:r>
          </w:p>
        </w:tc>
        <w:tc>
          <w:tcPr>
            <w:tcW w:w="697" w:type="dxa"/>
            <w:vAlign w:val="bottom"/>
          </w:tcPr>
          <w:p w14:paraId="38F81AA4" w14:textId="5F5DA591" w:rsidR="00A016AD" w:rsidRPr="00A443C1" w:rsidRDefault="00A016AD" w:rsidP="00A016AD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EX</w:t>
            </w:r>
          </w:p>
        </w:tc>
        <w:tc>
          <w:tcPr>
            <w:tcW w:w="986" w:type="dxa"/>
            <w:vAlign w:val="bottom"/>
          </w:tcPr>
          <w:p w14:paraId="2122D108" w14:textId="36FD0AC1" w:rsidR="00A016AD" w:rsidRPr="00A443C1" w:rsidRDefault="00A016AD" w:rsidP="00A016AD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FED</w:t>
            </w:r>
          </w:p>
        </w:tc>
        <w:tc>
          <w:tcPr>
            <w:tcW w:w="1624" w:type="dxa"/>
            <w:vAlign w:val="bottom"/>
          </w:tcPr>
          <w:p w14:paraId="4FB9F65F" w14:textId="2037A6FA" w:rsidR="00A016AD" w:rsidRPr="00A443C1" w:rsidRDefault="00A016AD" w:rsidP="00A016AD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ModelComplert</w:t>
            </w:r>
          </w:p>
        </w:tc>
        <w:tc>
          <w:tcPr>
            <w:tcW w:w="3989" w:type="dxa"/>
            <w:vAlign w:val="bottom"/>
          </w:tcPr>
          <w:p w14:paraId="2C2D8BE1" w14:textId="2DF73D4E" w:rsidR="00A016AD" w:rsidRPr="00A443C1" w:rsidRDefault="00A016AD" w:rsidP="00A016AD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F6-02_EB-Esparreguera2_EX_FED_ModelComplert</w:t>
            </w:r>
          </w:p>
        </w:tc>
      </w:tr>
      <w:tr w:rsidR="00A016AD" w:rsidRPr="00A443C1" w14:paraId="28CC98A5" w14:textId="77777777" w:rsidTr="00C16080">
        <w:trPr>
          <w:cantSplit/>
          <w:trHeight w:hRule="exact" w:val="463"/>
        </w:trPr>
        <w:tc>
          <w:tcPr>
            <w:tcW w:w="2134" w:type="dxa"/>
            <w:shd w:val="clear" w:color="auto" w:fill="9CC2E5" w:themeFill="accent1" w:themeFillTint="99"/>
            <w:vAlign w:val="center"/>
          </w:tcPr>
          <w:p w14:paraId="67EF3B34" w14:textId="34A83050" w:rsidR="00A016AD" w:rsidRPr="00A443C1" w:rsidRDefault="00A016AD" w:rsidP="00A016AD">
            <w:pPr>
              <w:pStyle w:val="N2"/>
              <w:ind w:left="0"/>
              <w:rPr>
                <w:rFonts w:eastAsia="Times New Roman" w:cs="Arial"/>
                <w:color w:val="000000"/>
                <w:szCs w:val="20"/>
                <w:lang w:eastAsia="ca-ES"/>
              </w:rPr>
            </w:pPr>
            <w:r w:rsidRPr="00A443C1">
              <w:rPr>
                <w:rFonts w:eastAsia="Times New Roman" w:cs="Arial"/>
                <w:color w:val="000000"/>
                <w:szCs w:val="20"/>
                <w:lang w:eastAsia="ca-ES"/>
              </w:rPr>
              <w:t>Codi actuació</w:t>
            </w:r>
          </w:p>
        </w:tc>
        <w:tc>
          <w:tcPr>
            <w:tcW w:w="697" w:type="dxa"/>
            <w:shd w:val="clear" w:color="auto" w:fill="9CC2E5" w:themeFill="accent1" w:themeFillTint="99"/>
            <w:vAlign w:val="center"/>
          </w:tcPr>
          <w:p w14:paraId="5FBF3106" w14:textId="74072527" w:rsidR="00A016AD" w:rsidRPr="00A443C1" w:rsidRDefault="00A016AD" w:rsidP="00A016AD">
            <w:pPr>
              <w:pStyle w:val="N2"/>
              <w:ind w:left="0"/>
              <w:rPr>
                <w:rFonts w:eastAsia="Times New Roman" w:cs="Arial"/>
                <w:color w:val="000000"/>
                <w:szCs w:val="20"/>
                <w:lang w:eastAsia="ca-ES"/>
              </w:rPr>
            </w:pPr>
            <w:r w:rsidRPr="00A443C1">
              <w:rPr>
                <w:rFonts w:eastAsia="Times New Roman" w:cs="Arial"/>
                <w:color w:val="000000"/>
                <w:szCs w:val="20"/>
                <w:lang w:eastAsia="ca-ES"/>
              </w:rPr>
              <w:t>Fase</w:t>
            </w:r>
          </w:p>
        </w:tc>
        <w:tc>
          <w:tcPr>
            <w:tcW w:w="986" w:type="dxa"/>
            <w:shd w:val="clear" w:color="auto" w:fill="9CC2E5" w:themeFill="accent1" w:themeFillTint="99"/>
            <w:vAlign w:val="center"/>
          </w:tcPr>
          <w:p w14:paraId="44C8AC0A" w14:textId="361A985E" w:rsidR="00A016AD" w:rsidRPr="00A443C1" w:rsidRDefault="00A016AD" w:rsidP="00A016AD">
            <w:pPr>
              <w:pStyle w:val="N2"/>
              <w:ind w:left="0"/>
              <w:rPr>
                <w:rFonts w:eastAsia="Times New Roman" w:cs="Arial"/>
                <w:color w:val="000000"/>
                <w:szCs w:val="20"/>
                <w:lang w:eastAsia="ca-ES"/>
              </w:rPr>
            </w:pPr>
            <w:r w:rsidRPr="00A443C1">
              <w:rPr>
                <w:rFonts w:eastAsia="Times New Roman" w:cs="Arial"/>
                <w:color w:val="000000"/>
                <w:szCs w:val="20"/>
                <w:lang w:eastAsia="ca-ES"/>
              </w:rPr>
              <w:t>Disciplina</w:t>
            </w:r>
          </w:p>
        </w:tc>
        <w:tc>
          <w:tcPr>
            <w:tcW w:w="1624" w:type="dxa"/>
            <w:shd w:val="clear" w:color="auto" w:fill="9CC2E5" w:themeFill="accent1" w:themeFillTint="99"/>
            <w:vAlign w:val="center"/>
          </w:tcPr>
          <w:p w14:paraId="617CD4F2" w14:textId="7680DE3F" w:rsidR="00A016AD" w:rsidRPr="00A443C1" w:rsidRDefault="00A016AD" w:rsidP="00A016AD">
            <w:pPr>
              <w:pStyle w:val="N2"/>
              <w:ind w:left="0"/>
              <w:rPr>
                <w:rFonts w:eastAsia="Times New Roman" w:cs="Arial"/>
                <w:color w:val="000000"/>
                <w:szCs w:val="20"/>
                <w:lang w:eastAsia="ca-ES"/>
              </w:rPr>
            </w:pPr>
            <w:r w:rsidRPr="00A443C1">
              <w:rPr>
                <w:rFonts w:eastAsia="Times New Roman" w:cs="Arial"/>
                <w:color w:val="000000"/>
                <w:szCs w:val="20"/>
                <w:lang w:eastAsia="ca-ES"/>
              </w:rPr>
              <w:t>Text Complementari</w:t>
            </w:r>
          </w:p>
        </w:tc>
        <w:tc>
          <w:tcPr>
            <w:tcW w:w="3989" w:type="dxa"/>
            <w:shd w:val="clear" w:color="auto" w:fill="9CC2E5" w:themeFill="accent1" w:themeFillTint="99"/>
            <w:vAlign w:val="center"/>
          </w:tcPr>
          <w:p w14:paraId="0D02358A" w14:textId="16095697" w:rsidR="00A016AD" w:rsidRPr="00A443C1" w:rsidRDefault="00A016AD" w:rsidP="00A016AD">
            <w:pPr>
              <w:pStyle w:val="N2"/>
              <w:ind w:left="0"/>
              <w:rPr>
                <w:rFonts w:eastAsia="Times New Roman" w:cs="Arial"/>
                <w:color w:val="000000"/>
                <w:szCs w:val="20"/>
                <w:lang w:eastAsia="ca-ES"/>
              </w:rPr>
            </w:pPr>
            <w:r w:rsidRPr="00A443C1">
              <w:rPr>
                <w:rFonts w:eastAsia="Times New Roman" w:cs="Arial"/>
                <w:color w:val="000000"/>
                <w:szCs w:val="20"/>
                <w:lang w:eastAsia="ca-ES"/>
              </w:rPr>
              <w:t>IFC</w:t>
            </w:r>
          </w:p>
        </w:tc>
      </w:tr>
      <w:tr w:rsidR="00A016AD" w:rsidRPr="00A443C1" w14:paraId="4531D4F0" w14:textId="77777777" w:rsidTr="00A016AD">
        <w:trPr>
          <w:cantSplit/>
          <w:trHeight w:hRule="exact" w:val="284"/>
        </w:trPr>
        <w:tc>
          <w:tcPr>
            <w:tcW w:w="2134" w:type="dxa"/>
            <w:vAlign w:val="center"/>
          </w:tcPr>
          <w:p w14:paraId="4C08BD8B" w14:textId="77777777" w:rsidR="00A016AD" w:rsidRPr="00A443C1" w:rsidRDefault="00A016AD" w:rsidP="00A016AD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F6-02_EB-Esparreguera2</w:t>
            </w:r>
          </w:p>
        </w:tc>
        <w:tc>
          <w:tcPr>
            <w:tcW w:w="697" w:type="dxa"/>
            <w:vAlign w:val="bottom"/>
          </w:tcPr>
          <w:p w14:paraId="065C61E7" w14:textId="1ABE79D8" w:rsidR="00A016AD" w:rsidRPr="00A443C1" w:rsidRDefault="00A016AD" w:rsidP="00A016AD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EX</w:t>
            </w:r>
          </w:p>
        </w:tc>
        <w:tc>
          <w:tcPr>
            <w:tcW w:w="986" w:type="dxa"/>
            <w:vAlign w:val="bottom"/>
          </w:tcPr>
          <w:p w14:paraId="21249DAE" w14:textId="11E9B8BA" w:rsidR="00A016AD" w:rsidRPr="00A443C1" w:rsidRDefault="00A016AD" w:rsidP="00A016AD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FED</w:t>
            </w:r>
          </w:p>
        </w:tc>
        <w:tc>
          <w:tcPr>
            <w:tcW w:w="1624" w:type="dxa"/>
            <w:vAlign w:val="bottom"/>
          </w:tcPr>
          <w:p w14:paraId="14C1EFFC" w14:textId="63C3BF5B" w:rsidR="00A016AD" w:rsidRPr="00A443C1" w:rsidRDefault="00A016AD" w:rsidP="00A016AD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ModelComplert</w:t>
            </w:r>
          </w:p>
        </w:tc>
        <w:tc>
          <w:tcPr>
            <w:tcW w:w="3989" w:type="dxa"/>
            <w:vAlign w:val="bottom"/>
          </w:tcPr>
          <w:p w14:paraId="6F204CDE" w14:textId="41370F2F" w:rsidR="00A016AD" w:rsidRPr="00A443C1" w:rsidRDefault="00A016AD" w:rsidP="00A016AD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F6-02_EB-Esparreguera2_EX_FED_ModelComplert</w:t>
            </w:r>
          </w:p>
        </w:tc>
      </w:tr>
    </w:tbl>
    <w:p w14:paraId="6D65F830" w14:textId="77777777" w:rsidR="00002DAB" w:rsidRPr="00A443C1" w:rsidRDefault="00002DAB" w:rsidP="00F80440">
      <w:pPr>
        <w:pStyle w:val="N2"/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134"/>
        <w:gridCol w:w="697"/>
        <w:gridCol w:w="986"/>
        <w:gridCol w:w="1624"/>
        <w:gridCol w:w="3989"/>
      </w:tblGrid>
      <w:tr w:rsidR="00EC6272" w:rsidRPr="00A443C1" w14:paraId="567D0F14" w14:textId="77777777" w:rsidTr="00737796">
        <w:trPr>
          <w:cantSplit/>
          <w:trHeight w:hRule="exact" w:val="284"/>
        </w:trPr>
        <w:tc>
          <w:tcPr>
            <w:tcW w:w="9430" w:type="dxa"/>
            <w:gridSpan w:val="5"/>
            <w:shd w:val="clear" w:color="auto" w:fill="DEEAF6" w:themeFill="accent1" w:themeFillTint="33"/>
          </w:tcPr>
          <w:p w14:paraId="2BE6F621" w14:textId="77777777" w:rsidR="00EC6272" w:rsidRPr="00A443C1" w:rsidRDefault="00EC6272" w:rsidP="00737796">
            <w:pPr>
              <w:pStyle w:val="N2"/>
              <w:ind w:left="0"/>
            </w:pPr>
            <w:r w:rsidRPr="00A443C1">
              <w:t>Nadius</w:t>
            </w:r>
          </w:p>
        </w:tc>
      </w:tr>
      <w:tr w:rsidR="00EC6272" w:rsidRPr="00A443C1" w14:paraId="573C66CE" w14:textId="77777777" w:rsidTr="00737796">
        <w:trPr>
          <w:cantSplit/>
          <w:trHeight w:hRule="exact" w:val="567"/>
        </w:trPr>
        <w:tc>
          <w:tcPr>
            <w:tcW w:w="2235" w:type="dxa"/>
            <w:shd w:val="clear" w:color="auto" w:fill="9CC2E5" w:themeFill="accent1" w:themeFillTint="99"/>
          </w:tcPr>
          <w:p w14:paraId="16B849DC" w14:textId="77777777" w:rsidR="00EC6272" w:rsidRPr="00A443C1" w:rsidRDefault="00EC6272" w:rsidP="00737796">
            <w:pPr>
              <w:pStyle w:val="N2"/>
              <w:ind w:left="0"/>
            </w:pPr>
            <w:r w:rsidRPr="00A443C1">
              <w:t>Codi actuació</w:t>
            </w:r>
          </w:p>
        </w:tc>
        <w:tc>
          <w:tcPr>
            <w:tcW w:w="708" w:type="dxa"/>
            <w:shd w:val="clear" w:color="auto" w:fill="9CC2E5" w:themeFill="accent1" w:themeFillTint="99"/>
          </w:tcPr>
          <w:p w14:paraId="36F63D5C" w14:textId="77777777" w:rsidR="00EC6272" w:rsidRPr="00A443C1" w:rsidRDefault="00EC6272" w:rsidP="00737796">
            <w:pPr>
              <w:pStyle w:val="N2"/>
              <w:ind w:left="0"/>
            </w:pPr>
            <w:r w:rsidRPr="00A443C1">
              <w:t>Fase</w:t>
            </w:r>
          </w:p>
        </w:tc>
        <w:tc>
          <w:tcPr>
            <w:tcW w:w="993" w:type="dxa"/>
            <w:shd w:val="clear" w:color="auto" w:fill="9CC2E5" w:themeFill="accent1" w:themeFillTint="99"/>
          </w:tcPr>
          <w:p w14:paraId="1F9CD45B" w14:textId="77777777" w:rsidR="00EC6272" w:rsidRPr="00A443C1" w:rsidRDefault="00EC6272" w:rsidP="00737796">
            <w:pPr>
              <w:pStyle w:val="N2"/>
              <w:ind w:left="0"/>
            </w:pPr>
            <w:r w:rsidRPr="00A443C1">
              <w:t>Disciplina</w:t>
            </w:r>
          </w:p>
        </w:tc>
        <w:tc>
          <w:tcPr>
            <w:tcW w:w="1417" w:type="dxa"/>
            <w:shd w:val="clear" w:color="auto" w:fill="9CC2E5" w:themeFill="accent1" w:themeFillTint="99"/>
          </w:tcPr>
          <w:p w14:paraId="5E8B6A0B" w14:textId="77777777" w:rsidR="00EC6272" w:rsidRPr="00A443C1" w:rsidRDefault="00EC6272" w:rsidP="00737796">
            <w:pPr>
              <w:pStyle w:val="N2"/>
              <w:spacing w:after="0" w:line="240" w:lineRule="auto"/>
              <w:ind w:left="0"/>
            </w:pPr>
            <w:r w:rsidRPr="00A443C1">
              <w:t>Text Complementari</w:t>
            </w:r>
          </w:p>
        </w:tc>
        <w:tc>
          <w:tcPr>
            <w:tcW w:w="4077" w:type="dxa"/>
            <w:shd w:val="clear" w:color="auto" w:fill="9CC2E5" w:themeFill="accent1" w:themeFillTint="99"/>
          </w:tcPr>
          <w:p w14:paraId="257010AC" w14:textId="77777777" w:rsidR="00EC6272" w:rsidRPr="00A443C1" w:rsidRDefault="00EC6272" w:rsidP="00737796">
            <w:pPr>
              <w:pStyle w:val="N2"/>
              <w:ind w:left="0"/>
            </w:pPr>
            <w:r w:rsidRPr="00A443C1">
              <w:t>Nom complert</w:t>
            </w:r>
          </w:p>
        </w:tc>
      </w:tr>
      <w:tr w:rsidR="00EC6272" w:rsidRPr="00A443C1" w14:paraId="3BD11CBC" w14:textId="77777777" w:rsidTr="00737796">
        <w:trPr>
          <w:cantSplit/>
          <w:trHeight w:hRule="exact" w:val="284"/>
        </w:trPr>
        <w:tc>
          <w:tcPr>
            <w:tcW w:w="2235" w:type="dxa"/>
            <w:vAlign w:val="center"/>
          </w:tcPr>
          <w:p w14:paraId="4340E240" w14:textId="77777777" w:rsidR="00EC6272" w:rsidRPr="00A443C1" w:rsidRDefault="00EC6272" w:rsidP="00737796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F6-02_EB-Esparreguera2</w:t>
            </w:r>
          </w:p>
        </w:tc>
        <w:tc>
          <w:tcPr>
            <w:tcW w:w="708" w:type="dxa"/>
            <w:vAlign w:val="bottom"/>
          </w:tcPr>
          <w:p w14:paraId="2B347CEE" w14:textId="77777777" w:rsidR="00EC6272" w:rsidRPr="00A443C1" w:rsidRDefault="00EC6272" w:rsidP="00737796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EX</w:t>
            </w:r>
          </w:p>
        </w:tc>
        <w:tc>
          <w:tcPr>
            <w:tcW w:w="993" w:type="dxa"/>
            <w:vAlign w:val="bottom"/>
          </w:tcPr>
          <w:p w14:paraId="17A97B79" w14:textId="77777777" w:rsidR="00EC6272" w:rsidRPr="00A443C1" w:rsidRDefault="00EC6272" w:rsidP="00737796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OC</w:t>
            </w:r>
          </w:p>
        </w:tc>
        <w:tc>
          <w:tcPr>
            <w:tcW w:w="1417" w:type="dxa"/>
            <w:vAlign w:val="bottom"/>
          </w:tcPr>
          <w:p w14:paraId="5BF28F99" w14:textId="77777777" w:rsidR="00EC6272" w:rsidRPr="00A443C1" w:rsidRDefault="00EC6272" w:rsidP="00737796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Edificacions</w:t>
            </w:r>
          </w:p>
        </w:tc>
        <w:tc>
          <w:tcPr>
            <w:tcW w:w="4077" w:type="dxa"/>
            <w:vAlign w:val="bottom"/>
          </w:tcPr>
          <w:p w14:paraId="037BB4BB" w14:textId="77777777" w:rsidR="00EC6272" w:rsidRPr="00A443C1" w:rsidRDefault="00EC6272" w:rsidP="00737796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F6-02_EB-Esparreguera2_EX_OC_Edificacions</w:t>
            </w:r>
          </w:p>
        </w:tc>
      </w:tr>
      <w:tr w:rsidR="00EC6272" w:rsidRPr="00A443C1" w14:paraId="0AFC35DB" w14:textId="77777777" w:rsidTr="00737796">
        <w:trPr>
          <w:cantSplit/>
          <w:trHeight w:hRule="exact" w:val="284"/>
        </w:trPr>
        <w:tc>
          <w:tcPr>
            <w:tcW w:w="2235" w:type="dxa"/>
            <w:vAlign w:val="center"/>
          </w:tcPr>
          <w:p w14:paraId="604837FB" w14:textId="77777777" w:rsidR="00EC6272" w:rsidRPr="00A443C1" w:rsidRDefault="00EC6272" w:rsidP="00737796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F6-02_EB-Esparreguera2</w:t>
            </w:r>
          </w:p>
        </w:tc>
        <w:tc>
          <w:tcPr>
            <w:tcW w:w="708" w:type="dxa"/>
            <w:vAlign w:val="bottom"/>
          </w:tcPr>
          <w:p w14:paraId="4D98704C" w14:textId="77777777" w:rsidR="00EC6272" w:rsidRPr="00A443C1" w:rsidRDefault="00EC6272" w:rsidP="00737796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EX</w:t>
            </w:r>
          </w:p>
        </w:tc>
        <w:tc>
          <w:tcPr>
            <w:tcW w:w="993" w:type="dxa"/>
            <w:vAlign w:val="bottom"/>
          </w:tcPr>
          <w:p w14:paraId="6C1904D3" w14:textId="77777777" w:rsidR="00EC6272" w:rsidRPr="00A443C1" w:rsidRDefault="00EC6272" w:rsidP="00737796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OC</w:t>
            </w:r>
          </w:p>
        </w:tc>
        <w:tc>
          <w:tcPr>
            <w:tcW w:w="1417" w:type="dxa"/>
            <w:vAlign w:val="bottom"/>
          </w:tcPr>
          <w:p w14:paraId="16DAFE1A" w14:textId="77777777" w:rsidR="00EC6272" w:rsidRPr="00A443C1" w:rsidRDefault="00EC6272" w:rsidP="00737796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Diposits</w:t>
            </w:r>
          </w:p>
        </w:tc>
        <w:tc>
          <w:tcPr>
            <w:tcW w:w="4077" w:type="dxa"/>
            <w:vAlign w:val="bottom"/>
          </w:tcPr>
          <w:p w14:paraId="6A52F134" w14:textId="77777777" w:rsidR="00EC6272" w:rsidRPr="00A443C1" w:rsidRDefault="00EC6272" w:rsidP="00737796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F6-02_EB-Esparreguera2_EX_OC_Diposits</w:t>
            </w:r>
          </w:p>
        </w:tc>
      </w:tr>
      <w:tr w:rsidR="00EC6272" w:rsidRPr="00A443C1" w14:paraId="72781C00" w14:textId="77777777" w:rsidTr="00737796">
        <w:trPr>
          <w:cantSplit/>
          <w:trHeight w:hRule="exact" w:val="284"/>
        </w:trPr>
        <w:tc>
          <w:tcPr>
            <w:tcW w:w="2235" w:type="dxa"/>
            <w:vAlign w:val="center"/>
          </w:tcPr>
          <w:p w14:paraId="08AABD7F" w14:textId="77777777" w:rsidR="00EC6272" w:rsidRPr="00A443C1" w:rsidRDefault="00EC6272" w:rsidP="00737796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F6-02_EB-Esparreguera2</w:t>
            </w:r>
          </w:p>
        </w:tc>
        <w:tc>
          <w:tcPr>
            <w:tcW w:w="708" w:type="dxa"/>
            <w:vAlign w:val="bottom"/>
          </w:tcPr>
          <w:p w14:paraId="193467B0" w14:textId="77777777" w:rsidR="00EC6272" w:rsidRPr="00A443C1" w:rsidRDefault="00EC6272" w:rsidP="00737796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EX</w:t>
            </w:r>
          </w:p>
        </w:tc>
        <w:tc>
          <w:tcPr>
            <w:tcW w:w="993" w:type="dxa"/>
            <w:vAlign w:val="bottom"/>
          </w:tcPr>
          <w:p w14:paraId="0A7A8769" w14:textId="77777777" w:rsidR="00EC6272" w:rsidRPr="00A443C1" w:rsidRDefault="00EC6272" w:rsidP="00737796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URB</w:t>
            </w:r>
          </w:p>
        </w:tc>
        <w:tc>
          <w:tcPr>
            <w:tcW w:w="1417" w:type="dxa"/>
            <w:vAlign w:val="bottom"/>
          </w:tcPr>
          <w:p w14:paraId="19A96AAA" w14:textId="77777777" w:rsidR="00EC6272" w:rsidRPr="00A443C1" w:rsidRDefault="00EC6272" w:rsidP="00737796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Urbanitzacio</w:t>
            </w:r>
          </w:p>
        </w:tc>
        <w:tc>
          <w:tcPr>
            <w:tcW w:w="4077" w:type="dxa"/>
            <w:vAlign w:val="bottom"/>
          </w:tcPr>
          <w:p w14:paraId="136DB2FC" w14:textId="77777777" w:rsidR="00EC6272" w:rsidRPr="00A443C1" w:rsidRDefault="00EC6272" w:rsidP="00737796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F6-02_EB-Esparreguera2_EX_URB_Urbanitzacio</w:t>
            </w:r>
          </w:p>
        </w:tc>
      </w:tr>
      <w:tr w:rsidR="00EC6272" w:rsidRPr="00A443C1" w14:paraId="34B3AEDA" w14:textId="77777777" w:rsidTr="00737796">
        <w:trPr>
          <w:cantSplit/>
          <w:trHeight w:hRule="exact" w:val="284"/>
        </w:trPr>
        <w:tc>
          <w:tcPr>
            <w:tcW w:w="2235" w:type="dxa"/>
            <w:vAlign w:val="center"/>
          </w:tcPr>
          <w:p w14:paraId="04D71D85" w14:textId="77777777" w:rsidR="00EC6272" w:rsidRPr="00A443C1" w:rsidRDefault="00EC6272" w:rsidP="00737796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F6-02_EB-Esparreguera2</w:t>
            </w:r>
          </w:p>
        </w:tc>
        <w:tc>
          <w:tcPr>
            <w:tcW w:w="708" w:type="dxa"/>
            <w:vAlign w:val="bottom"/>
          </w:tcPr>
          <w:p w14:paraId="4B9431FC" w14:textId="77777777" w:rsidR="00EC6272" w:rsidRPr="00A443C1" w:rsidRDefault="00EC6272" w:rsidP="00737796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EX</w:t>
            </w:r>
          </w:p>
        </w:tc>
        <w:tc>
          <w:tcPr>
            <w:tcW w:w="993" w:type="dxa"/>
            <w:vAlign w:val="bottom"/>
          </w:tcPr>
          <w:p w14:paraId="0F4E7302" w14:textId="77777777" w:rsidR="00EC6272" w:rsidRPr="00A443C1" w:rsidRDefault="00EC6272" w:rsidP="00737796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MEP</w:t>
            </w:r>
          </w:p>
        </w:tc>
        <w:tc>
          <w:tcPr>
            <w:tcW w:w="1417" w:type="dxa"/>
            <w:vAlign w:val="bottom"/>
          </w:tcPr>
          <w:p w14:paraId="4F9EBAC3" w14:textId="77777777" w:rsidR="00EC6272" w:rsidRPr="00A443C1" w:rsidRDefault="00EC6272" w:rsidP="00737796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Equips</w:t>
            </w:r>
          </w:p>
        </w:tc>
        <w:tc>
          <w:tcPr>
            <w:tcW w:w="4077" w:type="dxa"/>
            <w:vAlign w:val="bottom"/>
          </w:tcPr>
          <w:p w14:paraId="176FBD09" w14:textId="77777777" w:rsidR="00EC6272" w:rsidRPr="00A443C1" w:rsidRDefault="00EC6272" w:rsidP="00737796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F6-02_EB-Esparreguera2_EX_MEP_Equips</w:t>
            </w:r>
          </w:p>
        </w:tc>
      </w:tr>
      <w:tr w:rsidR="00EC6272" w:rsidRPr="00A443C1" w14:paraId="3D1D39E4" w14:textId="77777777" w:rsidTr="00737796">
        <w:trPr>
          <w:cantSplit/>
          <w:trHeight w:hRule="exact" w:val="284"/>
        </w:trPr>
        <w:tc>
          <w:tcPr>
            <w:tcW w:w="2235" w:type="dxa"/>
            <w:vAlign w:val="center"/>
          </w:tcPr>
          <w:p w14:paraId="6C47BDF4" w14:textId="77777777" w:rsidR="00EC6272" w:rsidRPr="00A443C1" w:rsidRDefault="00EC6272" w:rsidP="00737796">
            <w:pPr>
              <w:pStyle w:val="N2"/>
              <w:ind w:left="0"/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F6-02_EB-Esparreguera2</w:t>
            </w:r>
          </w:p>
        </w:tc>
        <w:tc>
          <w:tcPr>
            <w:tcW w:w="708" w:type="dxa"/>
            <w:vAlign w:val="bottom"/>
          </w:tcPr>
          <w:p w14:paraId="174F34E7" w14:textId="77777777" w:rsidR="00EC6272" w:rsidRPr="00A443C1" w:rsidRDefault="00EC6272" w:rsidP="00737796">
            <w:pPr>
              <w:pStyle w:val="N2"/>
              <w:ind w:left="0"/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EX</w:t>
            </w:r>
          </w:p>
        </w:tc>
        <w:tc>
          <w:tcPr>
            <w:tcW w:w="993" w:type="dxa"/>
            <w:vAlign w:val="bottom"/>
          </w:tcPr>
          <w:p w14:paraId="54AD2DC0" w14:textId="77777777" w:rsidR="00EC6272" w:rsidRPr="00A443C1" w:rsidRDefault="00EC6272" w:rsidP="00737796">
            <w:pPr>
              <w:pStyle w:val="N2"/>
              <w:ind w:left="0"/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COO</w:t>
            </w:r>
          </w:p>
        </w:tc>
        <w:tc>
          <w:tcPr>
            <w:tcW w:w="1417" w:type="dxa"/>
            <w:vAlign w:val="bottom"/>
          </w:tcPr>
          <w:p w14:paraId="12C1028F" w14:textId="77777777" w:rsidR="00EC6272" w:rsidRPr="00A443C1" w:rsidRDefault="00EC6272" w:rsidP="00737796">
            <w:pPr>
              <w:pStyle w:val="N2"/>
              <w:ind w:left="0"/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Coordinacio</w:t>
            </w:r>
          </w:p>
        </w:tc>
        <w:tc>
          <w:tcPr>
            <w:tcW w:w="4077" w:type="dxa"/>
            <w:vAlign w:val="bottom"/>
          </w:tcPr>
          <w:p w14:paraId="118BD955" w14:textId="77777777" w:rsidR="00EC6272" w:rsidRPr="00A443C1" w:rsidRDefault="00EC6272" w:rsidP="00737796">
            <w:pPr>
              <w:pStyle w:val="N2"/>
              <w:ind w:left="0"/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F6-02_EB-Esparreguera2_EX_COO_Coordinacio</w:t>
            </w:r>
          </w:p>
        </w:tc>
      </w:tr>
      <w:tr w:rsidR="00EC6272" w:rsidRPr="00A443C1" w14:paraId="68E8E680" w14:textId="77777777" w:rsidTr="00737796">
        <w:trPr>
          <w:cantSplit/>
          <w:trHeight w:hRule="exact" w:val="439"/>
        </w:trPr>
        <w:tc>
          <w:tcPr>
            <w:tcW w:w="2235" w:type="dxa"/>
            <w:vAlign w:val="center"/>
          </w:tcPr>
          <w:p w14:paraId="2542B985" w14:textId="77777777" w:rsidR="00EC6272" w:rsidRPr="00A443C1" w:rsidRDefault="00EC6272" w:rsidP="00737796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F6-02_EB-Esparreguera2</w:t>
            </w:r>
          </w:p>
        </w:tc>
        <w:tc>
          <w:tcPr>
            <w:tcW w:w="708" w:type="dxa"/>
            <w:vAlign w:val="bottom"/>
          </w:tcPr>
          <w:p w14:paraId="0BD3E70E" w14:textId="77777777" w:rsidR="00EC6272" w:rsidRPr="00A443C1" w:rsidRDefault="00EC6272" w:rsidP="00737796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EX</w:t>
            </w:r>
          </w:p>
        </w:tc>
        <w:tc>
          <w:tcPr>
            <w:tcW w:w="993" w:type="dxa"/>
            <w:vAlign w:val="bottom"/>
          </w:tcPr>
          <w:p w14:paraId="5B53BF5A" w14:textId="77777777" w:rsidR="00EC6272" w:rsidRPr="00A443C1" w:rsidRDefault="00EC6272" w:rsidP="00737796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sz w:val="16"/>
                <w:szCs w:val="16"/>
              </w:rPr>
              <w:t>OC</w:t>
            </w:r>
          </w:p>
        </w:tc>
        <w:tc>
          <w:tcPr>
            <w:tcW w:w="1417" w:type="dxa"/>
            <w:vAlign w:val="bottom"/>
          </w:tcPr>
          <w:p w14:paraId="36E0D389" w14:textId="77777777" w:rsidR="00EC6272" w:rsidRPr="00A443C1" w:rsidRDefault="00EC6272" w:rsidP="00737796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JerarquiaDepartamental</w:t>
            </w:r>
          </w:p>
        </w:tc>
        <w:tc>
          <w:tcPr>
            <w:tcW w:w="4077" w:type="dxa"/>
            <w:vAlign w:val="bottom"/>
          </w:tcPr>
          <w:p w14:paraId="6A200190" w14:textId="77777777" w:rsidR="00EC6272" w:rsidRPr="00A443C1" w:rsidRDefault="00EC6272" w:rsidP="00737796">
            <w:pPr>
              <w:pStyle w:val="N2"/>
              <w:ind w:left="0"/>
              <w:rPr>
                <w:sz w:val="16"/>
                <w:szCs w:val="16"/>
              </w:rPr>
            </w:pPr>
            <w:r w:rsidRPr="00A443C1">
              <w:rPr>
                <w:rFonts w:eastAsia="Times New Roman" w:cs="Arial"/>
                <w:color w:val="000000"/>
                <w:sz w:val="16"/>
                <w:szCs w:val="16"/>
                <w:lang w:eastAsia="ca-ES"/>
              </w:rPr>
              <w:t>F6-02_EB-Esparreguera2_EX_OC_JerarquiaDepartamental</w:t>
            </w:r>
          </w:p>
        </w:tc>
      </w:tr>
    </w:tbl>
    <w:p w14:paraId="7D4F526A" w14:textId="77777777" w:rsidR="00B73CEB" w:rsidRPr="00A443C1" w:rsidRDefault="00B73CEB" w:rsidP="00F80440">
      <w:pPr>
        <w:pStyle w:val="N2"/>
      </w:pPr>
    </w:p>
    <w:p w14:paraId="216D0C23" w14:textId="77777777" w:rsidR="00EC6272" w:rsidRPr="00A443C1" w:rsidRDefault="00EC6272" w:rsidP="00F80440">
      <w:pPr>
        <w:pStyle w:val="N2"/>
      </w:pPr>
    </w:p>
    <w:p w14:paraId="4F7B19E9" w14:textId="77777777" w:rsidR="00EC6272" w:rsidRPr="00A443C1" w:rsidRDefault="00EC6272" w:rsidP="00F80440">
      <w:pPr>
        <w:pStyle w:val="N2"/>
      </w:pPr>
    </w:p>
    <w:p w14:paraId="727ED0C2" w14:textId="77777777" w:rsidR="00AB4321" w:rsidRPr="00A443C1" w:rsidRDefault="00AB4321" w:rsidP="00F80440">
      <w:pPr>
        <w:pStyle w:val="N2"/>
      </w:pPr>
    </w:p>
    <w:p w14:paraId="5ACF2186" w14:textId="5C68D6BA" w:rsidR="00833380" w:rsidRPr="00A443C1" w:rsidRDefault="00833380" w:rsidP="00833380">
      <w:pPr>
        <w:pStyle w:val="Ttulo2"/>
        <w:ind w:left="567" w:hanging="567"/>
      </w:pPr>
      <w:bookmarkStart w:id="11" w:name="_Toc142647249"/>
      <w:r w:rsidRPr="00A443C1">
        <w:lastRenderedPageBreak/>
        <w:t>ELS PLÀNOLS EXTRETS DELS MODELS</w:t>
      </w:r>
      <w:bookmarkEnd w:id="11"/>
      <w:r w:rsidRPr="00A443C1">
        <w:t xml:space="preserve"> </w:t>
      </w:r>
    </w:p>
    <w:p w14:paraId="57460A03" w14:textId="43B6AF6C" w:rsidR="00833380" w:rsidRPr="00A443C1" w:rsidRDefault="00833380" w:rsidP="00833380">
      <w:r w:rsidRPr="00A443C1">
        <w:t>Mostrem les dues llistes de plànols extrets dels models BIM d’Esparreguera 2, i que han estat paquetitzats en plànols de DIPÒSITS i plànols del BOMBAMENT.</w:t>
      </w:r>
    </w:p>
    <w:p w14:paraId="3085A52C" w14:textId="27F91AEC" w:rsidR="00304ABD" w:rsidRPr="00A443C1" w:rsidRDefault="00231B02" w:rsidP="00EE21EA">
      <w:r w:rsidRPr="00A443C1">
        <w:rPr>
          <w:noProof/>
          <w:lang w:val="es-ES" w:eastAsia="es-ES"/>
        </w:rPr>
        <w:drawing>
          <wp:anchor distT="0" distB="0" distL="114300" distR="114300" simplePos="0" relativeHeight="251658245" behindDoc="0" locked="0" layoutInCell="1" allowOverlap="1" wp14:anchorId="2CBB919F" wp14:editId="2BD8A813">
            <wp:simplePos x="0" y="0"/>
            <wp:positionH relativeFrom="column">
              <wp:posOffset>-119684</wp:posOffset>
            </wp:positionH>
            <wp:positionV relativeFrom="paragraph">
              <wp:posOffset>284785</wp:posOffset>
            </wp:positionV>
            <wp:extent cx="2691765" cy="3850640"/>
            <wp:effectExtent l="0" t="0" r="0" b="0"/>
            <wp:wrapSquare wrapText="bothSides"/>
            <wp:docPr id="53" name="Imagen 53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n 53" descr="Tabla&#10;&#10;Descripción generada automáticamente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691765" cy="3850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5E76" w:rsidRPr="00A443C1">
        <w:t>El següent llistat s’ha obtingut amb l’eina de Revit “</w:t>
      </w:r>
      <w:r w:rsidR="00AE746F" w:rsidRPr="00A443C1">
        <w:t>t</w:t>
      </w:r>
      <w:r w:rsidR="00085428" w:rsidRPr="00A443C1">
        <w:t>ablas de Planificación</w:t>
      </w:r>
      <w:r w:rsidR="00965E76" w:rsidRPr="00A443C1">
        <w:t>”.</w:t>
      </w:r>
    </w:p>
    <w:p w14:paraId="1DDA13EC" w14:textId="57F73CED" w:rsidR="00EE21EA" w:rsidRPr="00A443C1" w:rsidRDefault="00231B02" w:rsidP="00EE21EA">
      <w:r w:rsidRPr="00A443C1">
        <w:rPr>
          <w:noProof/>
          <w:lang w:val="es-ES" w:eastAsia="es-ES"/>
        </w:rPr>
        <w:drawing>
          <wp:anchor distT="0" distB="0" distL="114300" distR="114300" simplePos="0" relativeHeight="251658451" behindDoc="0" locked="0" layoutInCell="1" allowOverlap="1" wp14:anchorId="0633E979" wp14:editId="73D4E986">
            <wp:simplePos x="0" y="0"/>
            <wp:positionH relativeFrom="column">
              <wp:posOffset>401651</wp:posOffset>
            </wp:positionH>
            <wp:positionV relativeFrom="paragraph">
              <wp:posOffset>11100</wp:posOffset>
            </wp:positionV>
            <wp:extent cx="3115945" cy="3416300"/>
            <wp:effectExtent l="0" t="0" r="8255" b="0"/>
            <wp:wrapSquare wrapText="bothSides"/>
            <wp:docPr id="54" name="Imagen 54" descr="Interfaz de usuario gráfica,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n 54" descr="Interfaz de usuario gráfica, Tabla&#10;&#10;Descripción generada automáticamente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115945" cy="3416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EDD1AA" w14:textId="4E3F6E08" w:rsidR="00EE21EA" w:rsidRPr="00A443C1" w:rsidRDefault="00EE21EA" w:rsidP="00EE21EA"/>
    <w:p w14:paraId="1240729B" w14:textId="1E51A8B4" w:rsidR="00EE21EA" w:rsidRPr="00A443C1" w:rsidRDefault="00EE21EA" w:rsidP="00EE21EA"/>
    <w:p w14:paraId="30AF6D6F" w14:textId="3629B867" w:rsidR="00EE21EA" w:rsidRPr="00A443C1" w:rsidRDefault="00EE21EA" w:rsidP="00EE21EA"/>
    <w:p w14:paraId="6E400A6E" w14:textId="6F2D1D8C" w:rsidR="00EE21EA" w:rsidRPr="00A443C1" w:rsidRDefault="00EE21EA" w:rsidP="00EE21EA"/>
    <w:p w14:paraId="4843160B" w14:textId="5D43B524" w:rsidR="00EE21EA" w:rsidRPr="00A443C1" w:rsidRDefault="00EE21EA" w:rsidP="00EE21EA"/>
    <w:p w14:paraId="65B41984" w14:textId="5DEC5FD9" w:rsidR="00EE21EA" w:rsidRPr="00A443C1" w:rsidRDefault="00EE21EA" w:rsidP="00EE21EA"/>
    <w:p w14:paraId="34CCF295" w14:textId="4F6A745C" w:rsidR="00EE21EA" w:rsidRPr="00A443C1" w:rsidRDefault="00EE21EA" w:rsidP="00EE21EA"/>
    <w:p w14:paraId="41FEC610" w14:textId="0BFB3D09" w:rsidR="00EE21EA" w:rsidRPr="00A443C1" w:rsidRDefault="00EE21EA" w:rsidP="00EE21EA"/>
    <w:p w14:paraId="6B537B7E" w14:textId="0EDF23F4" w:rsidR="00EE21EA" w:rsidRPr="00A443C1" w:rsidRDefault="00EE21EA" w:rsidP="00EE21EA"/>
    <w:p w14:paraId="2172F473" w14:textId="0DCDB125" w:rsidR="00EE21EA" w:rsidRPr="00A443C1" w:rsidRDefault="00EE21EA" w:rsidP="00EE21EA"/>
    <w:p w14:paraId="2711845A" w14:textId="5869EAB6" w:rsidR="00EE21EA" w:rsidRPr="00A443C1" w:rsidRDefault="00EE21EA" w:rsidP="00EE21EA"/>
    <w:p w14:paraId="725E1E5B" w14:textId="77310364" w:rsidR="00EE21EA" w:rsidRPr="00A443C1" w:rsidRDefault="00EE21EA" w:rsidP="00EE21EA"/>
    <w:p w14:paraId="2E5C0CCA" w14:textId="6BC614E5" w:rsidR="00EE21EA" w:rsidRPr="00A443C1" w:rsidRDefault="00EE21EA" w:rsidP="00EE21EA"/>
    <w:p w14:paraId="20D956B2" w14:textId="77777777" w:rsidR="00EE21EA" w:rsidRPr="00A443C1" w:rsidRDefault="00EE21EA" w:rsidP="00EE21EA"/>
    <w:p w14:paraId="49B5507B" w14:textId="1BC95DCD" w:rsidR="00EE21EA" w:rsidRPr="00A443C1" w:rsidRDefault="00231B02" w:rsidP="00EE21EA">
      <w:r w:rsidRPr="00A443C1">
        <w:rPr>
          <w:noProof/>
          <w:lang w:val="es-ES" w:eastAsia="es-ES"/>
        </w:rPr>
        <w:drawing>
          <wp:anchor distT="0" distB="0" distL="114300" distR="114300" simplePos="0" relativeHeight="251658452" behindDoc="0" locked="0" layoutInCell="1" allowOverlap="1" wp14:anchorId="2B14F23F" wp14:editId="4A0FBB4E">
            <wp:simplePos x="0" y="0"/>
            <wp:positionH relativeFrom="column">
              <wp:posOffset>-140970</wp:posOffset>
            </wp:positionH>
            <wp:positionV relativeFrom="paragraph">
              <wp:posOffset>275895</wp:posOffset>
            </wp:positionV>
            <wp:extent cx="2341880" cy="3452495"/>
            <wp:effectExtent l="0" t="0" r="1270" b="0"/>
            <wp:wrapSquare wrapText="bothSides"/>
            <wp:docPr id="86300179" name="Imagen 86300179" descr="Imagen que contien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00179" name="Imagen 1" descr="Imagen que contiene Texto&#10;&#10;Descripción generada automáticamente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341880" cy="3452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5E76" w:rsidRPr="00A443C1">
        <w:t>I tot seguit mostrem el llistat tal i com el mostra el “</w:t>
      </w:r>
      <w:r w:rsidR="00085428" w:rsidRPr="00A443C1">
        <w:t>Nave</w:t>
      </w:r>
      <w:r w:rsidRPr="00A443C1">
        <w:t>gador de proyectos</w:t>
      </w:r>
      <w:r w:rsidR="00965E76" w:rsidRPr="00A443C1">
        <w:t>” de Revit:</w:t>
      </w:r>
    </w:p>
    <w:p w14:paraId="7E864EB1" w14:textId="1027A0A9" w:rsidR="00EE21EA" w:rsidRPr="00A443C1" w:rsidRDefault="00EE21EA" w:rsidP="00EE21EA"/>
    <w:p w14:paraId="16F06A3C" w14:textId="48ACF627" w:rsidR="008B3310" w:rsidRPr="00A443C1" w:rsidRDefault="00231B02" w:rsidP="00EE21EA">
      <w:r w:rsidRPr="00A443C1">
        <w:rPr>
          <w:noProof/>
          <w:lang w:val="es-ES" w:eastAsia="es-ES"/>
        </w:rPr>
        <w:drawing>
          <wp:anchor distT="0" distB="0" distL="114300" distR="114300" simplePos="0" relativeHeight="251658453" behindDoc="0" locked="0" layoutInCell="1" allowOverlap="1" wp14:anchorId="13E38690" wp14:editId="58918277">
            <wp:simplePos x="0" y="0"/>
            <wp:positionH relativeFrom="column">
              <wp:posOffset>940460</wp:posOffset>
            </wp:positionH>
            <wp:positionV relativeFrom="paragraph">
              <wp:posOffset>26009</wp:posOffset>
            </wp:positionV>
            <wp:extent cx="2743200" cy="2901315"/>
            <wp:effectExtent l="0" t="0" r="0" b="0"/>
            <wp:wrapSquare wrapText="bothSides"/>
            <wp:docPr id="440704607" name="Imagen 440704607" descr="Texto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704607" name="Imagen 1" descr="Texto&#10;&#10;Descripción generada automáticamente con confianza baja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901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1EA34B" w14:textId="77777777" w:rsidR="008B3310" w:rsidRPr="00A443C1" w:rsidRDefault="008B3310" w:rsidP="00EE21EA"/>
    <w:p w14:paraId="6F15EC17" w14:textId="77777777" w:rsidR="008B3310" w:rsidRPr="00A443C1" w:rsidRDefault="008B3310" w:rsidP="00EE21EA"/>
    <w:p w14:paraId="34326511" w14:textId="77777777" w:rsidR="008B3310" w:rsidRPr="00A443C1" w:rsidRDefault="008B3310" w:rsidP="00EE21EA"/>
    <w:p w14:paraId="74C3D2C0" w14:textId="77777777" w:rsidR="008B3310" w:rsidRPr="00A443C1" w:rsidRDefault="008B3310" w:rsidP="00EE21EA"/>
    <w:p w14:paraId="673AE636" w14:textId="77777777" w:rsidR="008B3310" w:rsidRPr="00A443C1" w:rsidRDefault="008B3310" w:rsidP="00EE21EA"/>
    <w:p w14:paraId="25AAD26B" w14:textId="77777777" w:rsidR="008B3310" w:rsidRPr="00A443C1" w:rsidRDefault="008B3310" w:rsidP="00EE21EA"/>
    <w:p w14:paraId="4836BFE6" w14:textId="560A6B74" w:rsidR="00587A2F" w:rsidRPr="00A443C1" w:rsidRDefault="001F1962" w:rsidP="00587A2F">
      <w:pPr>
        <w:pStyle w:val="Ttulo1"/>
        <w:ind w:left="426" w:hanging="432"/>
      </w:pPr>
      <w:bookmarkStart w:id="12" w:name="_Toc142647250"/>
      <w:r w:rsidRPr="00A443C1">
        <w:lastRenderedPageBreak/>
        <w:t>GENERACIÓ DE CONTINGUT BIM (i): MODELAT GEOMÈTRIC</w:t>
      </w:r>
      <w:bookmarkEnd w:id="12"/>
    </w:p>
    <w:p w14:paraId="62D6D9C5" w14:textId="567505D4" w:rsidR="00EE21EA" w:rsidRPr="00A443C1" w:rsidRDefault="00EE21EA" w:rsidP="001F1962"/>
    <w:p w14:paraId="05C6A4BD" w14:textId="4459354B" w:rsidR="001F1962" w:rsidRPr="00A443C1" w:rsidRDefault="25C46411" w:rsidP="001F1962">
      <w:pPr>
        <w:pStyle w:val="Ttulo2"/>
        <w:ind w:left="567" w:hanging="567"/>
      </w:pPr>
      <w:bookmarkStart w:id="13" w:name="_Toc142647251"/>
      <w:r w:rsidRPr="00A443C1">
        <w:t>MODEL DE COORDINACIÓ: GEOREFERENCIACIÓ</w:t>
      </w:r>
      <w:r w:rsidR="69C07BF2" w:rsidRPr="00A443C1">
        <w:t>,</w:t>
      </w:r>
      <w:r w:rsidRPr="00A443C1">
        <w:t xml:space="preserve"> </w:t>
      </w:r>
      <w:r w:rsidR="69C07BF2" w:rsidRPr="00A443C1">
        <w:t xml:space="preserve">NIVELLS </w:t>
      </w:r>
      <w:r w:rsidRPr="00A443C1">
        <w:t>I EIXOS</w:t>
      </w:r>
      <w:bookmarkEnd w:id="13"/>
    </w:p>
    <w:p w14:paraId="2E5AE74D" w14:textId="1CA37D4F" w:rsidR="00A232FF" w:rsidRPr="00A443C1" w:rsidRDefault="00A96508" w:rsidP="3E8C4AE1">
      <w:pPr>
        <w:pStyle w:val="N2"/>
        <w:rPr>
          <w:b/>
          <w:bCs/>
        </w:rPr>
      </w:pPr>
      <w:r w:rsidRPr="00A443C1">
        <w:rPr>
          <w:b/>
          <w:bCs/>
        </w:rPr>
        <w:t>GEOFEREN</w:t>
      </w:r>
      <w:r w:rsidR="00FF0EEB" w:rsidRPr="00A443C1">
        <w:rPr>
          <w:b/>
          <w:bCs/>
        </w:rPr>
        <w:t>CI</w:t>
      </w:r>
      <w:r w:rsidR="009478DB" w:rsidRPr="00A443C1">
        <w:rPr>
          <w:b/>
          <w:bCs/>
        </w:rPr>
        <w:t>ACI</w:t>
      </w:r>
      <w:r w:rsidR="00FF0EEB" w:rsidRPr="00A443C1">
        <w:rPr>
          <w:b/>
          <w:bCs/>
        </w:rPr>
        <w:t>Ó</w:t>
      </w:r>
    </w:p>
    <w:p w14:paraId="2A952048" w14:textId="72C82FD4" w:rsidR="00FF0EEB" w:rsidRPr="00A443C1" w:rsidRDefault="000D57C1" w:rsidP="3E8C4AE1">
      <w:pPr>
        <w:pStyle w:val="N2"/>
        <w:rPr>
          <w:b/>
          <w:bCs/>
        </w:rPr>
      </w:pPr>
      <w:r w:rsidRPr="00A443C1">
        <w:rPr>
          <w:noProof/>
          <w:lang w:val="es-ES" w:eastAsia="es-ES"/>
        </w:rPr>
        <w:drawing>
          <wp:inline distT="0" distB="0" distL="0" distR="0" wp14:anchorId="04DFCA96" wp14:editId="01D19C9B">
            <wp:extent cx="2209800" cy="1985298"/>
            <wp:effectExtent l="0" t="0" r="0" b="0"/>
            <wp:docPr id="453446185" name="Imagen 453446185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446185" name="Imagen 1" descr="Imagen que contiene Forma&#10;&#10;Descripción generada automáticamente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216538" cy="1991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B849C" w14:textId="77777777" w:rsidR="00FF0EEB" w:rsidRPr="00A443C1" w:rsidRDefault="00FF0EEB" w:rsidP="3E8C4AE1">
      <w:pPr>
        <w:pStyle w:val="N2"/>
        <w:rPr>
          <w:b/>
          <w:bCs/>
        </w:rPr>
      </w:pPr>
    </w:p>
    <w:p w14:paraId="7EA35AA3" w14:textId="77777777" w:rsidR="007A3743" w:rsidRPr="00A443C1" w:rsidRDefault="0035461A" w:rsidP="3E8C4AE1">
      <w:pPr>
        <w:pStyle w:val="N2"/>
      </w:pPr>
      <w:r w:rsidRPr="00A443C1">
        <w:t>Els models tindran d</w:t>
      </w:r>
      <w:r w:rsidR="00836526" w:rsidRPr="00A443C1">
        <w:t>os objectes amb forma piramidal que estaran geore</w:t>
      </w:r>
      <w:r w:rsidRPr="00A443C1">
        <w:t>ferencia</w:t>
      </w:r>
      <w:r w:rsidR="00A77A32" w:rsidRPr="00A443C1">
        <w:t>ts</w:t>
      </w:r>
      <w:r w:rsidRPr="00A443C1">
        <w:t>, com la que es mostra a la imatge</w:t>
      </w:r>
      <w:r w:rsidR="007307AD" w:rsidRPr="00A443C1">
        <w:t xml:space="preserve">. </w:t>
      </w:r>
      <w:r w:rsidR="00146C2C" w:rsidRPr="00A443C1">
        <w:t xml:space="preserve">Aquests objectes es replicaran en tots els models lliurats, i </w:t>
      </w:r>
      <w:r w:rsidRPr="00A443C1">
        <w:t xml:space="preserve"> serviran com a comprovació visual per </w:t>
      </w:r>
      <w:r w:rsidR="007A3743" w:rsidRPr="00A443C1">
        <w:t>tal de què</w:t>
      </w:r>
      <w:r w:rsidRPr="00A443C1">
        <w:t xml:space="preserve"> tots els mode</w:t>
      </w:r>
      <w:r w:rsidR="00B8795B" w:rsidRPr="00A443C1">
        <w:t>l</w:t>
      </w:r>
      <w:r w:rsidRPr="00A443C1">
        <w:t xml:space="preserve">s adquireixin </w:t>
      </w:r>
      <w:r w:rsidR="007A3743" w:rsidRPr="00A443C1">
        <w:t xml:space="preserve">les </w:t>
      </w:r>
      <w:r w:rsidRPr="00A443C1">
        <w:t>coordenades</w:t>
      </w:r>
      <w:r w:rsidR="007A3743" w:rsidRPr="00A443C1">
        <w:t xml:space="preserve"> correctes.</w:t>
      </w:r>
    </w:p>
    <w:p w14:paraId="5F3254C9" w14:textId="5C31D41E" w:rsidR="00FF0EEB" w:rsidRPr="00A443C1" w:rsidRDefault="007307AD" w:rsidP="3E8C4AE1">
      <w:pPr>
        <w:pStyle w:val="N2"/>
        <w:rPr>
          <w:b/>
          <w:bCs/>
        </w:rPr>
      </w:pPr>
      <w:r w:rsidRPr="00A443C1">
        <w:t xml:space="preserve"> </w:t>
      </w:r>
    </w:p>
    <w:p w14:paraId="6D8F10AD" w14:textId="65830880" w:rsidR="00FF0EEB" w:rsidRPr="00A443C1" w:rsidRDefault="00FF0EEB" w:rsidP="3E8C4AE1">
      <w:pPr>
        <w:pStyle w:val="N2"/>
        <w:rPr>
          <w:b/>
          <w:bCs/>
        </w:rPr>
      </w:pPr>
      <w:r w:rsidRPr="00A443C1">
        <w:rPr>
          <w:b/>
          <w:bCs/>
        </w:rPr>
        <w:t>NIVELLS</w:t>
      </w:r>
    </w:p>
    <w:p w14:paraId="6A656D19" w14:textId="52B132F8" w:rsidR="00A232FF" w:rsidRPr="00A443C1" w:rsidRDefault="00A232FF" w:rsidP="3E8C4AE1">
      <w:pPr>
        <w:pStyle w:val="N2"/>
      </w:pPr>
      <w:r w:rsidRPr="00A443C1">
        <w:t>Es defineix un primer nivell principal</w:t>
      </w:r>
      <w:r w:rsidR="0009155E" w:rsidRPr="00A443C1">
        <w:t xml:space="preserve"> N0-***</w:t>
      </w:r>
      <w:r w:rsidR="006E4838" w:rsidRPr="00A443C1">
        <w:t>, en el model exemple d’E</w:t>
      </w:r>
      <w:r w:rsidR="0009155E" w:rsidRPr="00A443C1">
        <w:t xml:space="preserve">sparrguera2 l’anomenem </w:t>
      </w:r>
      <w:r w:rsidR="00FC4DAE" w:rsidRPr="00A443C1">
        <w:t xml:space="preserve">N0-190, a partir del qual s’ha definit tots els nivells secundaris corresponents als diferents àmbits de la </w:t>
      </w:r>
      <w:r w:rsidR="00F55021" w:rsidRPr="00A443C1">
        <w:t>instal.lació.</w:t>
      </w:r>
    </w:p>
    <w:p w14:paraId="6ECFF01E" w14:textId="70683FD3" w:rsidR="3E8C4AE1" w:rsidRPr="00A443C1" w:rsidRDefault="00965E76" w:rsidP="3E8C4AE1">
      <w:pPr>
        <w:pStyle w:val="N2"/>
      </w:pPr>
      <w:r w:rsidRPr="00A443C1">
        <w:t xml:space="preserve">Mostrem tot seguit -a tall d’exemple- com han quedat identificats a l’eina Revit els nivells </w:t>
      </w:r>
      <w:r w:rsidR="00A232FF" w:rsidRPr="00A443C1">
        <w:t xml:space="preserve">secundaris a </w:t>
      </w:r>
      <w:r w:rsidRPr="00A443C1">
        <w:t>Esparre</w:t>
      </w:r>
      <w:r w:rsidR="00A232FF" w:rsidRPr="00A443C1">
        <w:t>guera 2:</w:t>
      </w:r>
    </w:p>
    <w:p w14:paraId="4E63CF60" w14:textId="5C8D21D5" w:rsidR="77559AC7" w:rsidRPr="00A443C1" w:rsidRDefault="004F17C5" w:rsidP="3E8C4AE1">
      <w:pPr>
        <w:pStyle w:val="N2"/>
      </w:pPr>
      <w:r w:rsidRPr="00A443C1">
        <w:rPr>
          <w:noProof/>
          <w:lang w:val="es-ES" w:eastAsia="es-ES"/>
        </w:rPr>
        <w:lastRenderedPageBreak/>
        <w:drawing>
          <wp:inline distT="0" distB="0" distL="0" distR="0" wp14:anchorId="731903F6" wp14:editId="376D56E0">
            <wp:extent cx="2743200" cy="3775100"/>
            <wp:effectExtent l="0" t="0" r="0" b="0"/>
            <wp:docPr id="27" name="Imagen 27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n 27" descr="Interfaz de usuario gráfica, Aplicación&#10;&#10;Descripción generada automáticamente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377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7FE6E" w14:textId="51756513" w:rsidR="007D533C" w:rsidRPr="00A443C1" w:rsidRDefault="007D533C" w:rsidP="00281D19">
      <w:pPr>
        <w:pStyle w:val="N2"/>
        <w:numPr>
          <w:ilvl w:val="0"/>
          <w:numId w:val="35"/>
        </w:numPr>
      </w:pPr>
      <w:r w:rsidRPr="00A443C1">
        <w:t>N</w:t>
      </w:r>
      <w:r w:rsidR="005A4701" w:rsidRPr="00A443C1">
        <w:t>S01</w:t>
      </w:r>
      <w:r w:rsidR="00B949F8" w:rsidRPr="00A443C1">
        <w:t xml:space="preserve">-Sala Auxiliar: </w:t>
      </w:r>
      <w:r w:rsidR="00B8795B" w:rsidRPr="00A443C1">
        <w:t>Nivell que es va utilitzar pe</w:t>
      </w:r>
      <w:r w:rsidR="00246450" w:rsidRPr="00A443C1">
        <w:t>l modelat</w:t>
      </w:r>
      <w:r w:rsidR="00B8795B" w:rsidRPr="00A443C1">
        <w:t xml:space="preserve"> dels elements de la Cambra de claus</w:t>
      </w:r>
      <w:r w:rsidR="00246450" w:rsidRPr="00A443C1">
        <w:t>.</w:t>
      </w:r>
    </w:p>
    <w:p w14:paraId="7370F64D" w14:textId="19BE448F" w:rsidR="00491084" w:rsidRPr="00A443C1" w:rsidRDefault="007A0BAA" w:rsidP="00281D19">
      <w:pPr>
        <w:pStyle w:val="N2"/>
        <w:numPr>
          <w:ilvl w:val="0"/>
          <w:numId w:val="35"/>
        </w:numPr>
      </w:pPr>
      <w:r>
        <w:t xml:space="preserve">NS02-Sala </w:t>
      </w:r>
      <w:r w:rsidR="00F23383">
        <w:t>D</w:t>
      </w:r>
      <w:r w:rsidR="5316E789">
        <w:t>i</w:t>
      </w:r>
      <w:r w:rsidR="00F23383">
        <w:t>p</w:t>
      </w:r>
      <w:r w:rsidR="004E4B8E">
        <w:t xml:space="preserve">òsit: </w:t>
      </w:r>
      <w:r w:rsidR="00F95C1A">
        <w:t>Nivell que es va utilitzar pe</w:t>
      </w:r>
      <w:r w:rsidR="00246450">
        <w:t>l modelat</w:t>
      </w:r>
      <w:r w:rsidR="00F95C1A">
        <w:t xml:space="preserve"> de l'estructura del dipòsit principal</w:t>
      </w:r>
      <w:r w:rsidR="00246450">
        <w:t>.</w:t>
      </w:r>
    </w:p>
    <w:p w14:paraId="6E6392F4" w14:textId="4B7BAFE7" w:rsidR="00304171" w:rsidRPr="00A443C1" w:rsidRDefault="00EA3AB8" w:rsidP="00281D19">
      <w:pPr>
        <w:pStyle w:val="N2"/>
        <w:numPr>
          <w:ilvl w:val="0"/>
          <w:numId w:val="35"/>
        </w:numPr>
      </w:pPr>
      <w:r w:rsidRPr="00A443C1">
        <w:t>NS03</w:t>
      </w:r>
      <w:r w:rsidR="00D41FDD" w:rsidRPr="00A443C1">
        <w:t>-Sala Bombament</w:t>
      </w:r>
      <w:r w:rsidR="000E610E" w:rsidRPr="00A443C1">
        <w:t xml:space="preserve">: </w:t>
      </w:r>
      <w:r w:rsidR="00304171" w:rsidRPr="00A443C1">
        <w:t>Nivell que es va utilitzar pel modelat dels elements de la sala de bombament</w:t>
      </w:r>
      <w:r w:rsidR="00246450" w:rsidRPr="00A443C1">
        <w:t>.</w:t>
      </w:r>
    </w:p>
    <w:p w14:paraId="328AE3F6" w14:textId="698CDFF0" w:rsidR="000E610E" w:rsidRPr="00A443C1" w:rsidRDefault="000E610E" w:rsidP="00281D19">
      <w:pPr>
        <w:pStyle w:val="N2"/>
        <w:numPr>
          <w:ilvl w:val="0"/>
          <w:numId w:val="35"/>
        </w:numPr>
      </w:pPr>
      <w:r w:rsidRPr="00A443C1">
        <w:t>NS04-</w:t>
      </w:r>
      <w:r w:rsidR="008E5D49" w:rsidRPr="00A443C1">
        <w:t xml:space="preserve">Base </w:t>
      </w:r>
      <w:r w:rsidR="002267FA" w:rsidRPr="00A443C1">
        <w:t>Dipòsit</w:t>
      </w:r>
      <w:r w:rsidR="008336D4" w:rsidRPr="00A443C1">
        <w:t xml:space="preserve"> Principal</w:t>
      </w:r>
      <w:r w:rsidRPr="00A443C1">
        <w:t xml:space="preserve">: </w:t>
      </w:r>
      <w:r w:rsidR="0002357D" w:rsidRPr="00A443C1">
        <w:t>Nivell que es va utilitzar pel model</w:t>
      </w:r>
      <w:r w:rsidR="00246450" w:rsidRPr="00A443C1">
        <w:t>at</w:t>
      </w:r>
      <w:r w:rsidR="0002357D" w:rsidRPr="00A443C1">
        <w:t xml:space="preserve"> dels elements del dipòsit principal</w:t>
      </w:r>
      <w:r w:rsidR="00246450" w:rsidRPr="00A443C1">
        <w:t>.</w:t>
      </w:r>
    </w:p>
    <w:p w14:paraId="778CCD9B" w14:textId="7D1FA60B" w:rsidR="002451E9" w:rsidRPr="00A443C1" w:rsidRDefault="002451E9" w:rsidP="00281D19">
      <w:pPr>
        <w:pStyle w:val="N2"/>
        <w:numPr>
          <w:ilvl w:val="0"/>
          <w:numId w:val="35"/>
        </w:numPr>
      </w:pPr>
      <w:r w:rsidRPr="00A443C1">
        <w:t xml:space="preserve">NS05-Base Sala Cloració: </w:t>
      </w:r>
      <w:r w:rsidR="00786124" w:rsidRPr="00A443C1">
        <w:t>Nivell que es va utilitzar pel modelat dels elements de la sala de cloració</w:t>
      </w:r>
      <w:r w:rsidR="00246450" w:rsidRPr="00A443C1">
        <w:t>.</w:t>
      </w:r>
    </w:p>
    <w:p w14:paraId="552B55E8" w14:textId="157F7387" w:rsidR="000A6910" w:rsidRPr="00A443C1" w:rsidRDefault="000A6910" w:rsidP="00281D19">
      <w:pPr>
        <w:pStyle w:val="N2"/>
        <w:numPr>
          <w:ilvl w:val="0"/>
          <w:numId w:val="35"/>
        </w:numPr>
      </w:pPr>
      <w:r w:rsidRPr="00A443C1">
        <w:t xml:space="preserve">NS06-Sala Quadres </w:t>
      </w:r>
      <w:r w:rsidR="00CF311E" w:rsidRPr="00A443C1">
        <w:t>E</w:t>
      </w:r>
      <w:r w:rsidRPr="00A443C1">
        <w:t>l</w:t>
      </w:r>
      <w:r w:rsidR="00CF311E" w:rsidRPr="00A443C1">
        <w:t>è</w:t>
      </w:r>
      <w:r w:rsidRPr="00A443C1">
        <w:t xml:space="preserve">ctrics: </w:t>
      </w:r>
      <w:r w:rsidR="00477D49" w:rsidRPr="00A443C1">
        <w:t xml:space="preserve">Nivell que es va utilitzar pel modelat dels elements de </w:t>
      </w:r>
      <w:r w:rsidR="00810CE4" w:rsidRPr="00A443C1">
        <w:t>l’</w:t>
      </w:r>
      <w:r w:rsidR="00E33BA2" w:rsidRPr="00A443C1">
        <w:t>à</w:t>
      </w:r>
      <w:r w:rsidR="00810CE4" w:rsidRPr="00A443C1">
        <w:t>mbit on estan ubicats els quadres elèctrics</w:t>
      </w:r>
      <w:r w:rsidR="00B42E7A" w:rsidRPr="00A443C1">
        <w:t>.</w:t>
      </w:r>
    </w:p>
    <w:p w14:paraId="67CDE0C3" w14:textId="1531CEC7" w:rsidR="004738FC" w:rsidRPr="00A443C1" w:rsidRDefault="004738FC" w:rsidP="00281D19">
      <w:pPr>
        <w:pStyle w:val="N2"/>
        <w:numPr>
          <w:ilvl w:val="0"/>
          <w:numId w:val="35"/>
        </w:numPr>
      </w:pPr>
      <w:r w:rsidRPr="00A443C1">
        <w:t>NS07-Base Dip</w:t>
      </w:r>
      <w:r w:rsidR="00DB073F" w:rsidRPr="00A443C1">
        <w:t>òsit</w:t>
      </w:r>
      <w:r w:rsidRPr="00A443C1">
        <w:t xml:space="preserve"> </w:t>
      </w:r>
      <w:r w:rsidR="00777942" w:rsidRPr="00A443C1">
        <w:t>Auxiliar</w:t>
      </w:r>
      <w:r w:rsidRPr="00A443C1">
        <w:t xml:space="preserve">: </w:t>
      </w:r>
      <w:r w:rsidR="00882B49" w:rsidRPr="00A443C1">
        <w:t>Nivell que es va utilitzar pel modelat dels elements del dipòsit Auxiliar</w:t>
      </w:r>
      <w:r w:rsidR="00E33BA2" w:rsidRPr="00A443C1">
        <w:t>.</w:t>
      </w:r>
    </w:p>
    <w:p w14:paraId="65FD9D0D" w14:textId="73059F6E" w:rsidR="00C52C99" w:rsidRPr="00A443C1" w:rsidRDefault="00C52C99" w:rsidP="00281D19">
      <w:pPr>
        <w:pStyle w:val="N2"/>
        <w:numPr>
          <w:ilvl w:val="0"/>
          <w:numId w:val="35"/>
        </w:numPr>
      </w:pPr>
      <w:r w:rsidRPr="00A443C1">
        <w:t xml:space="preserve">NS01-Sala Auxiliar: </w:t>
      </w:r>
      <w:r w:rsidR="00385C36" w:rsidRPr="00A443C1">
        <w:t xml:space="preserve">Nivell que es va utilitzar pel modelat dels elements </w:t>
      </w:r>
      <w:r w:rsidR="00E33BA2" w:rsidRPr="00A443C1">
        <w:t>ubicats en</w:t>
      </w:r>
      <w:r w:rsidR="00385C36" w:rsidRPr="00A443C1">
        <w:t xml:space="preserve"> la Cambra de </w:t>
      </w:r>
      <w:r w:rsidR="00E33BA2" w:rsidRPr="00A443C1">
        <w:t>C</w:t>
      </w:r>
      <w:r w:rsidR="00385C36" w:rsidRPr="00A443C1">
        <w:t>laus</w:t>
      </w:r>
      <w:r w:rsidR="00E33BA2" w:rsidRPr="00A443C1">
        <w:t>.</w:t>
      </w:r>
    </w:p>
    <w:p w14:paraId="1AF5D7D6" w14:textId="6DE2F65A" w:rsidR="00331889" w:rsidRPr="00A443C1" w:rsidRDefault="00331889" w:rsidP="00C52C99">
      <w:pPr>
        <w:pStyle w:val="N2"/>
        <w:ind w:left="0"/>
        <w:rPr>
          <w:noProof/>
        </w:rPr>
      </w:pPr>
    </w:p>
    <w:p w14:paraId="1E682800" w14:textId="77777777" w:rsidR="00F50256" w:rsidRPr="00A443C1" w:rsidRDefault="00F50256" w:rsidP="00C52C99">
      <w:pPr>
        <w:pStyle w:val="N2"/>
        <w:ind w:left="0"/>
        <w:rPr>
          <w:noProof/>
        </w:rPr>
      </w:pPr>
    </w:p>
    <w:p w14:paraId="719D0676" w14:textId="77777777" w:rsidR="00F50256" w:rsidRPr="00A443C1" w:rsidRDefault="00F50256" w:rsidP="00C52C99">
      <w:pPr>
        <w:pStyle w:val="N2"/>
        <w:ind w:left="0"/>
        <w:rPr>
          <w:noProof/>
        </w:rPr>
      </w:pPr>
    </w:p>
    <w:p w14:paraId="1AEA5B20" w14:textId="77777777" w:rsidR="00F50256" w:rsidRPr="00A443C1" w:rsidRDefault="00F50256" w:rsidP="00C52C99">
      <w:pPr>
        <w:pStyle w:val="N2"/>
        <w:ind w:left="0"/>
        <w:rPr>
          <w:noProof/>
        </w:rPr>
      </w:pPr>
    </w:p>
    <w:p w14:paraId="162B64F9" w14:textId="77777777" w:rsidR="00F50256" w:rsidRPr="00A443C1" w:rsidRDefault="00F50256" w:rsidP="00C52C99">
      <w:pPr>
        <w:pStyle w:val="N2"/>
        <w:ind w:left="0"/>
        <w:rPr>
          <w:noProof/>
        </w:rPr>
      </w:pPr>
    </w:p>
    <w:p w14:paraId="76F80EE1" w14:textId="77777777" w:rsidR="00F50256" w:rsidRPr="00A443C1" w:rsidRDefault="00F50256" w:rsidP="00C52C99">
      <w:pPr>
        <w:pStyle w:val="N2"/>
        <w:ind w:left="0"/>
        <w:rPr>
          <w:noProof/>
        </w:rPr>
      </w:pPr>
    </w:p>
    <w:p w14:paraId="62648D3D" w14:textId="099511AB" w:rsidR="00A8254A" w:rsidRPr="00A443C1" w:rsidRDefault="008E1DD3" w:rsidP="00A8254A">
      <w:pPr>
        <w:pStyle w:val="N2"/>
        <w:ind w:left="0"/>
        <w:rPr>
          <w:noProof/>
        </w:rPr>
      </w:pPr>
      <w:r w:rsidRPr="00A443C1">
        <w:rPr>
          <w:noProof/>
          <w:lang w:val="es-ES" w:eastAsia="es-ES"/>
        </w:rPr>
        <w:lastRenderedPageBreak/>
        <w:drawing>
          <wp:anchor distT="0" distB="0" distL="114300" distR="114300" simplePos="0" relativeHeight="251658364" behindDoc="0" locked="0" layoutInCell="1" allowOverlap="1" wp14:anchorId="5B0BDB64" wp14:editId="641C8444">
            <wp:simplePos x="0" y="0"/>
            <wp:positionH relativeFrom="column">
              <wp:posOffset>60325</wp:posOffset>
            </wp:positionH>
            <wp:positionV relativeFrom="paragraph">
              <wp:posOffset>706120</wp:posOffset>
            </wp:positionV>
            <wp:extent cx="5454650" cy="1907540"/>
            <wp:effectExtent l="0" t="0" r="0" b="0"/>
            <wp:wrapSquare wrapText="bothSides"/>
            <wp:docPr id="2107557423" name="Imagen 2107557423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23" name="Imagen 2107557423" descr="Diagrama&#10;&#10;Descripción generada automáticamente"/>
                    <pic:cNvPicPr/>
                  </pic:nvPicPr>
                  <pic:blipFill rotWithShape="1">
                    <a:blip r:embed="rId52"/>
                    <a:srcRect l="6765" t="9690"/>
                    <a:stretch/>
                  </pic:blipFill>
                  <pic:spPr bwMode="auto">
                    <a:xfrm>
                      <a:off x="0" y="0"/>
                      <a:ext cx="5454650" cy="1907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A8254A" w:rsidRPr="00A443C1">
        <w:rPr>
          <w:noProof/>
        </w:rPr>
        <w:t>Mostrem tot seguit unes imatges d’on corresponen aquests nivells en els models BIM:</w:t>
      </w:r>
    </w:p>
    <w:p w14:paraId="6AAE8DEE" w14:textId="2A473A51" w:rsidR="00491084" w:rsidRPr="00A443C1" w:rsidRDefault="00DE171E" w:rsidP="00A8254A">
      <w:pPr>
        <w:pStyle w:val="N2"/>
        <w:ind w:left="0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243" behindDoc="0" locked="0" layoutInCell="1" allowOverlap="1" wp14:anchorId="1FFF2934" wp14:editId="6B5DD57E">
            <wp:simplePos x="0" y="0"/>
            <wp:positionH relativeFrom="column">
              <wp:posOffset>-1270</wp:posOffset>
            </wp:positionH>
            <wp:positionV relativeFrom="paragraph">
              <wp:posOffset>2712546</wp:posOffset>
            </wp:positionV>
            <wp:extent cx="5850890" cy="1598930"/>
            <wp:effectExtent l="0" t="0" r="0" b="1270"/>
            <wp:wrapSquare wrapText="bothSides"/>
            <wp:docPr id="2107557477" name="Imagen 2107557477" descr="Interfaz de usuario gráfica, Diagram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77" name="Imagen 2107557477" descr="Interfaz de usuario gráfica, Diagrama, Aplicación&#10;&#10;Descripción generada automáticamente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1598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1084" w:rsidRPr="00A443C1">
        <w:t>NS01-Sala Auxiliar: Nivell que es va utilitzar pel modelat dels elements de la Cambra de claus</w:t>
      </w:r>
      <w:r w:rsidR="00097EEC" w:rsidRPr="00A443C1">
        <w:t>.</w:t>
      </w:r>
    </w:p>
    <w:p w14:paraId="06B29211" w14:textId="4587D667" w:rsidR="00F50256" w:rsidRPr="00A443C1" w:rsidRDefault="00F50256" w:rsidP="00491084">
      <w:pPr>
        <w:pStyle w:val="N2"/>
        <w:rPr>
          <w:noProof/>
        </w:rPr>
      </w:pPr>
    </w:p>
    <w:p w14:paraId="2680C0F7" w14:textId="03BF5675" w:rsidR="00491084" w:rsidRPr="00A443C1" w:rsidRDefault="00491084" w:rsidP="00491084">
      <w:pPr>
        <w:pStyle w:val="N2"/>
      </w:pPr>
      <w:r w:rsidRPr="00A443C1">
        <w:t>NS02-Sala D</w:t>
      </w:r>
      <w:r w:rsidR="00097EEC" w:rsidRPr="00A443C1">
        <w:t>ipòsit</w:t>
      </w:r>
      <w:r w:rsidRPr="00A443C1">
        <w:t>: Nivell que es va utilitzar pel modelat de l'estructura del dipòsit principal</w:t>
      </w:r>
      <w:r w:rsidR="00FA7415" w:rsidRPr="00A443C1">
        <w:t>.</w:t>
      </w:r>
    </w:p>
    <w:p w14:paraId="41A192E9" w14:textId="31E779C7" w:rsidR="00C52C99" w:rsidRPr="00A443C1" w:rsidRDefault="00C52C99" w:rsidP="3E8C4AE1">
      <w:pPr>
        <w:pStyle w:val="N2"/>
      </w:pPr>
    </w:p>
    <w:p w14:paraId="49764224" w14:textId="339B11EE" w:rsidR="000B004D" w:rsidRPr="00A443C1" w:rsidRDefault="000B004D" w:rsidP="003D3FFD">
      <w:pPr>
        <w:pStyle w:val="N2"/>
      </w:pPr>
    </w:p>
    <w:p w14:paraId="4E1236E2" w14:textId="11583A28" w:rsidR="00491084" w:rsidRPr="00A443C1" w:rsidRDefault="00DE171E" w:rsidP="00491084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60" behindDoc="0" locked="0" layoutInCell="1" allowOverlap="1" wp14:anchorId="4727DD59" wp14:editId="295BC390">
            <wp:simplePos x="0" y="0"/>
            <wp:positionH relativeFrom="column">
              <wp:posOffset>270799</wp:posOffset>
            </wp:positionH>
            <wp:positionV relativeFrom="paragraph">
              <wp:posOffset>-2540</wp:posOffset>
            </wp:positionV>
            <wp:extent cx="5639350" cy="1558290"/>
            <wp:effectExtent l="0" t="0" r="0" b="3810"/>
            <wp:wrapSquare wrapText="bothSides"/>
            <wp:docPr id="2107557478" name="Imagen 2107557478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78" name="Imagen 2107557478" descr="Diagrama&#10;&#10;Descripción generada automáticamente"/>
                    <pic:cNvPicPr/>
                  </pic:nvPicPr>
                  <pic:blipFill rotWithShape="1">
                    <a:blip r:embed="rId54"/>
                    <a:srcRect l="3616"/>
                    <a:stretch/>
                  </pic:blipFill>
                  <pic:spPr bwMode="auto">
                    <a:xfrm>
                      <a:off x="0" y="0"/>
                      <a:ext cx="5639350" cy="1558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91084" w:rsidRPr="00A443C1">
        <w:t>NS03-Sala Bombament: Nivell que es va utilitzar pel modelat dels elements de la sala de bombament</w:t>
      </w:r>
      <w:r w:rsidR="00FA7415" w:rsidRPr="00A443C1">
        <w:t>.</w:t>
      </w:r>
    </w:p>
    <w:p w14:paraId="032B7E3B" w14:textId="2BD05891" w:rsidR="00786074" w:rsidRPr="00A443C1" w:rsidRDefault="00786074" w:rsidP="3E8C4AE1">
      <w:pPr>
        <w:pStyle w:val="N2"/>
      </w:pPr>
    </w:p>
    <w:p w14:paraId="4AB9A8A5" w14:textId="1798142C" w:rsidR="00947ED0" w:rsidRPr="00A443C1" w:rsidRDefault="00947ED0" w:rsidP="3E8C4AE1">
      <w:pPr>
        <w:pStyle w:val="N2"/>
      </w:pPr>
    </w:p>
    <w:p w14:paraId="036A7EA0" w14:textId="255B8772" w:rsidR="00CF01FC" w:rsidRPr="00A443C1" w:rsidRDefault="00DE171E" w:rsidP="3E8C4AE1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58" behindDoc="0" locked="0" layoutInCell="1" allowOverlap="1" wp14:anchorId="4367D90F" wp14:editId="0C249811">
            <wp:simplePos x="0" y="0"/>
            <wp:positionH relativeFrom="column">
              <wp:posOffset>270799</wp:posOffset>
            </wp:positionH>
            <wp:positionV relativeFrom="paragraph">
              <wp:posOffset>2251</wp:posOffset>
            </wp:positionV>
            <wp:extent cx="5850890" cy="1604645"/>
            <wp:effectExtent l="0" t="0" r="0" b="0"/>
            <wp:wrapSquare wrapText="bothSides"/>
            <wp:docPr id="2107557479" name="Imagen 2107557479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79" name="Imagen 2107557479" descr="Diagrama&#10;&#10;Descripción generada automáticamente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1604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3E09D9" w14:textId="4F109FA5" w:rsidR="00CF01FC" w:rsidRPr="00A443C1" w:rsidRDefault="00CF01FC" w:rsidP="3E8C4AE1">
      <w:pPr>
        <w:pStyle w:val="N2"/>
      </w:pPr>
    </w:p>
    <w:p w14:paraId="2978F694" w14:textId="573D088D" w:rsidR="00C23477" w:rsidRPr="00A443C1" w:rsidRDefault="00C23477" w:rsidP="00C23477">
      <w:pPr>
        <w:pStyle w:val="N2"/>
      </w:pPr>
      <w:r w:rsidRPr="00A443C1">
        <w:t>NS04-Base Dipòsit Principal: Nivell que es va utilitzar pel modelat dels elements del dipòsit principal</w:t>
      </w:r>
      <w:r w:rsidR="00FA7415" w:rsidRPr="00A443C1">
        <w:t>.</w:t>
      </w:r>
    </w:p>
    <w:p w14:paraId="65F22914" w14:textId="77777777" w:rsidR="00C52C99" w:rsidRPr="00A443C1" w:rsidRDefault="00C52C99" w:rsidP="3E8C4AE1">
      <w:pPr>
        <w:pStyle w:val="N2"/>
      </w:pPr>
    </w:p>
    <w:p w14:paraId="21566C6F" w14:textId="5102A63E" w:rsidR="004C667B" w:rsidRPr="00A443C1" w:rsidRDefault="008D437A" w:rsidP="004C667B">
      <w:pPr>
        <w:pStyle w:val="N2"/>
        <w:jc w:val="both"/>
      </w:pPr>
      <w:r w:rsidRPr="00A443C1">
        <w:rPr>
          <w:noProof/>
          <w:lang w:val="es-ES" w:eastAsia="es-ES"/>
        </w:rPr>
        <w:drawing>
          <wp:inline distT="0" distB="0" distL="0" distR="0" wp14:anchorId="6DB07967" wp14:editId="648E4518">
            <wp:extent cx="5850890" cy="418465"/>
            <wp:effectExtent l="0" t="0" r="0" b="635"/>
            <wp:docPr id="2107557480" name="Imagen 2107557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41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D3986" w14:textId="527A0771" w:rsidR="00C52C99" w:rsidRPr="00A443C1" w:rsidRDefault="00C23477" w:rsidP="004C667B">
      <w:pPr>
        <w:pStyle w:val="N2"/>
        <w:jc w:val="both"/>
      </w:pPr>
      <w:r w:rsidRPr="00A443C1">
        <w:t xml:space="preserve">El nivell principal és el nivell N0-190, a partir d'aquí es desenvolupen els nivells secundaris que són els que ajuden </w:t>
      </w:r>
      <w:r w:rsidR="00945C8D" w:rsidRPr="00A443C1">
        <w:t xml:space="preserve">en el procés de </w:t>
      </w:r>
      <w:r w:rsidRPr="00A443C1">
        <w:t>modelat dels diferents elements que co</w:t>
      </w:r>
      <w:r w:rsidR="00945C8D" w:rsidRPr="00A443C1">
        <w:t>nformaran els models.</w:t>
      </w:r>
    </w:p>
    <w:p w14:paraId="75E6E885" w14:textId="2A1FD37E" w:rsidR="00C35231" w:rsidRPr="00A443C1" w:rsidRDefault="00A46A4D" w:rsidP="004C667B">
      <w:pPr>
        <w:pStyle w:val="N2"/>
        <w:jc w:val="both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50" behindDoc="0" locked="0" layoutInCell="1" allowOverlap="1" wp14:anchorId="3C2D6E1A" wp14:editId="1BAA6AEE">
            <wp:simplePos x="0" y="0"/>
            <wp:positionH relativeFrom="column">
              <wp:posOffset>267335</wp:posOffset>
            </wp:positionH>
            <wp:positionV relativeFrom="paragraph">
              <wp:posOffset>3175</wp:posOffset>
            </wp:positionV>
            <wp:extent cx="5499100" cy="2255520"/>
            <wp:effectExtent l="0" t="0" r="6350" b="0"/>
            <wp:wrapSquare wrapText="bothSides"/>
            <wp:docPr id="2107557481" name="Imagen 2107557481" descr="Imagen que contiene 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81" name="Imagen 2107557481" descr="Imagen que contiene Gráfico&#10;&#10;Descripción generada automáticamente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499100" cy="2255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93420B" w14:textId="00259474" w:rsidR="00C52C99" w:rsidRPr="00A443C1" w:rsidRDefault="00C52C99" w:rsidP="004C667B">
      <w:pPr>
        <w:pStyle w:val="N2"/>
        <w:jc w:val="both"/>
      </w:pPr>
    </w:p>
    <w:p w14:paraId="1BE36439" w14:textId="6F06168E" w:rsidR="0014147E" w:rsidRPr="00A443C1" w:rsidRDefault="00BE1AA1" w:rsidP="0014147E">
      <w:pPr>
        <w:pStyle w:val="N2"/>
        <w:ind w:left="0"/>
        <w:jc w:val="both"/>
      </w:pPr>
      <w:r w:rsidRPr="00A443C1">
        <w:t>NS05-Base Sala Cloració: Nivell que es va utilitzar pe</w:t>
      </w:r>
      <w:r w:rsidR="00A8254A" w:rsidRPr="00A443C1">
        <w:t>l</w:t>
      </w:r>
      <w:r w:rsidRPr="00A443C1">
        <w:t xml:space="preserve"> modelat dels elements de la sala de cloració</w:t>
      </w:r>
      <w:r w:rsidR="00A8254A" w:rsidRPr="00A443C1">
        <w:t>.</w:t>
      </w:r>
    </w:p>
    <w:p w14:paraId="7BBEA258" w14:textId="30B1D410" w:rsidR="0014147E" w:rsidRPr="00A443C1" w:rsidRDefault="0014147E" w:rsidP="004C667B">
      <w:pPr>
        <w:pStyle w:val="N2"/>
        <w:jc w:val="both"/>
      </w:pPr>
    </w:p>
    <w:p w14:paraId="66DBC4CF" w14:textId="652C9FD1" w:rsidR="004B6965" w:rsidRPr="00A443C1" w:rsidRDefault="00E83593" w:rsidP="00BE1AA1">
      <w:pPr>
        <w:pStyle w:val="N2"/>
      </w:pPr>
      <w:r w:rsidRPr="00A443C1">
        <w:rPr>
          <w:noProof/>
          <w:lang w:val="es-ES" w:eastAsia="es-ES"/>
        </w:rPr>
        <w:lastRenderedPageBreak/>
        <w:drawing>
          <wp:anchor distT="0" distB="0" distL="114300" distR="114300" simplePos="0" relativeHeight="251658244" behindDoc="0" locked="0" layoutInCell="1" allowOverlap="1" wp14:anchorId="42210F22" wp14:editId="09D42D40">
            <wp:simplePos x="0" y="0"/>
            <wp:positionH relativeFrom="column">
              <wp:posOffset>2540</wp:posOffset>
            </wp:positionH>
            <wp:positionV relativeFrom="paragraph">
              <wp:posOffset>2582776</wp:posOffset>
            </wp:positionV>
            <wp:extent cx="5850890" cy="2221865"/>
            <wp:effectExtent l="0" t="0" r="0" b="6985"/>
            <wp:wrapSquare wrapText="bothSides"/>
            <wp:docPr id="2107557483" name="Imagen 2107557483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83" name="Imagen 2107557483" descr="Interfaz de usuario gráfica&#10;&#10;Descripción generada automáticamente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2221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B004D" w:rsidRPr="00A443C1">
        <w:rPr>
          <w:noProof/>
          <w:lang w:val="es-ES" w:eastAsia="es-ES"/>
        </w:rPr>
        <w:drawing>
          <wp:anchor distT="0" distB="0" distL="114300" distR="114300" simplePos="0" relativeHeight="251658459" behindDoc="0" locked="0" layoutInCell="1" allowOverlap="1" wp14:anchorId="394CB1CE" wp14:editId="72EA80CA">
            <wp:simplePos x="0" y="0"/>
            <wp:positionH relativeFrom="column">
              <wp:posOffset>-4156</wp:posOffset>
            </wp:positionH>
            <wp:positionV relativeFrom="paragraph">
              <wp:posOffset>-9468</wp:posOffset>
            </wp:positionV>
            <wp:extent cx="5850890" cy="1678940"/>
            <wp:effectExtent l="0" t="0" r="0" b="0"/>
            <wp:wrapSquare wrapText="bothSides"/>
            <wp:docPr id="2107557482" name="Imagen 2107557482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82" name="Imagen 2107557482" descr="Gráfico&#10;&#10;Descripción generada automáticamente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1678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D3FFD" w:rsidRPr="00A443C1">
        <w:t>N</w:t>
      </w:r>
      <w:r w:rsidR="00BE1AA1" w:rsidRPr="00A443C1">
        <w:t xml:space="preserve">S06-Sala Quadres Elèctrics: Nivell que es va utilitzar pel modelat armaris elèctrics, ET, equips de seguretat i salut i </w:t>
      </w:r>
      <w:r w:rsidR="004346F4" w:rsidRPr="00A443C1">
        <w:t>també la cambra higiènica</w:t>
      </w:r>
      <w:r w:rsidR="00BE1AA1" w:rsidRPr="00A443C1">
        <w:t>.</w:t>
      </w:r>
    </w:p>
    <w:p w14:paraId="6F1DC1FF" w14:textId="77777777" w:rsidR="004B6965" w:rsidRPr="00A443C1" w:rsidRDefault="004B6965" w:rsidP="003D3FFD">
      <w:pPr>
        <w:pStyle w:val="N2"/>
        <w:ind w:left="0"/>
        <w:jc w:val="both"/>
      </w:pPr>
    </w:p>
    <w:p w14:paraId="4777E0F6" w14:textId="59F93CA1" w:rsidR="004B6965" w:rsidRPr="00A443C1" w:rsidRDefault="00454166" w:rsidP="004C667B">
      <w:pPr>
        <w:pStyle w:val="N2"/>
        <w:jc w:val="both"/>
      </w:pPr>
      <w:r w:rsidRPr="00A443C1">
        <w:t>NS07-Base Dipòsit Auxiliar: Nivell que es va utilitzar pel modelat dels elements del dipòsit Auxiliar</w:t>
      </w:r>
      <w:r w:rsidR="00D969B0" w:rsidRPr="00A443C1">
        <w:t>.</w:t>
      </w:r>
    </w:p>
    <w:p w14:paraId="75A31077" w14:textId="77777777" w:rsidR="00E83593" w:rsidRPr="00A443C1" w:rsidRDefault="00E83593" w:rsidP="004C667B">
      <w:pPr>
        <w:pStyle w:val="N2"/>
        <w:jc w:val="both"/>
        <w:rPr>
          <w:b/>
        </w:rPr>
      </w:pPr>
    </w:p>
    <w:p w14:paraId="480F16E2" w14:textId="77777777" w:rsidR="00B53425" w:rsidRDefault="00B53425" w:rsidP="004C667B">
      <w:pPr>
        <w:pStyle w:val="N2"/>
        <w:jc w:val="both"/>
        <w:rPr>
          <w:b/>
          <w:bCs/>
        </w:rPr>
      </w:pPr>
    </w:p>
    <w:p w14:paraId="0D0D5D58" w14:textId="77777777" w:rsidR="00B53425" w:rsidRDefault="00B53425" w:rsidP="004C667B">
      <w:pPr>
        <w:pStyle w:val="N2"/>
        <w:jc w:val="both"/>
        <w:rPr>
          <w:b/>
          <w:bCs/>
        </w:rPr>
      </w:pPr>
    </w:p>
    <w:p w14:paraId="4D1ECEE9" w14:textId="77777777" w:rsidR="00B53425" w:rsidRDefault="00B53425" w:rsidP="004C667B">
      <w:pPr>
        <w:pStyle w:val="N2"/>
        <w:jc w:val="both"/>
        <w:rPr>
          <w:b/>
          <w:bCs/>
        </w:rPr>
      </w:pPr>
    </w:p>
    <w:p w14:paraId="112A8976" w14:textId="77777777" w:rsidR="00B53425" w:rsidRDefault="00B53425" w:rsidP="004C667B">
      <w:pPr>
        <w:pStyle w:val="N2"/>
        <w:jc w:val="both"/>
        <w:rPr>
          <w:b/>
          <w:bCs/>
        </w:rPr>
      </w:pPr>
    </w:p>
    <w:p w14:paraId="120617F4" w14:textId="77777777" w:rsidR="00B53425" w:rsidRDefault="00B53425" w:rsidP="004C667B">
      <w:pPr>
        <w:pStyle w:val="N2"/>
        <w:jc w:val="both"/>
        <w:rPr>
          <w:b/>
          <w:bCs/>
        </w:rPr>
      </w:pPr>
    </w:p>
    <w:p w14:paraId="19ACE0C4" w14:textId="77777777" w:rsidR="00B53425" w:rsidRDefault="00B53425" w:rsidP="004C667B">
      <w:pPr>
        <w:pStyle w:val="N2"/>
        <w:jc w:val="both"/>
        <w:rPr>
          <w:b/>
          <w:bCs/>
        </w:rPr>
      </w:pPr>
    </w:p>
    <w:p w14:paraId="21E6D282" w14:textId="77777777" w:rsidR="00B53425" w:rsidRDefault="00B53425" w:rsidP="004C667B">
      <w:pPr>
        <w:pStyle w:val="N2"/>
        <w:jc w:val="both"/>
        <w:rPr>
          <w:b/>
          <w:bCs/>
        </w:rPr>
      </w:pPr>
    </w:p>
    <w:p w14:paraId="71EBA352" w14:textId="77777777" w:rsidR="00B53425" w:rsidRDefault="00B53425" w:rsidP="004C667B">
      <w:pPr>
        <w:pStyle w:val="N2"/>
        <w:jc w:val="both"/>
        <w:rPr>
          <w:b/>
          <w:bCs/>
        </w:rPr>
      </w:pPr>
    </w:p>
    <w:p w14:paraId="35FD96C9" w14:textId="77777777" w:rsidR="00B53425" w:rsidRDefault="00B53425" w:rsidP="004C667B">
      <w:pPr>
        <w:pStyle w:val="N2"/>
        <w:jc w:val="both"/>
        <w:rPr>
          <w:b/>
          <w:bCs/>
        </w:rPr>
      </w:pPr>
    </w:p>
    <w:p w14:paraId="6072A798" w14:textId="77777777" w:rsidR="00B53425" w:rsidRDefault="00B53425" w:rsidP="004C667B">
      <w:pPr>
        <w:pStyle w:val="N2"/>
        <w:jc w:val="both"/>
        <w:rPr>
          <w:b/>
          <w:bCs/>
        </w:rPr>
      </w:pPr>
    </w:p>
    <w:p w14:paraId="67370EFA" w14:textId="6BF5DC4E" w:rsidR="00C35231" w:rsidRPr="00A443C1" w:rsidRDefault="0079110E" w:rsidP="004C667B">
      <w:pPr>
        <w:pStyle w:val="N2"/>
        <w:jc w:val="both"/>
        <w:rPr>
          <w:b/>
          <w:bCs/>
        </w:rPr>
      </w:pPr>
      <w:r w:rsidRPr="00A443C1">
        <w:rPr>
          <w:b/>
          <w:bCs/>
        </w:rPr>
        <w:t>EIXOS</w:t>
      </w:r>
    </w:p>
    <w:p w14:paraId="39F9F74F" w14:textId="5799A62B" w:rsidR="001E09EE" w:rsidRPr="00A443C1" w:rsidRDefault="001C0021" w:rsidP="004C667B">
      <w:pPr>
        <w:pStyle w:val="N2"/>
        <w:jc w:val="both"/>
      </w:pPr>
      <w:r w:rsidRPr="001C0021">
        <w:t>Els eixos s'utilitzen per a la gestió dels sistemes estructurals, aquests seran anomenats de manera numèrica i consecutiva</w:t>
      </w:r>
      <w:r w:rsidR="00590B02">
        <w:t>, tal i com mostrem en la imatge següent:</w:t>
      </w:r>
    </w:p>
    <w:p w14:paraId="7605883E" w14:textId="77777777" w:rsidR="001E09EE" w:rsidRDefault="001E09EE" w:rsidP="004C667B">
      <w:pPr>
        <w:pStyle w:val="N2"/>
        <w:jc w:val="both"/>
      </w:pPr>
    </w:p>
    <w:p w14:paraId="693B1AF5" w14:textId="72E4E73F" w:rsidR="00B53425" w:rsidRDefault="00B53425" w:rsidP="004C667B">
      <w:pPr>
        <w:pStyle w:val="N2"/>
        <w:jc w:val="both"/>
      </w:pPr>
      <w:r>
        <w:rPr>
          <w:noProof/>
          <w:lang w:val="es-ES" w:eastAsia="es-ES"/>
        </w:rPr>
        <w:drawing>
          <wp:inline distT="0" distB="0" distL="0" distR="0" wp14:anchorId="52884BE7" wp14:editId="155BD1DD">
            <wp:extent cx="5850890" cy="4937125"/>
            <wp:effectExtent l="0" t="0" r="0" b="0"/>
            <wp:docPr id="251793267" name="Imagen 251793267" descr="Diagrama, Dibujo de ingenierí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793267" name="Imagen 1" descr="Diagrama, Dibujo de ingeniería&#10;&#10;Descripción generada automáticamente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493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FB035" w14:textId="77777777" w:rsidR="00B53425" w:rsidRDefault="00B53425" w:rsidP="004C667B">
      <w:pPr>
        <w:pStyle w:val="N2"/>
        <w:jc w:val="both"/>
      </w:pPr>
    </w:p>
    <w:p w14:paraId="4F9864A8" w14:textId="77777777" w:rsidR="00B53425" w:rsidRDefault="00B53425" w:rsidP="004C667B">
      <w:pPr>
        <w:pStyle w:val="N2"/>
        <w:jc w:val="both"/>
      </w:pPr>
    </w:p>
    <w:p w14:paraId="3C484D0F" w14:textId="77777777" w:rsidR="00B53425" w:rsidRDefault="00B53425" w:rsidP="004C667B">
      <w:pPr>
        <w:pStyle w:val="N2"/>
        <w:jc w:val="both"/>
      </w:pPr>
    </w:p>
    <w:p w14:paraId="563DAEAD" w14:textId="77777777" w:rsidR="00B53425" w:rsidRDefault="00B53425" w:rsidP="004C667B">
      <w:pPr>
        <w:pStyle w:val="N2"/>
        <w:jc w:val="both"/>
      </w:pPr>
    </w:p>
    <w:p w14:paraId="4A2BCD21" w14:textId="77777777" w:rsidR="00B53425" w:rsidRDefault="00B53425" w:rsidP="004C667B">
      <w:pPr>
        <w:pStyle w:val="N2"/>
        <w:jc w:val="both"/>
      </w:pPr>
    </w:p>
    <w:p w14:paraId="2BE5D37F" w14:textId="3B182560" w:rsidR="001F1962" w:rsidRPr="00A443C1" w:rsidRDefault="25C46411" w:rsidP="001F1962">
      <w:pPr>
        <w:pStyle w:val="Ttulo2"/>
        <w:ind w:left="567" w:hanging="567"/>
      </w:pPr>
      <w:bookmarkStart w:id="14" w:name="_Toc142647252"/>
      <w:r w:rsidRPr="00A443C1">
        <w:lastRenderedPageBreak/>
        <w:t>MODELAT DE DISCIPLINES (I): OBRA CIVIL</w:t>
      </w:r>
      <w:bookmarkEnd w:id="14"/>
    </w:p>
    <w:p w14:paraId="0FC7BD69" w14:textId="16668FE3" w:rsidR="00D13061" w:rsidRPr="00A443C1" w:rsidRDefault="00FE54FD" w:rsidP="00882188">
      <w:pPr>
        <w:spacing w:line="240" w:lineRule="auto"/>
        <w:ind w:left="567"/>
        <w:rPr>
          <w:rFonts w:cstheme="minorBidi"/>
          <w:bCs/>
          <w:color w:val="000000" w:themeColor="text1"/>
          <w:kern w:val="24"/>
          <w:sz w:val="22"/>
        </w:rPr>
      </w:pPr>
      <w:r w:rsidRPr="00A443C1">
        <w:rPr>
          <w:rFonts w:cstheme="minorBidi"/>
          <w:bCs/>
          <w:color w:val="000000" w:themeColor="text1"/>
          <w:kern w:val="24"/>
          <w:sz w:val="22"/>
        </w:rPr>
        <w:t xml:space="preserve">Per tal de poder explicar </w:t>
      </w:r>
      <w:r w:rsidR="003025DB" w:rsidRPr="00A443C1">
        <w:rPr>
          <w:rFonts w:cstheme="minorBidi"/>
          <w:bCs/>
          <w:color w:val="000000" w:themeColor="text1"/>
          <w:kern w:val="24"/>
          <w:sz w:val="22"/>
        </w:rPr>
        <w:t xml:space="preserve">l’estratègia de modelat </w:t>
      </w:r>
      <w:r w:rsidR="005D4DD8" w:rsidRPr="00A443C1">
        <w:rPr>
          <w:rFonts w:cstheme="minorBidi"/>
          <w:bCs/>
          <w:color w:val="000000" w:themeColor="text1"/>
          <w:kern w:val="24"/>
          <w:sz w:val="22"/>
        </w:rPr>
        <w:t xml:space="preserve">amb l’eina </w:t>
      </w:r>
      <w:r w:rsidR="00A009E4" w:rsidRPr="00A443C1">
        <w:rPr>
          <w:rFonts w:cstheme="minorBidi"/>
          <w:bCs/>
          <w:color w:val="000000" w:themeColor="text1"/>
          <w:kern w:val="24"/>
          <w:sz w:val="22"/>
        </w:rPr>
        <w:t>Revit versió 2022</w:t>
      </w:r>
      <w:r w:rsidR="0047459F" w:rsidRPr="00A443C1">
        <w:rPr>
          <w:rFonts w:cstheme="minorBidi"/>
          <w:bCs/>
          <w:color w:val="000000" w:themeColor="text1"/>
          <w:kern w:val="24"/>
          <w:sz w:val="22"/>
        </w:rPr>
        <w:t xml:space="preserve">, </w:t>
      </w:r>
      <w:r w:rsidR="00C9418C" w:rsidRPr="00A443C1">
        <w:rPr>
          <w:rFonts w:cstheme="minorBidi"/>
          <w:bCs/>
          <w:color w:val="000000" w:themeColor="text1"/>
          <w:kern w:val="24"/>
          <w:sz w:val="22"/>
        </w:rPr>
        <w:t xml:space="preserve">detallarem com </w:t>
      </w:r>
      <w:r w:rsidR="00F257AF" w:rsidRPr="00A443C1">
        <w:rPr>
          <w:rFonts w:cstheme="minorBidi"/>
          <w:bCs/>
          <w:color w:val="000000" w:themeColor="text1"/>
          <w:kern w:val="24"/>
          <w:sz w:val="22"/>
        </w:rPr>
        <w:t xml:space="preserve">hem modelat </w:t>
      </w:r>
      <w:r w:rsidR="00E931D3" w:rsidRPr="00A443C1">
        <w:rPr>
          <w:rFonts w:cstheme="minorBidi"/>
          <w:bCs/>
          <w:color w:val="000000" w:themeColor="text1"/>
          <w:kern w:val="24"/>
          <w:sz w:val="22"/>
        </w:rPr>
        <w:t>per a cadascun dels sistemes constructius</w:t>
      </w:r>
      <w:r w:rsidR="00246ACF" w:rsidRPr="00A443C1">
        <w:rPr>
          <w:rFonts w:cstheme="minorBidi"/>
          <w:bCs/>
          <w:color w:val="000000" w:themeColor="text1"/>
          <w:kern w:val="24"/>
          <w:sz w:val="22"/>
        </w:rPr>
        <w:t xml:space="preserve">, ho </w:t>
      </w:r>
      <w:r w:rsidR="00BF52D3" w:rsidRPr="00A443C1">
        <w:rPr>
          <w:rFonts w:cstheme="minorBidi"/>
          <w:bCs/>
          <w:color w:val="000000" w:themeColor="text1"/>
          <w:kern w:val="24"/>
          <w:sz w:val="22"/>
        </w:rPr>
        <w:t>especificarem segmentant pe</w:t>
      </w:r>
      <w:r w:rsidR="00281C64" w:rsidRPr="00A443C1">
        <w:rPr>
          <w:rFonts w:cstheme="minorBidi"/>
          <w:bCs/>
          <w:color w:val="000000" w:themeColor="text1"/>
          <w:kern w:val="24"/>
          <w:sz w:val="22"/>
        </w:rPr>
        <w:t xml:space="preserve">l sistema classificador GuBIMclass i </w:t>
      </w:r>
      <w:r w:rsidR="008E6DDD" w:rsidRPr="00A443C1">
        <w:rPr>
          <w:rFonts w:cstheme="minorBidi"/>
          <w:bCs/>
          <w:color w:val="000000" w:themeColor="text1"/>
          <w:kern w:val="24"/>
          <w:sz w:val="22"/>
        </w:rPr>
        <w:t>relacionant amb la categoria de Revit emprada.</w:t>
      </w:r>
    </w:p>
    <w:p w14:paraId="2CAD0C16" w14:textId="77777777" w:rsidR="0047459F" w:rsidRPr="00A443C1" w:rsidRDefault="0047459F" w:rsidP="00882188">
      <w:pPr>
        <w:spacing w:line="240" w:lineRule="auto"/>
        <w:ind w:left="567"/>
        <w:rPr>
          <w:rFonts w:cstheme="minorBidi"/>
          <w:bCs/>
          <w:color w:val="000000" w:themeColor="text1"/>
          <w:kern w:val="24"/>
          <w:sz w:val="22"/>
        </w:rPr>
      </w:pPr>
    </w:p>
    <w:p w14:paraId="6B2B9B21" w14:textId="649469D5" w:rsidR="00882188" w:rsidRPr="00A443C1" w:rsidRDefault="00882188" w:rsidP="00882188">
      <w:pPr>
        <w:spacing w:line="240" w:lineRule="auto"/>
        <w:ind w:left="567"/>
        <w:rPr>
          <w:rFonts w:cstheme="minorBidi"/>
          <w:bCs/>
          <w:color w:val="000000" w:themeColor="text1"/>
          <w:kern w:val="24"/>
          <w:sz w:val="22"/>
        </w:rPr>
      </w:pPr>
      <w:r w:rsidRPr="00A443C1">
        <w:rPr>
          <w:rFonts w:cstheme="minorBidi"/>
          <w:bCs/>
          <w:color w:val="000000" w:themeColor="text1"/>
          <w:kern w:val="24"/>
          <w:sz w:val="22"/>
        </w:rPr>
        <w:t>20</w:t>
      </w:r>
      <w:r w:rsidRPr="00A443C1">
        <w:rPr>
          <w:rFonts w:cstheme="minorBidi"/>
          <w:bCs/>
          <w:color w:val="000000" w:themeColor="text1"/>
          <w:kern w:val="24"/>
          <w:sz w:val="22"/>
        </w:rPr>
        <w:tab/>
      </w:r>
      <w:r w:rsidRPr="00A443C1">
        <w:rPr>
          <w:rFonts w:cstheme="minorBidi"/>
          <w:bCs/>
          <w:color w:val="000000" w:themeColor="text1"/>
          <w:kern w:val="24"/>
          <w:sz w:val="22"/>
        </w:rPr>
        <w:tab/>
        <w:t>SISTEMA ESTRUCTURAL</w:t>
      </w:r>
    </w:p>
    <w:p w14:paraId="02EB3402" w14:textId="77777777" w:rsidR="00882188" w:rsidRPr="00A443C1" w:rsidRDefault="00882188" w:rsidP="00882188">
      <w:pPr>
        <w:spacing w:line="240" w:lineRule="auto"/>
        <w:ind w:left="567"/>
        <w:rPr>
          <w:rFonts w:cstheme="minorBidi"/>
          <w:bCs/>
          <w:color w:val="000000" w:themeColor="text1"/>
          <w:kern w:val="24"/>
          <w:sz w:val="22"/>
        </w:rPr>
      </w:pPr>
      <w:r w:rsidRPr="00A443C1">
        <w:rPr>
          <w:rFonts w:cstheme="minorBidi"/>
          <w:bCs/>
          <w:color w:val="000000" w:themeColor="text1"/>
          <w:kern w:val="24"/>
          <w:sz w:val="22"/>
        </w:rPr>
        <w:t>20.10</w:t>
      </w:r>
      <w:r w:rsidRPr="00A443C1">
        <w:rPr>
          <w:rFonts w:cstheme="minorBidi"/>
          <w:bCs/>
          <w:color w:val="000000" w:themeColor="text1"/>
          <w:kern w:val="24"/>
          <w:sz w:val="22"/>
        </w:rPr>
        <w:tab/>
      </w:r>
      <w:r w:rsidRPr="00A443C1">
        <w:rPr>
          <w:rFonts w:cstheme="minorBidi"/>
          <w:bCs/>
          <w:color w:val="000000" w:themeColor="text1"/>
          <w:kern w:val="24"/>
          <w:sz w:val="22"/>
        </w:rPr>
        <w:tab/>
        <w:t>FONAMENTS I CONTENCIÓ DE TERRES</w:t>
      </w:r>
    </w:p>
    <w:p w14:paraId="75108922" w14:textId="77777777" w:rsidR="00882188" w:rsidRPr="00A443C1" w:rsidRDefault="00882188" w:rsidP="002715E7">
      <w:pPr>
        <w:spacing w:line="240" w:lineRule="auto"/>
        <w:ind w:left="708" w:firstLine="708"/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STRUCTURAL FRAMING</w:t>
      </w:r>
    </w:p>
    <w:p w14:paraId="1669DCCF" w14:textId="60BAD7B9" w:rsidR="00882188" w:rsidRPr="00A443C1" w:rsidRDefault="00882188" w:rsidP="002715E7">
      <w:pPr>
        <w:spacing w:line="240" w:lineRule="auto"/>
        <w:ind w:left="1416"/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20.10.10.10</w:t>
      </w:r>
      <w:r w:rsidRPr="00A443C1">
        <w:rPr>
          <w:bCs/>
          <w:color w:val="000000" w:themeColor="text1"/>
          <w:kern w:val="24"/>
          <w:sz w:val="22"/>
        </w:rPr>
        <w:tab/>
        <w:t>TRAVES</w:t>
      </w:r>
    </w:p>
    <w:p w14:paraId="7648A39F" w14:textId="77777777" w:rsidR="00882188" w:rsidRPr="00A443C1" w:rsidRDefault="00882188" w:rsidP="002715E7">
      <w:pPr>
        <w:spacing w:line="240" w:lineRule="auto"/>
        <w:ind w:left="1416"/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20.10.30.10.50</w:t>
      </w:r>
      <w:r w:rsidRPr="00A443C1">
        <w:rPr>
          <w:bCs/>
          <w:color w:val="000000" w:themeColor="text1"/>
          <w:kern w:val="24"/>
          <w:sz w:val="22"/>
        </w:rPr>
        <w:tab/>
        <w:t>BIGA DE LLIGAT</w:t>
      </w:r>
    </w:p>
    <w:p w14:paraId="578449C5" w14:textId="77777777" w:rsidR="00D13061" w:rsidRPr="00A443C1" w:rsidRDefault="00D13061" w:rsidP="002715E7">
      <w:pPr>
        <w:spacing w:line="240" w:lineRule="auto"/>
        <w:ind w:left="1416"/>
        <w:rPr>
          <w:bCs/>
          <w:color w:val="000000" w:themeColor="text1"/>
          <w:kern w:val="24"/>
          <w:sz w:val="22"/>
        </w:rPr>
      </w:pPr>
    </w:p>
    <w:p w14:paraId="04A7900A" w14:textId="0ABDF1F8" w:rsidR="00114ED1" w:rsidRPr="00A443C1" w:rsidRDefault="00114ED1" w:rsidP="002715E7">
      <w:pPr>
        <w:ind w:left="720"/>
        <w:jc w:val="both"/>
        <w:rPr>
          <w:b/>
          <w:color w:val="000000" w:themeColor="text1"/>
          <w:kern w:val="24"/>
          <w:szCs w:val="20"/>
        </w:rPr>
      </w:pPr>
      <w:r w:rsidRPr="00A443C1">
        <w:rPr>
          <w:b/>
          <w:color w:val="000000" w:themeColor="text1"/>
          <w:kern w:val="24"/>
          <w:szCs w:val="20"/>
        </w:rPr>
        <w:t>• FAMÍLIA CAR</w:t>
      </w:r>
      <w:r w:rsidR="008E6DDD" w:rsidRPr="00A443C1">
        <w:rPr>
          <w:b/>
          <w:color w:val="000000" w:themeColor="text1"/>
          <w:kern w:val="24"/>
          <w:szCs w:val="20"/>
        </w:rPr>
        <w:t>REGABLE</w:t>
      </w:r>
      <w:r w:rsidRPr="00A443C1">
        <w:rPr>
          <w:b/>
          <w:color w:val="000000" w:themeColor="text1"/>
          <w:kern w:val="24"/>
          <w:szCs w:val="20"/>
        </w:rPr>
        <w:t>: es presenten 3 casos,</w:t>
      </w:r>
    </w:p>
    <w:p w14:paraId="25CDD8C0" w14:textId="51933384" w:rsidR="00114ED1" w:rsidRPr="00A443C1" w:rsidRDefault="003401B9" w:rsidP="00114ED1">
      <w:pPr>
        <w:ind w:left="720"/>
        <w:jc w:val="both"/>
        <w:rPr>
          <w:color w:val="000000" w:themeColor="text1"/>
          <w:kern w:val="24"/>
          <w:szCs w:val="20"/>
        </w:rPr>
      </w:pPr>
      <w:r w:rsidRPr="00A443C1">
        <w:rPr>
          <w:color w:val="000000" w:themeColor="text1"/>
          <w:kern w:val="24"/>
          <w:szCs w:val="20"/>
        </w:rPr>
        <w:t>E</w:t>
      </w:r>
      <w:r w:rsidR="00114ED1" w:rsidRPr="00A443C1">
        <w:rPr>
          <w:color w:val="000000" w:themeColor="text1"/>
          <w:kern w:val="24"/>
          <w:szCs w:val="20"/>
        </w:rPr>
        <w:t>s dupliquen les famílies que porta Revit per defecte a l'arbre de famílies, segons els requeriments.</w:t>
      </w:r>
    </w:p>
    <w:p w14:paraId="65010335" w14:textId="144E039C" w:rsidR="00114ED1" w:rsidRPr="00A443C1" w:rsidRDefault="003401B9" w:rsidP="00114ED1">
      <w:pPr>
        <w:ind w:left="720"/>
        <w:jc w:val="both"/>
        <w:rPr>
          <w:color w:val="000000" w:themeColor="text1"/>
          <w:kern w:val="24"/>
          <w:szCs w:val="20"/>
        </w:rPr>
      </w:pPr>
      <w:r w:rsidRPr="00A443C1">
        <w:rPr>
          <w:color w:val="000000" w:themeColor="text1"/>
          <w:kern w:val="24"/>
          <w:szCs w:val="20"/>
        </w:rPr>
        <w:t>E</w:t>
      </w:r>
      <w:r w:rsidR="00114ED1" w:rsidRPr="00A443C1">
        <w:rPr>
          <w:color w:val="000000" w:themeColor="text1"/>
          <w:kern w:val="24"/>
          <w:szCs w:val="20"/>
        </w:rPr>
        <w:t>s carreguen les famílies que Revit té a les carpetes externes, segons els requeriments.</w:t>
      </w:r>
    </w:p>
    <w:p w14:paraId="72E4F0B3" w14:textId="77777777" w:rsidR="00114ED1" w:rsidRPr="00A443C1" w:rsidRDefault="00114ED1" w:rsidP="00114ED1">
      <w:pPr>
        <w:ind w:left="720"/>
        <w:jc w:val="both"/>
        <w:rPr>
          <w:color w:val="000000" w:themeColor="text1"/>
          <w:kern w:val="24"/>
          <w:szCs w:val="20"/>
        </w:rPr>
      </w:pPr>
      <w:r w:rsidRPr="00A443C1">
        <w:rPr>
          <w:color w:val="000000" w:themeColor="text1"/>
          <w:kern w:val="24"/>
          <w:szCs w:val="20"/>
        </w:rPr>
        <w:t>Es modela una família nova utilitzant la plantilla de fonamentació estructural mètrica.</w:t>
      </w:r>
    </w:p>
    <w:p w14:paraId="2C5EF05C" w14:textId="53F30B2C" w:rsidR="00114ED1" w:rsidRPr="00A443C1" w:rsidRDefault="00114ED1" w:rsidP="00114ED1">
      <w:pPr>
        <w:ind w:left="720"/>
        <w:jc w:val="both"/>
        <w:rPr>
          <w:color w:val="000000" w:themeColor="text1"/>
          <w:kern w:val="24"/>
          <w:szCs w:val="20"/>
        </w:rPr>
      </w:pPr>
      <w:r w:rsidRPr="00A443C1">
        <w:rPr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305D0744" w14:textId="79A6CB2F" w:rsidR="00752037" w:rsidRPr="00A443C1" w:rsidRDefault="00752037" w:rsidP="00D50708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EDICIÓ A NIVELL D'EXEMPLAR PROPERTIES: ens oferirà les possibilitats d'edició o restricció a nivell d'exemplar.</w:t>
      </w:r>
    </w:p>
    <w:p w14:paraId="7BEC8EB8" w14:textId="04522019" w:rsidR="00752037" w:rsidRPr="00A443C1" w:rsidRDefault="00752037" w:rsidP="00D50708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3D2C32F0" w14:textId="46FD6B4D" w:rsidR="00752037" w:rsidRPr="00A443C1" w:rsidRDefault="00752037" w:rsidP="00D50708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SISTEMA DE CLASSIFICACIÓ A NIVELL D'EXEMPLAR PROPERTIES: a PROPERTIES\IDENTITY DATA revisem per confirmar si disposem dels paràmetres de classificació, si no disposem, els creem o els carreguem, a continuació, incloem els valors que indica el BEP. per exemple, implantem el valor per al paràmetre ACAT_l1-CodiGuBIMclass</w:t>
      </w:r>
    </w:p>
    <w:p w14:paraId="63AAF209" w14:textId="3DE83DC2" w:rsidR="00752037" w:rsidRPr="00A443C1" w:rsidRDefault="00752037" w:rsidP="00D50708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EDICIÓ A NIVELL DE TIPUS “TYPE PROPERTIES”: disposem de 3 nivells per a l'edició o restricció del tipus: Structural, Dimensions i Identity data</w:t>
      </w:r>
    </w:p>
    <w:p w14:paraId="30141CBC" w14:textId="44BCD89C" w:rsidR="00752037" w:rsidRPr="00A443C1" w:rsidRDefault="00752037" w:rsidP="00D50708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SISTEMA DE CLASSIFICACIÓ A NIVELL DE TIPUS: a TYPE PROPERTIES\IDENTITY DATA revisem per confirmar si disposem dels paràmetres de classificació, si no disposem els creem o els carreguem, a continuació, incloem els valors que indica el BEP.</w:t>
      </w:r>
    </w:p>
    <w:p w14:paraId="0E9F2D7E" w14:textId="02187A5F" w:rsidR="00752037" w:rsidRPr="00A443C1" w:rsidRDefault="00752037" w:rsidP="00D50708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MODELATGE: es defineixen 2 escenaris:</w:t>
      </w:r>
    </w:p>
    <w:p w14:paraId="0BA10269" w14:textId="77777777" w:rsidR="00752037" w:rsidRPr="00A443C1" w:rsidRDefault="00752037" w:rsidP="00D50708">
      <w:pPr>
        <w:ind w:left="720" w:firstLine="696"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o Modelar els elements utilitzant les reixetes definides pel projectista.</w:t>
      </w:r>
    </w:p>
    <w:p w14:paraId="14B841EF" w14:textId="3AE61C22" w:rsidR="008F0789" w:rsidRPr="00A443C1" w:rsidRDefault="00752037" w:rsidP="00D50708">
      <w:pPr>
        <w:pStyle w:val="N2"/>
        <w:ind w:left="1134" w:firstLine="282"/>
        <w:jc w:val="both"/>
        <w:rPr>
          <w:noProof/>
        </w:rPr>
      </w:pPr>
      <w:r w:rsidRPr="00A443C1">
        <w:rPr>
          <w:bCs/>
          <w:color w:val="000000" w:themeColor="text1"/>
          <w:kern w:val="24"/>
          <w:szCs w:val="20"/>
        </w:rPr>
        <w:t>o Modelar utilitzant informació aprovada pels responsables com a núvol de punts, plànols DWG, etc.</w:t>
      </w:r>
      <w:r w:rsidR="0030080D" w:rsidRPr="00A443C1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2F6E05C0" wp14:editId="10C186D2">
                <wp:simplePos x="0" y="0"/>
                <wp:positionH relativeFrom="column">
                  <wp:posOffset>-438564</wp:posOffset>
                </wp:positionH>
                <wp:positionV relativeFrom="paragraph">
                  <wp:posOffset>245220</wp:posOffset>
                </wp:positionV>
                <wp:extent cx="6291943" cy="5786120"/>
                <wp:effectExtent l="0" t="0" r="0" b="0"/>
                <wp:wrapNone/>
                <wp:docPr id="68" name="Cuadro de texto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91943" cy="578612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68A3BF9" w14:textId="20DD331C" w:rsidR="00737796" w:rsidRDefault="00737796" w:rsidP="0030080D">
                            <w:pPr>
                              <w:ind w:left="720"/>
                              <w:jc w:val="both"/>
                              <w:rPr>
                                <w:rFonts w:ascii="Calibri" w:hAnsi="Calibri"/>
                                <w:color w:val="000000" w:themeColor="text1"/>
                                <w:kern w:val="24"/>
                                <w:szCs w:val="20"/>
                                <w:lang w:val="es-ES"/>
                              </w:rPr>
                            </w:pP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F6E05C0" id="Cuadro de texto 68" o:spid="_x0000_s1027" type="#_x0000_t202" style="position:absolute;left:0;text-align:left;margin-left:-34.55pt;margin-top:19.3pt;width:495.45pt;height:455.6pt;z-index:25165824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" filled="f" stroked="f">
                <v:textbox style="mso-fit-shape-to-text:t">
                  <w:txbxContent>
                    <w:p w14:paraId="368A3BF9" w14:textId="20DD331C" w:rsidR="0030080D" w:rsidRDefault="0030080D" w:rsidP="0030080D">
                      <w:pPr>
                        <w:ind w:left="720"/>
                        <w:jc w:val="both"/>
                        <w:rPr>
                          <w:rFonts w:ascii="Calibri" w:hAnsi="Calibri"/>
                          <w:color w:val="000000" w:themeColor="text1"/>
                          <w:kern w:val="24"/>
                          <w:szCs w:val="20"/>
                          <w:lang w:val="es-E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E95EF00" w14:textId="77777777" w:rsidR="008F0789" w:rsidRPr="00A443C1" w:rsidRDefault="008F0789" w:rsidP="00E90730">
      <w:pPr>
        <w:pStyle w:val="N2"/>
        <w:rPr>
          <w:noProof/>
        </w:rPr>
      </w:pPr>
    </w:p>
    <w:p w14:paraId="6149862D" w14:textId="77777777" w:rsidR="007147DA" w:rsidRPr="00A443C1" w:rsidRDefault="007147DA" w:rsidP="00E90730">
      <w:pPr>
        <w:pStyle w:val="N2"/>
        <w:rPr>
          <w:noProof/>
        </w:rPr>
      </w:pPr>
    </w:p>
    <w:p w14:paraId="7F5EC61D" w14:textId="77777777" w:rsidR="007147DA" w:rsidRPr="00A443C1" w:rsidRDefault="007147DA" w:rsidP="00E90730">
      <w:pPr>
        <w:pStyle w:val="N2"/>
        <w:rPr>
          <w:noProof/>
        </w:rPr>
      </w:pPr>
    </w:p>
    <w:p w14:paraId="364BBBEC" w14:textId="49EAA2D5" w:rsidR="007147DA" w:rsidRPr="00A443C1" w:rsidRDefault="007147DA" w:rsidP="00E90730">
      <w:pPr>
        <w:pStyle w:val="N2"/>
      </w:pPr>
    </w:p>
    <w:p w14:paraId="04D421DC" w14:textId="0E380C64" w:rsidR="00D13061" w:rsidRPr="00A443C1" w:rsidRDefault="006B09D3" w:rsidP="00E90730">
      <w:pPr>
        <w:pStyle w:val="N2"/>
        <w:rPr>
          <w:noProof/>
        </w:rPr>
      </w:pPr>
      <w:r w:rsidRPr="00A443C1">
        <w:lastRenderedPageBreak/>
        <w:t>.</w:t>
      </w:r>
      <w:r w:rsidRPr="00A443C1">
        <w:rPr>
          <w:noProof/>
        </w:rPr>
        <w:t xml:space="preserve"> </w:t>
      </w:r>
    </w:p>
    <w:p w14:paraId="6F886A14" w14:textId="174019E5" w:rsidR="00B933E7" w:rsidRPr="00A443C1" w:rsidRDefault="007E4A8A" w:rsidP="00E90730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43" behindDoc="0" locked="0" layoutInCell="1" allowOverlap="1" wp14:anchorId="3201AE89" wp14:editId="6A5718C4">
            <wp:simplePos x="0" y="0"/>
            <wp:positionH relativeFrom="column">
              <wp:posOffset>-221615</wp:posOffset>
            </wp:positionH>
            <wp:positionV relativeFrom="paragraph">
              <wp:posOffset>-1270</wp:posOffset>
            </wp:positionV>
            <wp:extent cx="2604135" cy="2294890"/>
            <wp:effectExtent l="0" t="0" r="5715" b="0"/>
            <wp:wrapNone/>
            <wp:docPr id="66" name="Imagen 66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0A81453-A548-3576-AA7D-67A527F9A4D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n 66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0A81453-A548-3576-AA7D-67A527F9A4D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604135" cy="2294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A4532" w:rsidRPr="00A443C1">
        <w:rPr>
          <w:noProof/>
          <w:lang w:val="es-ES" w:eastAsia="es-ES"/>
        </w:rPr>
        <w:drawing>
          <wp:anchor distT="0" distB="0" distL="114300" distR="114300" simplePos="0" relativeHeight="251658271" behindDoc="0" locked="0" layoutInCell="1" allowOverlap="1" wp14:anchorId="52E34738" wp14:editId="747A4187">
            <wp:simplePos x="0" y="0"/>
            <wp:positionH relativeFrom="column">
              <wp:posOffset>2566717</wp:posOffset>
            </wp:positionH>
            <wp:positionV relativeFrom="paragraph">
              <wp:posOffset>5175</wp:posOffset>
            </wp:positionV>
            <wp:extent cx="3593465" cy="2294890"/>
            <wp:effectExtent l="0" t="0" r="6985" b="0"/>
            <wp:wrapNone/>
            <wp:docPr id="14" name="Imagen 14" descr="Interfaz de usuario gráfica&#10;&#10;Descripción generada automáticamente con confianza media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4CA8880-5D97-D807-C0D9-2D8FA761331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n 13" descr="Interfaz de usuario gráfica&#10;&#10;Descripción generada automáticamente con confianza media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4CA8880-5D97-D807-C0D9-2D8FA761331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593465" cy="2294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74B6D3" w14:textId="02A210A3" w:rsidR="00B933E7" w:rsidRPr="00A443C1" w:rsidRDefault="00B933E7" w:rsidP="00E90730">
      <w:pPr>
        <w:pStyle w:val="N2"/>
      </w:pPr>
    </w:p>
    <w:p w14:paraId="7E1BBF5A" w14:textId="11ECB28A" w:rsidR="00B933E7" w:rsidRPr="00A443C1" w:rsidRDefault="00B933E7" w:rsidP="00E90730">
      <w:pPr>
        <w:pStyle w:val="N2"/>
      </w:pPr>
    </w:p>
    <w:p w14:paraId="63B7643A" w14:textId="51E443A0" w:rsidR="00B933E7" w:rsidRPr="00A443C1" w:rsidRDefault="00B933E7" w:rsidP="00E90730">
      <w:pPr>
        <w:pStyle w:val="N2"/>
      </w:pPr>
    </w:p>
    <w:p w14:paraId="73ABDBA5" w14:textId="77777777" w:rsidR="00B933E7" w:rsidRPr="00A443C1" w:rsidRDefault="00B933E7" w:rsidP="00E90730">
      <w:pPr>
        <w:pStyle w:val="N2"/>
      </w:pPr>
    </w:p>
    <w:p w14:paraId="28404AC8" w14:textId="07544415" w:rsidR="00B933E7" w:rsidRPr="00A443C1" w:rsidRDefault="00B933E7" w:rsidP="00E90730">
      <w:pPr>
        <w:pStyle w:val="N2"/>
      </w:pPr>
    </w:p>
    <w:p w14:paraId="174793BE" w14:textId="1C7B0289" w:rsidR="00B933E7" w:rsidRPr="00A443C1" w:rsidRDefault="00B933E7" w:rsidP="00E90730">
      <w:pPr>
        <w:pStyle w:val="N2"/>
      </w:pPr>
    </w:p>
    <w:p w14:paraId="60175586" w14:textId="14343222" w:rsidR="00B933E7" w:rsidRPr="00A443C1" w:rsidRDefault="00B933E7" w:rsidP="00E90730">
      <w:pPr>
        <w:pStyle w:val="N2"/>
      </w:pPr>
    </w:p>
    <w:p w14:paraId="75BC5697" w14:textId="0974AE77" w:rsidR="00B933E7" w:rsidRPr="00A443C1" w:rsidRDefault="00B933E7" w:rsidP="00E90730">
      <w:pPr>
        <w:pStyle w:val="N2"/>
      </w:pPr>
    </w:p>
    <w:p w14:paraId="75F05FE9" w14:textId="1612D729" w:rsidR="00B933E7" w:rsidRPr="00A443C1" w:rsidRDefault="00B933E7" w:rsidP="00E90730">
      <w:pPr>
        <w:pStyle w:val="N2"/>
      </w:pPr>
    </w:p>
    <w:p w14:paraId="24007047" w14:textId="71AD3603" w:rsidR="00E90730" w:rsidRPr="00A443C1" w:rsidRDefault="00E90730" w:rsidP="00E90730">
      <w:pPr>
        <w:pStyle w:val="N2"/>
      </w:pPr>
    </w:p>
    <w:p w14:paraId="147D45F6" w14:textId="03012C7A" w:rsidR="00E90730" w:rsidRPr="00A443C1" w:rsidRDefault="00E90730" w:rsidP="00E90730">
      <w:pPr>
        <w:pStyle w:val="N2"/>
      </w:pPr>
    </w:p>
    <w:p w14:paraId="0A017BD5" w14:textId="6BD4F10C" w:rsidR="006A1F14" w:rsidRPr="00A443C1" w:rsidRDefault="005A414A" w:rsidP="00E90730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42" behindDoc="0" locked="0" layoutInCell="1" allowOverlap="1" wp14:anchorId="3A3ED234" wp14:editId="4C6C1B10">
            <wp:simplePos x="0" y="0"/>
            <wp:positionH relativeFrom="column">
              <wp:posOffset>-157480</wp:posOffset>
            </wp:positionH>
            <wp:positionV relativeFrom="paragraph">
              <wp:posOffset>295275</wp:posOffset>
            </wp:positionV>
            <wp:extent cx="1334135" cy="2623185"/>
            <wp:effectExtent l="19050" t="19050" r="18415" b="24765"/>
            <wp:wrapNone/>
            <wp:docPr id="67" name="Imagen 67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F824D71-0A43-A6EA-D0B4-FC887C55DCD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Imagen 67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F824D71-0A43-A6EA-D0B4-FC887C55DCD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3"/>
                    <a:srcRect b="25393"/>
                    <a:stretch/>
                  </pic:blipFill>
                  <pic:spPr>
                    <a:xfrm>
                      <a:off x="0" y="0"/>
                      <a:ext cx="1334135" cy="2623185"/>
                    </a:xfrm>
                    <a:prstGeom prst="rect">
                      <a:avLst/>
                    </a:prstGeom>
                    <a:ln w="19050">
                      <a:solidFill>
                        <a:srgbClr val="00B0F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F7AEE9" w14:textId="709EC7B4" w:rsidR="006A1F14" w:rsidRPr="00A443C1" w:rsidRDefault="005A414A" w:rsidP="00E90730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41" behindDoc="0" locked="0" layoutInCell="1" allowOverlap="1" wp14:anchorId="70CEEDE6" wp14:editId="4D8A4454">
            <wp:simplePos x="0" y="0"/>
            <wp:positionH relativeFrom="column">
              <wp:posOffset>2017395</wp:posOffset>
            </wp:positionH>
            <wp:positionV relativeFrom="paragraph">
              <wp:posOffset>10160</wp:posOffset>
            </wp:positionV>
            <wp:extent cx="4277995" cy="2557145"/>
            <wp:effectExtent l="0" t="0" r="8255" b="0"/>
            <wp:wrapNone/>
            <wp:docPr id="65" name="Imagen 65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35A1512-4F87-2350-ABB5-D0C730CB57D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n 65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35A1512-4F87-2350-ABB5-D0C730CB57D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277995" cy="2557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E09815" w14:textId="5695A875" w:rsidR="00FF374B" w:rsidRPr="00A443C1" w:rsidRDefault="00FF374B" w:rsidP="00E90730">
      <w:pPr>
        <w:pStyle w:val="N2"/>
      </w:pPr>
    </w:p>
    <w:p w14:paraId="0AFCBCB7" w14:textId="40BE2096" w:rsidR="00540C8C" w:rsidRPr="00A443C1" w:rsidRDefault="00540C8C" w:rsidP="00E90730">
      <w:pPr>
        <w:pStyle w:val="N2"/>
      </w:pPr>
    </w:p>
    <w:p w14:paraId="66F0FAD0" w14:textId="7FF86D9E" w:rsidR="00540C8C" w:rsidRPr="00A443C1" w:rsidRDefault="00540C8C" w:rsidP="00E90730">
      <w:pPr>
        <w:pStyle w:val="N2"/>
      </w:pPr>
    </w:p>
    <w:p w14:paraId="49B76160" w14:textId="3CFD1398" w:rsidR="00540C8C" w:rsidRPr="00A443C1" w:rsidRDefault="00540C8C" w:rsidP="00E90730">
      <w:pPr>
        <w:pStyle w:val="N2"/>
      </w:pPr>
    </w:p>
    <w:p w14:paraId="22CF24AB" w14:textId="77777777" w:rsidR="00540C8C" w:rsidRPr="00A443C1" w:rsidRDefault="00540C8C" w:rsidP="00E90730">
      <w:pPr>
        <w:pStyle w:val="N2"/>
      </w:pPr>
    </w:p>
    <w:p w14:paraId="4C19AAE2" w14:textId="7D5DCEA6" w:rsidR="00540C8C" w:rsidRPr="00A443C1" w:rsidRDefault="00540C8C" w:rsidP="00E90730">
      <w:pPr>
        <w:pStyle w:val="N2"/>
      </w:pPr>
    </w:p>
    <w:p w14:paraId="61F14C1D" w14:textId="59AB653A" w:rsidR="00B95784" w:rsidRPr="00A443C1" w:rsidRDefault="00B95784" w:rsidP="00B0785A">
      <w:pPr>
        <w:pStyle w:val="N2"/>
      </w:pPr>
    </w:p>
    <w:p w14:paraId="6A8EE664" w14:textId="77777777" w:rsidR="00D13061" w:rsidRPr="00A443C1" w:rsidRDefault="00D13061" w:rsidP="00B0785A">
      <w:pPr>
        <w:pStyle w:val="N2"/>
      </w:pPr>
    </w:p>
    <w:p w14:paraId="5F66B891" w14:textId="77777777" w:rsidR="00D13061" w:rsidRPr="00A443C1" w:rsidRDefault="00D13061" w:rsidP="00B0785A">
      <w:pPr>
        <w:pStyle w:val="N2"/>
      </w:pPr>
    </w:p>
    <w:p w14:paraId="2342BAC9" w14:textId="77777777" w:rsidR="00D13061" w:rsidRPr="00A443C1" w:rsidRDefault="00D13061" w:rsidP="00B0785A">
      <w:pPr>
        <w:pStyle w:val="N2"/>
      </w:pPr>
    </w:p>
    <w:p w14:paraId="0E341D71" w14:textId="77777777" w:rsidR="00D13061" w:rsidRPr="00A443C1" w:rsidRDefault="00D13061" w:rsidP="00B0785A">
      <w:pPr>
        <w:pStyle w:val="N2"/>
      </w:pPr>
    </w:p>
    <w:p w14:paraId="21E24213" w14:textId="77777777" w:rsidR="00D13061" w:rsidRPr="00A443C1" w:rsidRDefault="00D13061" w:rsidP="00B0785A">
      <w:pPr>
        <w:pStyle w:val="N2"/>
      </w:pPr>
    </w:p>
    <w:p w14:paraId="24337CEA" w14:textId="77777777" w:rsidR="00D13061" w:rsidRPr="00A443C1" w:rsidRDefault="00D13061" w:rsidP="00B0785A">
      <w:pPr>
        <w:pStyle w:val="N2"/>
      </w:pPr>
    </w:p>
    <w:p w14:paraId="0AFF0582" w14:textId="77777777" w:rsidR="00D13061" w:rsidRPr="00A443C1" w:rsidRDefault="00D13061" w:rsidP="00B0785A">
      <w:pPr>
        <w:pStyle w:val="N2"/>
      </w:pPr>
    </w:p>
    <w:p w14:paraId="5FACB8AA" w14:textId="77777777" w:rsidR="00D13061" w:rsidRPr="00A443C1" w:rsidRDefault="00D13061" w:rsidP="00B0785A">
      <w:pPr>
        <w:pStyle w:val="N2"/>
      </w:pPr>
    </w:p>
    <w:p w14:paraId="6901460F" w14:textId="77777777" w:rsidR="00EF1464" w:rsidRPr="00A443C1" w:rsidRDefault="00EF1464" w:rsidP="00EF1464">
      <w:pPr>
        <w:spacing w:line="256" w:lineRule="auto"/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STRUCTURAL FOUNDATIONS</w:t>
      </w:r>
    </w:p>
    <w:p w14:paraId="70E98AF5" w14:textId="77777777" w:rsidR="00EF1464" w:rsidRPr="00A443C1" w:rsidRDefault="00EF1464" w:rsidP="00EF1464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1</w:t>
      </w:r>
      <w:r w:rsidRPr="00A443C1">
        <w:rPr>
          <w:bCs/>
          <w:color w:val="000000" w:themeColor="text1"/>
          <w:kern w:val="24"/>
          <w:sz w:val="22"/>
        </w:rPr>
        <w:tab/>
        <w:t>20.10.10.20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SABATES</w:t>
      </w:r>
    </w:p>
    <w:p w14:paraId="4A84CD38" w14:textId="77777777" w:rsidR="00EF1464" w:rsidRPr="00A443C1" w:rsidRDefault="00EF1464" w:rsidP="00EF1464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ab/>
        <w:t>20.10.40.30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SUBBASES</w:t>
      </w:r>
    </w:p>
    <w:p w14:paraId="63C1ACB1" w14:textId="77777777" w:rsidR="00EF1464" w:rsidRPr="00A443C1" w:rsidRDefault="00EF1464" w:rsidP="00EF1464">
      <w:pPr>
        <w:rPr>
          <w:rFonts w:eastAsiaTheme="minorEastAsia"/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</w:t>
      </w:r>
      <w:r w:rsidRPr="00A443C1">
        <w:rPr>
          <w:bCs/>
          <w:color w:val="000000" w:themeColor="text1"/>
          <w:kern w:val="24"/>
          <w:sz w:val="22"/>
        </w:rPr>
        <w:tab/>
        <w:t>20.10.10.30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ENCEPS</w:t>
      </w:r>
    </w:p>
    <w:p w14:paraId="180AE9DB" w14:textId="77777777" w:rsidR="00EF1464" w:rsidRPr="00A443C1" w:rsidRDefault="00EF1464" w:rsidP="00EF1464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ab/>
        <w:t>20.10.10.60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POUS DE FONAMENTACIO</w:t>
      </w:r>
    </w:p>
    <w:p w14:paraId="75BA2B15" w14:textId="77777777" w:rsidR="00EF1464" w:rsidRPr="00A443C1" w:rsidRDefault="00EF1464" w:rsidP="00EF1464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3</w:t>
      </w:r>
      <w:r w:rsidRPr="00A443C1">
        <w:rPr>
          <w:bCs/>
          <w:color w:val="000000" w:themeColor="text1"/>
          <w:kern w:val="24"/>
          <w:sz w:val="22"/>
        </w:rPr>
        <w:tab/>
        <w:t>20.10.20.30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PILONS DE FONAMENTACIÓ</w:t>
      </w:r>
    </w:p>
    <w:p w14:paraId="0213AB23" w14:textId="77777777" w:rsidR="00EF1464" w:rsidRPr="00A443C1" w:rsidRDefault="00EF1464" w:rsidP="00EF1464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ab/>
        <w:t>20.10.20.40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MICROPILONS</w:t>
      </w:r>
    </w:p>
    <w:p w14:paraId="4798FD69" w14:textId="77777777" w:rsidR="00EF1464" w:rsidRPr="00A443C1" w:rsidRDefault="00EF1464" w:rsidP="00EF1464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ab/>
        <w:t>20.10.20.50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JET-GROUTING</w:t>
      </w:r>
    </w:p>
    <w:p w14:paraId="533E789E" w14:textId="77777777" w:rsidR="00EF1464" w:rsidRPr="00A443C1" w:rsidRDefault="00EF1464" w:rsidP="00EF1464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ab/>
        <w:t>20.10.30.30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PILONS DE CONTENCIÓ</w:t>
      </w:r>
    </w:p>
    <w:p w14:paraId="614F4016" w14:textId="2AC2F42B" w:rsidR="00F82F92" w:rsidRPr="00A443C1" w:rsidRDefault="00F82F92" w:rsidP="00B0785A">
      <w:pPr>
        <w:pStyle w:val="N2"/>
      </w:pPr>
    </w:p>
    <w:p w14:paraId="26616945" w14:textId="4539EEF9" w:rsidR="0071683B" w:rsidRPr="00A443C1" w:rsidRDefault="0071683B" w:rsidP="0071683B">
      <w:pPr>
        <w:ind w:left="720"/>
        <w:jc w:val="both"/>
        <w:rPr>
          <w:b/>
          <w:color w:val="000000" w:themeColor="text1"/>
          <w:kern w:val="24"/>
          <w:szCs w:val="20"/>
        </w:rPr>
      </w:pPr>
      <w:r w:rsidRPr="00A443C1">
        <w:rPr>
          <w:b/>
          <w:color w:val="000000" w:themeColor="text1"/>
          <w:kern w:val="24"/>
          <w:szCs w:val="20"/>
        </w:rPr>
        <w:t>• FAMÍLIA CAR</w:t>
      </w:r>
      <w:r w:rsidR="00527ADC" w:rsidRPr="00A443C1">
        <w:rPr>
          <w:b/>
          <w:color w:val="000000" w:themeColor="text1"/>
          <w:kern w:val="24"/>
          <w:szCs w:val="20"/>
        </w:rPr>
        <w:t>REGABLE</w:t>
      </w:r>
      <w:r w:rsidRPr="00A443C1">
        <w:rPr>
          <w:b/>
          <w:color w:val="000000" w:themeColor="text1"/>
          <w:kern w:val="24"/>
          <w:szCs w:val="20"/>
        </w:rPr>
        <w:t>: es presenten 3 casos,</w:t>
      </w:r>
    </w:p>
    <w:p w14:paraId="021035EA" w14:textId="1FDC13FE" w:rsidR="0071683B" w:rsidRPr="00A443C1" w:rsidRDefault="00527ADC" w:rsidP="0071683B">
      <w:pPr>
        <w:ind w:left="720"/>
        <w:jc w:val="both"/>
        <w:rPr>
          <w:color w:val="000000" w:themeColor="text1"/>
          <w:kern w:val="24"/>
          <w:szCs w:val="20"/>
        </w:rPr>
      </w:pPr>
      <w:r w:rsidRPr="00A443C1">
        <w:rPr>
          <w:color w:val="000000" w:themeColor="text1"/>
          <w:kern w:val="24"/>
          <w:szCs w:val="20"/>
        </w:rPr>
        <w:t>E</w:t>
      </w:r>
      <w:r w:rsidR="0071683B" w:rsidRPr="00A443C1">
        <w:rPr>
          <w:color w:val="000000" w:themeColor="text1"/>
          <w:kern w:val="24"/>
          <w:szCs w:val="20"/>
        </w:rPr>
        <w:t>s dupliquen les famílies que porta Revit per defecte a l'arbre de famílies, segons els requeriments.</w:t>
      </w:r>
    </w:p>
    <w:p w14:paraId="42F10E2D" w14:textId="2FDFDF1D" w:rsidR="0071683B" w:rsidRPr="00A443C1" w:rsidRDefault="00527ADC" w:rsidP="0071683B">
      <w:pPr>
        <w:ind w:left="720"/>
        <w:jc w:val="both"/>
        <w:rPr>
          <w:color w:val="000000" w:themeColor="text1"/>
          <w:kern w:val="24"/>
          <w:szCs w:val="20"/>
        </w:rPr>
      </w:pPr>
      <w:r w:rsidRPr="00A443C1">
        <w:rPr>
          <w:color w:val="000000" w:themeColor="text1"/>
          <w:kern w:val="24"/>
          <w:szCs w:val="20"/>
        </w:rPr>
        <w:t>E</w:t>
      </w:r>
      <w:r w:rsidR="0071683B" w:rsidRPr="00A443C1">
        <w:rPr>
          <w:color w:val="000000" w:themeColor="text1"/>
          <w:kern w:val="24"/>
          <w:szCs w:val="20"/>
        </w:rPr>
        <w:t>s carreguen les famílies que Revit té a les carpetes externes, segons els requeriments.</w:t>
      </w:r>
    </w:p>
    <w:p w14:paraId="34B9A8B8" w14:textId="77777777" w:rsidR="0071683B" w:rsidRPr="00A443C1" w:rsidRDefault="0071683B" w:rsidP="0071683B">
      <w:pPr>
        <w:ind w:left="720"/>
        <w:jc w:val="both"/>
        <w:rPr>
          <w:color w:val="000000" w:themeColor="text1"/>
          <w:kern w:val="24"/>
          <w:szCs w:val="20"/>
        </w:rPr>
      </w:pPr>
      <w:r w:rsidRPr="00A443C1">
        <w:rPr>
          <w:color w:val="000000" w:themeColor="text1"/>
          <w:kern w:val="24"/>
          <w:szCs w:val="20"/>
        </w:rPr>
        <w:t>Es modela una família nova utilitzant la plantilla de fonamentació estructural mètrica.</w:t>
      </w:r>
    </w:p>
    <w:p w14:paraId="518A798D" w14:textId="77777777" w:rsidR="0071683B" w:rsidRPr="00A443C1" w:rsidRDefault="0071683B" w:rsidP="0071683B">
      <w:pPr>
        <w:ind w:left="720"/>
        <w:jc w:val="both"/>
        <w:rPr>
          <w:color w:val="000000" w:themeColor="text1"/>
          <w:kern w:val="24"/>
          <w:szCs w:val="20"/>
        </w:rPr>
      </w:pPr>
      <w:r w:rsidRPr="00A443C1">
        <w:rPr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486606D7" w14:textId="77777777" w:rsidR="0071683B" w:rsidRPr="00A443C1" w:rsidRDefault="0071683B" w:rsidP="00281D19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EDICIÓ A NIVELL D'EXEMPLAR PROPERTIES: ens oferirà les possibilitats d'edició o restricció a nivell d'exemplar.</w:t>
      </w:r>
    </w:p>
    <w:p w14:paraId="0D21402C" w14:textId="77777777" w:rsidR="0071683B" w:rsidRPr="00A443C1" w:rsidRDefault="0071683B" w:rsidP="00281D19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4FA79833" w14:textId="77777777" w:rsidR="0071683B" w:rsidRPr="00A443C1" w:rsidRDefault="0071683B" w:rsidP="00281D19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SISTEMA DE CLASSIFICACIÓ A NIVELL D'EXEMPLAR PROPERTIES: a PROPERTIES\IDENTITY DATA revisem per confirmar si disposem dels paràmetres de classificació, si no disposem, els creem o els carreguem, a continuació, incloem els valors que indica el BEP. per exemple, implantem el valor per al paràmetre ACAT_l1-CodiGuBIMclass</w:t>
      </w:r>
    </w:p>
    <w:p w14:paraId="6B86A98D" w14:textId="77777777" w:rsidR="0071683B" w:rsidRPr="00A443C1" w:rsidRDefault="0071683B" w:rsidP="00281D19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EDICIÓ A NIVELL DE TIPUS “TYPE PROPERTIES”: disposem de 3 nivells per a l'edició o restricció del tipus: Structural, Dimensions i Identity data</w:t>
      </w:r>
    </w:p>
    <w:p w14:paraId="28237BF0" w14:textId="77777777" w:rsidR="0071683B" w:rsidRPr="00A443C1" w:rsidRDefault="0071683B" w:rsidP="00281D19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SISTEMA DE CLASSIFICACIÓ A NIVELL DE TIPUS: a TYPE PROPERTIES\IDENTITY DATA revisem per confirmar si disposem dels paràmetres de classificació, si no disposem els creem o els carreguem, a continuació, incloem els valors que indica el BEP.</w:t>
      </w:r>
    </w:p>
    <w:p w14:paraId="74566772" w14:textId="77777777" w:rsidR="0071683B" w:rsidRPr="00A443C1" w:rsidRDefault="0071683B" w:rsidP="00281D19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MODELATGE: es defineixen 2 escenaris:</w:t>
      </w:r>
    </w:p>
    <w:p w14:paraId="31CB88A3" w14:textId="77777777" w:rsidR="0071683B" w:rsidRPr="00A443C1" w:rsidRDefault="0071683B" w:rsidP="0071683B">
      <w:pPr>
        <w:ind w:left="720" w:firstLine="696"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o Modelar els elements utilitzant les reixetes definides pel projectista.</w:t>
      </w:r>
    </w:p>
    <w:p w14:paraId="03095FA0" w14:textId="68459161" w:rsidR="00F82F92" w:rsidRPr="00A443C1" w:rsidRDefault="0071683B" w:rsidP="0071683B">
      <w:pPr>
        <w:pStyle w:val="N2"/>
        <w:ind w:left="1416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o Modelar utilitzant informació aprovada pels responsables com a núvol de punts, plànols DWG, etc.</w:t>
      </w:r>
    </w:p>
    <w:p w14:paraId="6C0B73D0" w14:textId="77777777" w:rsidR="0071683B" w:rsidRPr="00A443C1" w:rsidRDefault="0071683B" w:rsidP="0071683B">
      <w:pPr>
        <w:pStyle w:val="N2"/>
        <w:ind w:left="1416"/>
        <w:rPr>
          <w:bCs/>
          <w:color w:val="000000" w:themeColor="text1"/>
          <w:kern w:val="24"/>
          <w:szCs w:val="20"/>
        </w:rPr>
      </w:pPr>
    </w:p>
    <w:p w14:paraId="1BFDF7AA" w14:textId="77777777" w:rsidR="0071683B" w:rsidRPr="00A443C1" w:rsidRDefault="0071683B" w:rsidP="0071683B">
      <w:pPr>
        <w:pStyle w:val="N2"/>
        <w:ind w:left="1416"/>
      </w:pPr>
    </w:p>
    <w:p w14:paraId="1A13198F" w14:textId="7384F1DE" w:rsidR="00F82F92" w:rsidRPr="00A443C1" w:rsidRDefault="00F82F92" w:rsidP="00B0785A">
      <w:pPr>
        <w:pStyle w:val="N2"/>
      </w:pPr>
    </w:p>
    <w:p w14:paraId="4274F2E8" w14:textId="20F2F031" w:rsidR="00F82F92" w:rsidRPr="00A443C1" w:rsidRDefault="00F82F92" w:rsidP="00B0785A">
      <w:pPr>
        <w:pStyle w:val="N2"/>
      </w:pPr>
    </w:p>
    <w:p w14:paraId="4294862F" w14:textId="3E6F284B" w:rsidR="00BB3DDB" w:rsidRPr="00A443C1" w:rsidRDefault="004A4145" w:rsidP="0013733F">
      <w:pPr>
        <w:pStyle w:val="N2"/>
        <w:ind w:left="0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287" behindDoc="0" locked="0" layoutInCell="1" allowOverlap="1" wp14:anchorId="1D246ED1" wp14:editId="0D32E040">
            <wp:simplePos x="0" y="0"/>
            <wp:positionH relativeFrom="column">
              <wp:posOffset>-342265</wp:posOffset>
            </wp:positionH>
            <wp:positionV relativeFrom="paragraph">
              <wp:posOffset>330835</wp:posOffset>
            </wp:positionV>
            <wp:extent cx="2952750" cy="2595101"/>
            <wp:effectExtent l="0" t="0" r="0" b="0"/>
            <wp:wrapNone/>
            <wp:docPr id="71" name="Imagen 71" descr="Interfaz de usuario gráfica, Texto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CDB1EFC-BD0E-0FEF-7BF4-9B176C1C589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n 71" descr="Interfaz de usuario gráfica, Texto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CDB1EFC-BD0E-0FEF-7BF4-9B176C1C589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25951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12B16F" w14:textId="0E5865CF" w:rsidR="00BB3DDB" w:rsidRPr="00A443C1" w:rsidRDefault="004A4145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288" behindDoc="0" locked="0" layoutInCell="1" allowOverlap="1" wp14:anchorId="5DED15F7" wp14:editId="73D1ACF9">
            <wp:simplePos x="0" y="0"/>
            <wp:positionH relativeFrom="column">
              <wp:posOffset>2646045</wp:posOffset>
            </wp:positionH>
            <wp:positionV relativeFrom="paragraph">
              <wp:posOffset>71120</wp:posOffset>
            </wp:positionV>
            <wp:extent cx="3623945" cy="2594610"/>
            <wp:effectExtent l="0" t="0" r="0" b="0"/>
            <wp:wrapNone/>
            <wp:docPr id="72" name="Imagen 72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A3FF539-F860-CA13-E617-30481686E4B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n 72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A3FF539-F860-CA13-E617-30481686E4B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623945" cy="2594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3607FC" w14:textId="77777777" w:rsidR="00BB3DDB" w:rsidRPr="00A443C1" w:rsidRDefault="00BB3DDB" w:rsidP="00B0785A">
      <w:pPr>
        <w:pStyle w:val="N2"/>
      </w:pPr>
    </w:p>
    <w:p w14:paraId="7681A377" w14:textId="77777777" w:rsidR="00BB3DDB" w:rsidRPr="00A443C1" w:rsidRDefault="00BB3DDB" w:rsidP="00B0785A">
      <w:pPr>
        <w:pStyle w:val="N2"/>
      </w:pPr>
    </w:p>
    <w:p w14:paraId="4B1BD96B" w14:textId="77777777" w:rsidR="00BB3DDB" w:rsidRPr="00A443C1" w:rsidRDefault="00BB3DDB" w:rsidP="00B0785A">
      <w:pPr>
        <w:pStyle w:val="N2"/>
      </w:pPr>
    </w:p>
    <w:p w14:paraId="50B507D0" w14:textId="77777777" w:rsidR="00BB3DDB" w:rsidRPr="00A443C1" w:rsidRDefault="00BB3DDB" w:rsidP="00B0785A">
      <w:pPr>
        <w:pStyle w:val="N2"/>
      </w:pPr>
    </w:p>
    <w:p w14:paraId="36C0F642" w14:textId="77777777" w:rsidR="00BB3DDB" w:rsidRPr="00A443C1" w:rsidRDefault="00BB3DDB" w:rsidP="00B0785A">
      <w:pPr>
        <w:pStyle w:val="N2"/>
      </w:pPr>
    </w:p>
    <w:p w14:paraId="00548F7B" w14:textId="77777777" w:rsidR="00BB3DDB" w:rsidRPr="00A443C1" w:rsidRDefault="00BB3DDB" w:rsidP="00B0785A">
      <w:pPr>
        <w:pStyle w:val="N2"/>
      </w:pPr>
    </w:p>
    <w:p w14:paraId="425C32A3" w14:textId="77777777" w:rsidR="00BB3DDB" w:rsidRPr="00A443C1" w:rsidRDefault="00BB3DDB" w:rsidP="00B0785A">
      <w:pPr>
        <w:pStyle w:val="N2"/>
      </w:pPr>
    </w:p>
    <w:p w14:paraId="0A7EE5D2" w14:textId="77777777" w:rsidR="00BB3DDB" w:rsidRPr="00A443C1" w:rsidRDefault="00BB3DDB" w:rsidP="00B0785A">
      <w:pPr>
        <w:pStyle w:val="N2"/>
      </w:pPr>
    </w:p>
    <w:p w14:paraId="5230D314" w14:textId="77777777" w:rsidR="00BB3DDB" w:rsidRPr="00A443C1" w:rsidRDefault="00BB3DDB" w:rsidP="00B0785A">
      <w:pPr>
        <w:pStyle w:val="N2"/>
      </w:pPr>
    </w:p>
    <w:p w14:paraId="6AE7D9C9" w14:textId="77777777" w:rsidR="00BB3DDB" w:rsidRPr="00A443C1" w:rsidRDefault="00BB3DDB" w:rsidP="00B0785A">
      <w:pPr>
        <w:pStyle w:val="N2"/>
      </w:pPr>
    </w:p>
    <w:p w14:paraId="11EC4BA4" w14:textId="41834BA4" w:rsidR="00BB3DDB" w:rsidRPr="00A443C1" w:rsidRDefault="004A4145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290" behindDoc="0" locked="0" layoutInCell="1" allowOverlap="1" wp14:anchorId="64BBE233" wp14:editId="02F76FFF">
            <wp:simplePos x="0" y="0"/>
            <wp:positionH relativeFrom="column">
              <wp:posOffset>-234950</wp:posOffset>
            </wp:positionH>
            <wp:positionV relativeFrom="paragraph">
              <wp:posOffset>103505</wp:posOffset>
            </wp:positionV>
            <wp:extent cx="1323340" cy="2709545"/>
            <wp:effectExtent l="19050" t="19050" r="10160" b="14605"/>
            <wp:wrapNone/>
            <wp:docPr id="74" name="Imagen 74" descr="Interfaz de usuario gráfica, Tabl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720AB6C-CB6E-FFBD-23AB-D860E201E75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n 74" descr="Interfaz de usuario gráfica, Tabl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720AB6C-CB6E-FFBD-23AB-D860E201E75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7"/>
                    <a:srcRect b="16469"/>
                    <a:stretch/>
                  </pic:blipFill>
                  <pic:spPr>
                    <a:xfrm>
                      <a:off x="0" y="0"/>
                      <a:ext cx="1323340" cy="2709545"/>
                    </a:xfrm>
                    <a:prstGeom prst="rect">
                      <a:avLst/>
                    </a:prstGeom>
                    <a:ln w="19050">
                      <a:solidFill>
                        <a:srgbClr val="00B0F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289" behindDoc="0" locked="0" layoutInCell="1" allowOverlap="1" wp14:anchorId="575DE592" wp14:editId="4DE5C65B">
            <wp:simplePos x="0" y="0"/>
            <wp:positionH relativeFrom="column">
              <wp:posOffset>1631315</wp:posOffset>
            </wp:positionH>
            <wp:positionV relativeFrom="paragraph">
              <wp:posOffset>86360</wp:posOffset>
            </wp:positionV>
            <wp:extent cx="4102735" cy="2724785"/>
            <wp:effectExtent l="0" t="0" r="0" b="0"/>
            <wp:wrapNone/>
            <wp:docPr id="73" name="Imagen 73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B0AE898-11E7-3BD3-67EF-4A500188462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Imagen 73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B0AE898-11E7-3BD3-67EF-4A500188462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102735" cy="2724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2A2226" w14:textId="77777777" w:rsidR="00BB3DDB" w:rsidRPr="00A443C1" w:rsidRDefault="00BB3DDB" w:rsidP="00B0785A">
      <w:pPr>
        <w:pStyle w:val="N2"/>
      </w:pPr>
    </w:p>
    <w:p w14:paraId="43A5768D" w14:textId="77777777" w:rsidR="00BB3DDB" w:rsidRPr="00A443C1" w:rsidRDefault="00BB3DDB" w:rsidP="00B0785A">
      <w:pPr>
        <w:pStyle w:val="N2"/>
      </w:pPr>
    </w:p>
    <w:p w14:paraId="4CEEF341" w14:textId="77777777" w:rsidR="00BB3DDB" w:rsidRPr="00A443C1" w:rsidRDefault="00BB3DDB" w:rsidP="00B0785A">
      <w:pPr>
        <w:pStyle w:val="N2"/>
      </w:pPr>
    </w:p>
    <w:p w14:paraId="48F25ECC" w14:textId="77777777" w:rsidR="00BB3DDB" w:rsidRPr="00A443C1" w:rsidRDefault="00BB3DDB" w:rsidP="00B0785A">
      <w:pPr>
        <w:pStyle w:val="N2"/>
      </w:pPr>
    </w:p>
    <w:p w14:paraId="7F4E55D7" w14:textId="77777777" w:rsidR="00BB3DDB" w:rsidRPr="00A443C1" w:rsidRDefault="00BB3DDB" w:rsidP="00B0785A">
      <w:pPr>
        <w:pStyle w:val="N2"/>
      </w:pPr>
    </w:p>
    <w:p w14:paraId="7058D8D5" w14:textId="77777777" w:rsidR="00BB3DDB" w:rsidRPr="00A443C1" w:rsidRDefault="00BB3DDB" w:rsidP="00B0785A">
      <w:pPr>
        <w:pStyle w:val="N2"/>
      </w:pPr>
    </w:p>
    <w:p w14:paraId="1F42F0D7" w14:textId="77777777" w:rsidR="00BB3DDB" w:rsidRPr="00A443C1" w:rsidRDefault="00BB3DDB" w:rsidP="00B0785A">
      <w:pPr>
        <w:pStyle w:val="N2"/>
      </w:pPr>
    </w:p>
    <w:p w14:paraId="014B2B2D" w14:textId="77777777" w:rsidR="00BB3DDB" w:rsidRPr="00A443C1" w:rsidRDefault="00BB3DDB" w:rsidP="00B0785A">
      <w:pPr>
        <w:pStyle w:val="N2"/>
      </w:pPr>
    </w:p>
    <w:p w14:paraId="7A96ED63" w14:textId="77777777" w:rsidR="00BB3DDB" w:rsidRPr="00A443C1" w:rsidRDefault="00BB3DDB" w:rsidP="00B0785A">
      <w:pPr>
        <w:pStyle w:val="N2"/>
      </w:pPr>
    </w:p>
    <w:p w14:paraId="4AA25DFA" w14:textId="77777777" w:rsidR="00BB3DDB" w:rsidRPr="00A443C1" w:rsidRDefault="00BB3DDB" w:rsidP="00B0785A">
      <w:pPr>
        <w:pStyle w:val="N2"/>
      </w:pPr>
    </w:p>
    <w:p w14:paraId="0859FD66" w14:textId="77777777" w:rsidR="00BB3DDB" w:rsidRPr="00A443C1" w:rsidRDefault="00BB3DDB" w:rsidP="00B0785A">
      <w:pPr>
        <w:pStyle w:val="N2"/>
      </w:pPr>
    </w:p>
    <w:p w14:paraId="3C89C502" w14:textId="77777777" w:rsidR="00BB3DDB" w:rsidRPr="00A443C1" w:rsidRDefault="00BB3DDB" w:rsidP="00B0785A">
      <w:pPr>
        <w:pStyle w:val="N2"/>
      </w:pPr>
    </w:p>
    <w:p w14:paraId="01B72E7D" w14:textId="77777777" w:rsidR="00BB3DDB" w:rsidRPr="00A443C1" w:rsidRDefault="00BB3DDB" w:rsidP="00B0785A">
      <w:pPr>
        <w:pStyle w:val="N2"/>
      </w:pPr>
    </w:p>
    <w:p w14:paraId="1E6ED99F" w14:textId="77777777" w:rsidR="00BB3DDB" w:rsidRPr="00A443C1" w:rsidRDefault="00BB3DDB" w:rsidP="00B0785A">
      <w:pPr>
        <w:pStyle w:val="N2"/>
      </w:pPr>
    </w:p>
    <w:p w14:paraId="3C6CE65C" w14:textId="77777777" w:rsidR="00BB3DDB" w:rsidRPr="00A443C1" w:rsidRDefault="00BB3DDB" w:rsidP="00B0785A">
      <w:pPr>
        <w:pStyle w:val="N2"/>
      </w:pPr>
    </w:p>
    <w:p w14:paraId="62B2D738" w14:textId="7B263F04" w:rsidR="0071683B" w:rsidRPr="00A443C1" w:rsidRDefault="0071683B" w:rsidP="0071683B">
      <w:pPr>
        <w:ind w:left="720"/>
        <w:jc w:val="both"/>
        <w:rPr>
          <w:b/>
          <w:color w:val="000000" w:themeColor="text1"/>
          <w:kern w:val="24"/>
          <w:szCs w:val="20"/>
        </w:rPr>
      </w:pPr>
      <w:r w:rsidRPr="00A443C1">
        <w:rPr>
          <w:b/>
          <w:color w:val="000000" w:themeColor="text1"/>
          <w:kern w:val="24"/>
          <w:szCs w:val="20"/>
        </w:rPr>
        <w:lastRenderedPageBreak/>
        <w:t>• FAMÍLIA CAR</w:t>
      </w:r>
      <w:r w:rsidR="00AA7C76" w:rsidRPr="00A443C1">
        <w:rPr>
          <w:b/>
          <w:color w:val="000000" w:themeColor="text1"/>
          <w:kern w:val="24"/>
          <w:szCs w:val="20"/>
        </w:rPr>
        <w:t>REGABLE</w:t>
      </w:r>
      <w:r w:rsidRPr="00A443C1">
        <w:rPr>
          <w:b/>
          <w:color w:val="000000" w:themeColor="text1"/>
          <w:kern w:val="24"/>
          <w:szCs w:val="20"/>
        </w:rPr>
        <w:t>: es presenten 3 casos,</w:t>
      </w:r>
    </w:p>
    <w:p w14:paraId="01F76ADF" w14:textId="77777777" w:rsidR="0071683B" w:rsidRPr="00A443C1" w:rsidRDefault="0071683B" w:rsidP="0071683B">
      <w:pPr>
        <w:ind w:left="720"/>
        <w:jc w:val="both"/>
        <w:rPr>
          <w:color w:val="000000" w:themeColor="text1"/>
          <w:kern w:val="24"/>
          <w:szCs w:val="20"/>
        </w:rPr>
      </w:pPr>
      <w:r w:rsidRPr="00A443C1">
        <w:rPr>
          <w:color w:val="000000" w:themeColor="text1"/>
          <w:kern w:val="24"/>
          <w:szCs w:val="20"/>
        </w:rPr>
        <w:t>es dupliquen les famílies que porta Revit per defecte a l'arbre de famílies, segons els requeriments.</w:t>
      </w:r>
    </w:p>
    <w:p w14:paraId="0BCB933B" w14:textId="77777777" w:rsidR="0071683B" w:rsidRPr="00A443C1" w:rsidRDefault="0071683B" w:rsidP="0071683B">
      <w:pPr>
        <w:ind w:left="720"/>
        <w:jc w:val="both"/>
        <w:rPr>
          <w:color w:val="000000" w:themeColor="text1"/>
          <w:kern w:val="24"/>
          <w:szCs w:val="20"/>
        </w:rPr>
      </w:pPr>
      <w:r w:rsidRPr="00A443C1">
        <w:rPr>
          <w:color w:val="000000" w:themeColor="text1"/>
          <w:kern w:val="24"/>
          <w:szCs w:val="20"/>
        </w:rPr>
        <w:t>es carreguen les famílies que Revit té a les carpetes externes, segons els requeriments.</w:t>
      </w:r>
    </w:p>
    <w:p w14:paraId="1BDBE3FA" w14:textId="77777777" w:rsidR="0071683B" w:rsidRPr="00A443C1" w:rsidRDefault="0071683B" w:rsidP="0071683B">
      <w:pPr>
        <w:ind w:left="720"/>
        <w:jc w:val="both"/>
        <w:rPr>
          <w:color w:val="000000" w:themeColor="text1"/>
          <w:kern w:val="24"/>
          <w:szCs w:val="20"/>
        </w:rPr>
      </w:pPr>
      <w:r w:rsidRPr="00A443C1">
        <w:rPr>
          <w:color w:val="000000" w:themeColor="text1"/>
          <w:kern w:val="24"/>
          <w:szCs w:val="20"/>
        </w:rPr>
        <w:t>Es modela una família nova utilitzant la plantilla de fonamentació estructural mètrica.</w:t>
      </w:r>
    </w:p>
    <w:p w14:paraId="5DC5B85D" w14:textId="77777777" w:rsidR="0071683B" w:rsidRPr="00A443C1" w:rsidRDefault="0071683B" w:rsidP="0071683B">
      <w:pPr>
        <w:ind w:left="720"/>
        <w:jc w:val="both"/>
        <w:rPr>
          <w:color w:val="000000" w:themeColor="text1"/>
          <w:kern w:val="24"/>
          <w:szCs w:val="20"/>
        </w:rPr>
      </w:pPr>
      <w:r w:rsidRPr="00A443C1">
        <w:rPr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053EAE7A" w14:textId="77777777" w:rsidR="0071683B" w:rsidRPr="00A443C1" w:rsidRDefault="0071683B" w:rsidP="00281D19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EDICIÓ A NIVELL D'EXEMPLAR PROPERTIES: ens oferirà les possibilitats d'edició o restricció a nivell d'exemplar.</w:t>
      </w:r>
    </w:p>
    <w:p w14:paraId="50B842A7" w14:textId="77777777" w:rsidR="0071683B" w:rsidRPr="00A443C1" w:rsidRDefault="0071683B" w:rsidP="00281D19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47E1F3AF" w14:textId="77777777" w:rsidR="0071683B" w:rsidRPr="00A443C1" w:rsidRDefault="0071683B" w:rsidP="00281D19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SISTEMA DE CLASSIFICACIÓ A NIVELL D'EXEMPLAR PROPERTIES: a PROPERTIES\IDENTITY DATA revisem per confirmar si disposem dels paràmetres de classificació, si no disposem, els creem o els carreguem, a continuació, incloem els valors que indica el BEP. per exemple, implantem el valor per al paràmetre ACAT_l1-CodiGuBIMclass</w:t>
      </w:r>
    </w:p>
    <w:p w14:paraId="424E5372" w14:textId="77777777" w:rsidR="0071683B" w:rsidRPr="00A443C1" w:rsidRDefault="0071683B" w:rsidP="00281D19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EDICIÓ A NIVELL DE TIPUS “TYPE PROPERTIES”: disposem de 3 nivells per a l'edició o restricció del tipus: Structural, Dimensions i Identity data</w:t>
      </w:r>
    </w:p>
    <w:p w14:paraId="51E41235" w14:textId="77777777" w:rsidR="0071683B" w:rsidRPr="00A443C1" w:rsidRDefault="0071683B" w:rsidP="00281D19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SISTEMA DE CLASSIFICACIÓ A NIVELL DE TIPUS: a TYPE PROPERTIES\IDENTITY DATA revisem per confirmar si disposem dels paràmetres de classificació, si no disposem els creem o els carreguem, a continuació, incloem els valors que indica el BEP.</w:t>
      </w:r>
    </w:p>
    <w:p w14:paraId="359B5445" w14:textId="77777777" w:rsidR="0071683B" w:rsidRPr="00A443C1" w:rsidRDefault="0071683B" w:rsidP="00281D19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MODELATGE: es defineixen 2 escenaris:</w:t>
      </w:r>
    </w:p>
    <w:p w14:paraId="22FCACD1" w14:textId="77777777" w:rsidR="0071683B" w:rsidRPr="00A443C1" w:rsidRDefault="0071683B" w:rsidP="0071683B">
      <w:pPr>
        <w:ind w:left="720" w:firstLine="696"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o Modelar els elements utilitzant les reixetes definides pel projectista.</w:t>
      </w:r>
    </w:p>
    <w:p w14:paraId="31D80B76" w14:textId="527E87EB" w:rsidR="00BB3DDB" w:rsidRPr="00A443C1" w:rsidRDefault="0071683B" w:rsidP="0071683B">
      <w:pPr>
        <w:pStyle w:val="N2"/>
        <w:ind w:left="1134" w:firstLine="282"/>
      </w:pPr>
      <w:r w:rsidRPr="00A443C1">
        <w:rPr>
          <w:bCs/>
          <w:color w:val="000000" w:themeColor="text1"/>
          <w:kern w:val="24"/>
          <w:szCs w:val="20"/>
        </w:rPr>
        <w:t>o Modelar utilitzant informació aprovada pels responsables com a núvol de punts, plànols DWG, etc.</w:t>
      </w:r>
    </w:p>
    <w:p w14:paraId="11D46DC0" w14:textId="0C3E418D" w:rsidR="00BB3DDB" w:rsidRPr="00A443C1" w:rsidRDefault="00BB3DDB" w:rsidP="00B0785A">
      <w:pPr>
        <w:pStyle w:val="N2"/>
      </w:pPr>
    </w:p>
    <w:p w14:paraId="3FB59905" w14:textId="77777777" w:rsidR="00BB3DDB" w:rsidRPr="00A443C1" w:rsidRDefault="00BB3DDB" w:rsidP="00B0785A">
      <w:pPr>
        <w:pStyle w:val="N2"/>
      </w:pPr>
    </w:p>
    <w:p w14:paraId="56801718" w14:textId="77777777" w:rsidR="00BB3DDB" w:rsidRPr="00A443C1" w:rsidRDefault="00BB3DDB" w:rsidP="00B0785A">
      <w:pPr>
        <w:pStyle w:val="N2"/>
      </w:pPr>
    </w:p>
    <w:p w14:paraId="0B9BEA6B" w14:textId="77777777" w:rsidR="00BB3DDB" w:rsidRPr="00A443C1" w:rsidRDefault="00BB3DDB" w:rsidP="00B0785A">
      <w:pPr>
        <w:pStyle w:val="N2"/>
      </w:pPr>
    </w:p>
    <w:p w14:paraId="0934AFCD" w14:textId="77777777" w:rsidR="00BB3DDB" w:rsidRPr="00A443C1" w:rsidRDefault="00BB3DDB" w:rsidP="00B0785A">
      <w:pPr>
        <w:pStyle w:val="N2"/>
      </w:pPr>
    </w:p>
    <w:p w14:paraId="0726F15A" w14:textId="77777777" w:rsidR="00BB3DDB" w:rsidRDefault="00BB3DDB" w:rsidP="00B0785A">
      <w:pPr>
        <w:pStyle w:val="N2"/>
      </w:pPr>
    </w:p>
    <w:p w14:paraId="3D08AA4B" w14:textId="77777777" w:rsidR="00BB0980" w:rsidRDefault="00BB0980" w:rsidP="00B0785A">
      <w:pPr>
        <w:pStyle w:val="N2"/>
      </w:pPr>
    </w:p>
    <w:p w14:paraId="2E7B67CD" w14:textId="77777777" w:rsidR="00BB0980" w:rsidRDefault="00BB0980" w:rsidP="00B0785A">
      <w:pPr>
        <w:pStyle w:val="N2"/>
      </w:pPr>
    </w:p>
    <w:p w14:paraId="6453FA0F" w14:textId="77777777" w:rsidR="00BB0980" w:rsidRPr="00A443C1" w:rsidRDefault="00BB0980" w:rsidP="00B0785A">
      <w:pPr>
        <w:pStyle w:val="N2"/>
      </w:pPr>
    </w:p>
    <w:p w14:paraId="2865BD34" w14:textId="77777777" w:rsidR="00BB3DDB" w:rsidRPr="00A443C1" w:rsidRDefault="00BB3DDB" w:rsidP="00B0785A">
      <w:pPr>
        <w:pStyle w:val="N2"/>
      </w:pPr>
    </w:p>
    <w:p w14:paraId="211EC18B" w14:textId="77777777" w:rsidR="00BB3DDB" w:rsidRPr="00A443C1" w:rsidRDefault="00BB3DDB" w:rsidP="00B0785A">
      <w:pPr>
        <w:pStyle w:val="N2"/>
      </w:pPr>
    </w:p>
    <w:p w14:paraId="5F8F9B5B" w14:textId="77777777" w:rsidR="00BB3DDB" w:rsidRPr="00A443C1" w:rsidRDefault="00BB3DDB" w:rsidP="00B0785A">
      <w:pPr>
        <w:pStyle w:val="N2"/>
      </w:pPr>
    </w:p>
    <w:p w14:paraId="62FDACD8" w14:textId="77777777" w:rsidR="00BB3DDB" w:rsidRPr="00A443C1" w:rsidRDefault="00BB3DDB" w:rsidP="00B0785A">
      <w:pPr>
        <w:pStyle w:val="N2"/>
      </w:pPr>
    </w:p>
    <w:p w14:paraId="0CD03ED3" w14:textId="77777777" w:rsidR="00BB3DDB" w:rsidRPr="00A443C1" w:rsidRDefault="00BB3DDB" w:rsidP="00B0785A">
      <w:pPr>
        <w:pStyle w:val="N2"/>
      </w:pPr>
    </w:p>
    <w:p w14:paraId="23E642BC" w14:textId="1CE9D921" w:rsidR="00BB3DDB" w:rsidRPr="00A443C1" w:rsidRDefault="00072EFB" w:rsidP="00B0785A">
      <w:pPr>
        <w:pStyle w:val="N2"/>
      </w:pPr>
      <w:r w:rsidRPr="00A443C1">
        <w:rPr>
          <w:noProof/>
          <w:lang w:val="es-ES" w:eastAsia="es-ES"/>
        </w:rPr>
        <w:lastRenderedPageBreak/>
        <w:drawing>
          <wp:anchor distT="0" distB="0" distL="114300" distR="114300" simplePos="0" relativeHeight="251658250" behindDoc="0" locked="0" layoutInCell="1" allowOverlap="1" wp14:anchorId="3DB59CEF" wp14:editId="76C50883">
            <wp:simplePos x="0" y="0"/>
            <wp:positionH relativeFrom="column">
              <wp:posOffset>-111760</wp:posOffset>
            </wp:positionH>
            <wp:positionV relativeFrom="paragraph">
              <wp:posOffset>274320</wp:posOffset>
            </wp:positionV>
            <wp:extent cx="2632710" cy="2317115"/>
            <wp:effectExtent l="0" t="0" r="0" b="6985"/>
            <wp:wrapNone/>
            <wp:docPr id="76" name="Imagen 76" descr="Interfaz de usuario gráfica, Texto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7ADE4E4-6BA5-3DE5-EEE0-C402E21F3E6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n 76" descr="Interfaz de usuario gráfica, Texto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7ADE4E4-6BA5-3DE5-EEE0-C402E21F3E6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632710" cy="2317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A7B4BA" w14:textId="1EBEE87D" w:rsidR="00BB3DDB" w:rsidRPr="00A443C1" w:rsidRDefault="00072EFB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256" behindDoc="0" locked="0" layoutInCell="1" allowOverlap="1" wp14:anchorId="1DD9CBB4" wp14:editId="6B8F82F1">
            <wp:simplePos x="0" y="0"/>
            <wp:positionH relativeFrom="column">
              <wp:posOffset>2687955</wp:posOffset>
            </wp:positionH>
            <wp:positionV relativeFrom="paragraph">
              <wp:posOffset>17145</wp:posOffset>
            </wp:positionV>
            <wp:extent cx="3494405" cy="2317115"/>
            <wp:effectExtent l="0" t="0" r="0" b="6985"/>
            <wp:wrapNone/>
            <wp:docPr id="77" name="Imagen 77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481881C-999F-7732-17AE-07095440A18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Imagen 77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481881C-999F-7732-17AE-07095440A18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494405" cy="2317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91C4D9" w14:textId="09EC2C78" w:rsidR="00BB3DDB" w:rsidRPr="00A443C1" w:rsidRDefault="00BB3DDB" w:rsidP="00B0785A">
      <w:pPr>
        <w:pStyle w:val="N2"/>
      </w:pPr>
    </w:p>
    <w:p w14:paraId="3CA046A3" w14:textId="41560255" w:rsidR="00BB3DDB" w:rsidRPr="00A443C1" w:rsidRDefault="00BB3DDB" w:rsidP="00B0785A">
      <w:pPr>
        <w:pStyle w:val="N2"/>
      </w:pPr>
    </w:p>
    <w:p w14:paraId="4C100ABC" w14:textId="77777777" w:rsidR="00BB3DDB" w:rsidRPr="00A443C1" w:rsidRDefault="00BB3DDB" w:rsidP="00B0785A">
      <w:pPr>
        <w:pStyle w:val="N2"/>
      </w:pPr>
    </w:p>
    <w:p w14:paraId="21298FD6" w14:textId="77777777" w:rsidR="00BB3DDB" w:rsidRPr="00A443C1" w:rsidRDefault="00BB3DDB" w:rsidP="00B0785A">
      <w:pPr>
        <w:pStyle w:val="N2"/>
      </w:pPr>
    </w:p>
    <w:p w14:paraId="491635EE" w14:textId="7266A0D7" w:rsidR="00BB3DDB" w:rsidRPr="00A443C1" w:rsidRDefault="00BB3DDB" w:rsidP="00B0785A">
      <w:pPr>
        <w:pStyle w:val="N2"/>
      </w:pPr>
    </w:p>
    <w:p w14:paraId="087ADC57" w14:textId="2037C5CB" w:rsidR="00BB3DDB" w:rsidRPr="00A443C1" w:rsidRDefault="00BB3DDB" w:rsidP="00B0785A">
      <w:pPr>
        <w:pStyle w:val="N2"/>
      </w:pPr>
    </w:p>
    <w:p w14:paraId="2A442561" w14:textId="77777777" w:rsidR="00BB3DDB" w:rsidRPr="00A443C1" w:rsidRDefault="00BB3DDB" w:rsidP="00B0785A">
      <w:pPr>
        <w:pStyle w:val="N2"/>
      </w:pPr>
    </w:p>
    <w:p w14:paraId="3E05F5F0" w14:textId="2F419B03" w:rsidR="00BB3DDB" w:rsidRPr="00A443C1" w:rsidRDefault="00BB3DDB" w:rsidP="00B0785A">
      <w:pPr>
        <w:pStyle w:val="N2"/>
      </w:pPr>
    </w:p>
    <w:p w14:paraId="710EE120" w14:textId="77777777" w:rsidR="00BB3DDB" w:rsidRPr="00A443C1" w:rsidRDefault="00BB3DDB" w:rsidP="00B0785A">
      <w:pPr>
        <w:pStyle w:val="N2"/>
      </w:pPr>
    </w:p>
    <w:p w14:paraId="6A375FC9" w14:textId="77777777" w:rsidR="00BB3DDB" w:rsidRPr="00A443C1" w:rsidRDefault="00BB3DDB" w:rsidP="00B0785A">
      <w:pPr>
        <w:pStyle w:val="N2"/>
      </w:pPr>
    </w:p>
    <w:p w14:paraId="7D3121B7" w14:textId="6E64FEA6" w:rsidR="00BB3DDB" w:rsidRPr="00A443C1" w:rsidRDefault="00BB3DDB" w:rsidP="00B0785A">
      <w:pPr>
        <w:pStyle w:val="N2"/>
      </w:pPr>
    </w:p>
    <w:p w14:paraId="3068352C" w14:textId="73FBA4FA" w:rsidR="00BB3DDB" w:rsidRPr="00A443C1" w:rsidRDefault="00A40704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24" behindDoc="0" locked="0" layoutInCell="1" allowOverlap="1" wp14:anchorId="0E9F9710" wp14:editId="2BEBB5A4">
            <wp:simplePos x="0" y="0"/>
            <wp:positionH relativeFrom="column">
              <wp:posOffset>2527300</wp:posOffset>
            </wp:positionH>
            <wp:positionV relativeFrom="paragraph">
              <wp:posOffset>264160</wp:posOffset>
            </wp:positionV>
            <wp:extent cx="3623945" cy="2404110"/>
            <wp:effectExtent l="0" t="0" r="0" b="0"/>
            <wp:wrapNone/>
            <wp:docPr id="12" name="Imagen 12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153DCBB-E4D2-50F7-27C4-82ABB9FFD93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n 11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153DCBB-E4D2-50F7-27C4-82ABB9FFD93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623945" cy="2404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F18180" w14:textId="5DF7516D" w:rsidR="00BB3DDB" w:rsidRPr="00A443C1" w:rsidRDefault="00A40704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28" behindDoc="0" locked="0" layoutInCell="1" allowOverlap="1" wp14:anchorId="23381663" wp14:editId="65194FF2">
            <wp:simplePos x="0" y="0"/>
            <wp:positionH relativeFrom="column">
              <wp:posOffset>17145</wp:posOffset>
            </wp:positionH>
            <wp:positionV relativeFrom="paragraph">
              <wp:posOffset>19685</wp:posOffset>
            </wp:positionV>
            <wp:extent cx="1199515" cy="2421255"/>
            <wp:effectExtent l="19050" t="19050" r="19685" b="17145"/>
            <wp:wrapNone/>
            <wp:docPr id="78" name="Imagen 78" descr="Tabl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C647251-7234-A23A-9275-7CEA7A28961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n 78" descr="Tabl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C647251-7234-A23A-9275-7CEA7A28961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72"/>
                    <a:srcRect b="16410"/>
                    <a:stretch/>
                  </pic:blipFill>
                  <pic:spPr>
                    <a:xfrm>
                      <a:off x="0" y="0"/>
                      <a:ext cx="1199515" cy="2421255"/>
                    </a:xfrm>
                    <a:prstGeom prst="rect">
                      <a:avLst/>
                    </a:prstGeom>
                    <a:ln w="19050">
                      <a:solidFill>
                        <a:srgbClr val="00B0F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83EBF2" w14:textId="3EF9CD96" w:rsidR="00BB3DDB" w:rsidRPr="00A443C1" w:rsidRDefault="00BB3DDB" w:rsidP="00B0785A">
      <w:pPr>
        <w:pStyle w:val="N2"/>
      </w:pPr>
    </w:p>
    <w:p w14:paraId="354292D6" w14:textId="38B54DA2" w:rsidR="00BB3DDB" w:rsidRPr="00A443C1" w:rsidRDefault="00BB3DDB" w:rsidP="00B0785A">
      <w:pPr>
        <w:pStyle w:val="N2"/>
      </w:pPr>
    </w:p>
    <w:p w14:paraId="5CE913EA" w14:textId="33CDC2E9" w:rsidR="00BB3DDB" w:rsidRPr="00A443C1" w:rsidRDefault="00BB3DDB" w:rsidP="00B0785A">
      <w:pPr>
        <w:pStyle w:val="N2"/>
      </w:pPr>
    </w:p>
    <w:p w14:paraId="7AB8F307" w14:textId="6B045A02" w:rsidR="00BB3DDB" w:rsidRPr="00A443C1" w:rsidRDefault="00BB3DDB" w:rsidP="00B0785A">
      <w:pPr>
        <w:pStyle w:val="N2"/>
      </w:pPr>
    </w:p>
    <w:p w14:paraId="654C52E0" w14:textId="77777777" w:rsidR="00BB3DDB" w:rsidRPr="00A443C1" w:rsidRDefault="00BB3DDB" w:rsidP="00B0785A">
      <w:pPr>
        <w:pStyle w:val="N2"/>
      </w:pPr>
    </w:p>
    <w:p w14:paraId="0CE2326F" w14:textId="77777777" w:rsidR="00BB3DDB" w:rsidRPr="00A443C1" w:rsidRDefault="00BB3DDB" w:rsidP="00B0785A">
      <w:pPr>
        <w:pStyle w:val="N2"/>
      </w:pPr>
    </w:p>
    <w:p w14:paraId="5D644171" w14:textId="77777777" w:rsidR="00BB3DDB" w:rsidRPr="00A443C1" w:rsidRDefault="00BB3DDB" w:rsidP="00B0785A">
      <w:pPr>
        <w:pStyle w:val="N2"/>
      </w:pPr>
    </w:p>
    <w:p w14:paraId="713545A9" w14:textId="77777777" w:rsidR="00BB3DDB" w:rsidRPr="00A443C1" w:rsidRDefault="00BB3DDB" w:rsidP="00B0785A">
      <w:pPr>
        <w:pStyle w:val="N2"/>
      </w:pPr>
    </w:p>
    <w:p w14:paraId="1603EA16" w14:textId="77777777" w:rsidR="00BB3DDB" w:rsidRPr="00A443C1" w:rsidRDefault="00BB3DDB" w:rsidP="00B0785A">
      <w:pPr>
        <w:pStyle w:val="N2"/>
      </w:pPr>
    </w:p>
    <w:p w14:paraId="63D82B75" w14:textId="271B859E" w:rsidR="00BB3DDB" w:rsidRPr="00A443C1" w:rsidRDefault="00BB3DDB" w:rsidP="00B0785A">
      <w:pPr>
        <w:pStyle w:val="N2"/>
      </w:pPr>
    </w:p>
    <w:p w14:paraId="468EB305" w14:textId="10110FE5" w:rsidR="00BB3DDB" w:rsidRPr="00A443C1" w:rsidRDefault="00BB3DDB" w:rsidP="00B0785A">
      <w:pPr>
        <w:pStyle w:val="N2"/>
      </w:pPr>
    </w:p>
    <w:p w14:paraId="0C614906" w14:textId="77777777" w:rsidR="00BB3DDB" w:rsidRPr="00A443C1" w:rsidRDefault="00BB3DDB" w:rsidP="00B0785A">
      <w:pPr>
        <w:pStyle w:val="N2"/>
      </w:pPr>
    </w:p>
    <w:p w14:paraId="31E799D3" w14:textId="529A0559" w:rsidR="00BB3DDB" w:rsidRPr="00A443C1" w:rsidRDefault="00BB3DDB" w:rsidP="00B0785A">
      <w:pPr>
        <w:pStyle w:val="N2"/>
      </w:pPr>
    </w:p>
    <w:p w14:paraId="505896B6" w14:textId="72A35426" w:rsidR="00BB3DDB" w:rsidRPr="00A443C1" w:rsidRDefault="00BB3DDB" w:rsidP="00B0785A">
      <w:pPr>
        <w:pStyle w:val="N2"/>
      </w:pPr>
    </w:p>
    <w:p w14:paraId="5E579EEA" w14:textId="3507CE33" w:rsidR="00BB3DDB" w:rsidRPr="00A443C1" w:rsidRDefault="00BB3DDB" w:rsidP="00B0785A">
      <w:pPr>
        <w:pStyle w:val="N2"/>
        <w:rPr>
          <w:bCs/>
          <w:sz w:val="22"/>
        </w:rPr>
      </w:pPr>
    </w:p>
    <w:p w14:paraId="274D22A4" w14:textId="77777777" w:rsidR="00C43783" w:rsidRPr="00A443C1" w:rsidRDefault="00C43783" w:rsidP="00C43783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FLOOR</w:t>
      </w:r>
    </w:p>
    <w:p w14:paraId="5536BEB9" w14:textId="77777777" w:rsidR="00C43783" w:rsidRPr="00A443C1" w:rsidRDefault="00C43783" w:rsidP="00C43783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20.10.10.40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LLOSES DE FONAMENTACIÓ</w:t>
      </w:r>
    </w:p>
    <w:p w14:paraId="303FB48C" w14:textId="77777777" w:rsidR="00C43783" w:rsidRPr="00A443C1" w:rsidRDefault="00C43783" w:rsidP="00C43783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20.10.10.50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FORMIGÓ DE NETEJA</w:t>
      </w:r>
    </w:p>
    <w:p w14:paraId="16FE2392" w14:textId="77777777" w:rsidR="00C43783" w:rsidRPr="00A443C1" w:rsidRDefault="00C43783" w:rsidP="00C43783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20.10.40.10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SOLERES</w:t>
      </w:r>
    </w:p>
    <w:p w14:paraId="6E248D54" w14:textId="77777777" w:rsidR="00BB3DDB" w:rsidRPr="00A443C1" w:rsidRDefault="00BB3DDB" w:rsidP="00B0785A">
      <w:pPr>
        <w:pStyle w:val="N2"/>
      </w:pPr>
    </w:p>
    <w:p w14:paraId="0F74FC75" w14:textId="77777777" w:rsidR="008208F6" w:rsidRPr="00A443C1" w:rsidRDefault="008208F6" w:rsidP="008208F6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• </w:t>
      </w:r>
      <w:r w:rsidRPr="00A443C1">
        <w:rPr>
          <w:b/>
          <w:color w:val="000000" w:themeColor="text1"/>
          <w:kern w:val="24"/>
          <w:szCs w:val="20"/>
        </w:rPr>
        <w:t>FAMÍLIA DE SISTEMA</w:t>
      </w:r>
      <w:r w:rsidRPr="00A443C1">
        <w:rPr>
          <w:bCs/>
          <w:color w:val="000000" w:themeColor="text1"/>
          <w:kern w:val="24"/>
          <w:szCs w:val="20"/>
        </w:rPr>
        <w:t>: Les famílies de sistema es troben per defecte dins de Revit i no es poden carregar noves famílies, per la qual cosa triem una de les famílies per defecte i la dupliquem i anomenem segons el que estableix el BEP</w:t>
      </w:r>
    </w:p>
    <w:p w14:paraId="1605C403" w14:textId="77777777" w:rsidR="008208F6" w:rsidRPr="00A443C1" w:rsidRDefault="008208F6" w:rsidP="008208F6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763D60B5" w14:textId="77777777" w:rsidR="008208F6" w:rsidRPr="00A443C1" w:rsidRDefault="008208F6" w:rsidP="008208F6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 incloem els valors que indica el BEP. per exemple implantem el valor per al paràmetre ACAT_l1-CodiGuBIMclass</w:t>
      </w:r>
    </w:p>
    <w:p w14:paraId="2BB3F3BF" w14:textId="77777777" w:rsidR="008208F6" w:rsidRPr="00A443C1" w:rsidRDefault="008208F6" w:rsidP="008208F6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tipus: Construction, Graphics, materials and finishes, analytical properties i identity data.</w:t>
      </w:r>
    </w:p>
    <w:p w14:paraId="319AA0C2" w14:textId="77777777" w:rsidR="008208F6" w:rsidRPr="00A443C1" w:rsidRDefault="008208F6" w:rsidP="008208F6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REPRESENTACIÓ GRÀFICA: en construction Despleguem l'edit assembly i assignem, creem o dupliquem els materials que requerim per fer-ho utilitzem el material browser, finalitzem indicant les característiques de textura i color per a la visualització tant en superfície, fons i secció.</w:t>
      </w:r>
    </w:p>
    <w:p w14:paraId="1415F910" w14:textId="77777777" w:rsidR="008208F6" w:rsidRPr="00A443C1" w:rsidRDefault="008208F6" w:rsidP="008208F6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3F05C9F2" w14:textId="2A009256" w:rsidR="00BB3DDB" w:rsidRPr="00A443C1" w:rsidRDefault="008208F6" w:rsidP="008208F6">
      <w:pPr>
        <w:pStyle w:val="N2"/>
      </w:pPr>
      <w:r w:rsidRPr="00A443C1">
        <w:rPr>
          <w:bCs/>
          <w:color w:val="000000" w:themeColor="text1"/>
          <w:kern w:val="24"/>
          <w:szCs w:val="20"/>
        </w:rPr>
        <w:t>• MODELATGE: seleccionem una de les subeines d'edició a DRAW i modelem.</w:t>
      </w:r>
    </w:p>
    <w:p w14:paraId="42D249C7" w14:textId="77777777" w:rsidR="00BB3DDB" w:rsidRPr="00A443C1" w:rsidRDefault="00BB3DDB" w:rsidP="00B0785A">
      <w:pPr>
        <w:pStyle w:val="N2"/>
      </w:pPr>
    </w:p>
    <w:p w14:paraId="21DB7C88" w14:textId="013C79ED" w:rsidR="00BB3DDB" w:rsidRPr="00A443C1" w:rsidRDefault="00BB3DDB" w:rsidP="00B0785A">
      <w:pPr>
        <w:pStyle w:val="N2"/>
      </w:pPr>
    </w:p>
    <w:p w14:paraId="715CAEB9" w14:textId="6DE10662" w:rsidR="00BB3DDB" w:rsidRPr="00A443C1" w:rsidRDefault="00BB3DDB" w:rsidP="00B0785A">
      <w:pPr>
        <w:pStyle w:val="N2"/>
      </w:pPr>
    </w:p>
    <w:p w14:paraId="0D26BED0" w14:textId="77777777" w:rsidR="00180726" w:rsidRPr="00A443C1" w:rsidRDefault="00180726" w:rsidP="00B0785A">
      <w:pPr>
        <w:pStyle w:val="N2"/>
      </w:pPr>
    </w:p>
    <w:p w14:paraId="759353FA" w14:textId="355690BD" w:rsidR="00BB3DDB" w:rsidRPr="00A443C1" w:rsidRDefault="00BB3DDB" w:rsidP="00B0785A">
      <w:pPr>
        <w:pStyle w:val="N2"/>
      </w:pPr>
    </w:p>
    <w:p w14:paraId="18DDE716" w14:textId="1B7EC4DA" w:rsidR="00BB3DDB" w:rsidRPr="00A443C1" w:rsidRDefault="00BB3DDB" w:rsidP="00B0785A">
      <w:pPr>
        <w:pStyle w:val="N2"/>
      </w:pPr>
    </w:p>
    <w:p w14:paraId="6AD425DC" w14:textId="0CFFDEC4" w:rsidR="00BB3DDB" w:rsidRPr="00A443C1" w:rsidRDefault="00BB3DDB" w:rsidP="00B0785A">
      <w:pPr>
        <w:pStyle w:val="N2"/>
      </w:pPr>
    </w:p>
    <w:p w14:paraId="548C95A6" w14:textId="42D17569" w:rsidR="00BB3DDB" w:rsidRPr="00A443C1" w:rsidRDefault="00BB3DDB" w:rsidP="00B0785A">
      <w:pPr>
        <w:pStyle w:val="N2"/>
      </w:pPr>
    </w:p>
    <w:p w14:paraId="6A5CC57B" w14:textId="77777777" w:rsidR="00BB3DDB" w:rsidRPr="00A443C1" w:rsidRDefault="00BB3DDB" w:rsidP="00B0785A">
      <w:pPr>
        <w:pStyle w:val="N2"/>
      </w:pPr>
    </w:p>
    <w:p w14:paraId="61B6CE1C" w14:textId="77777777" w:rsidR="00BB3DDB" w:rsidRPr="00A443C1" w:rsidRDefault="00BB3DDB" w:rsidP="00B0785A">
      <w:pPr>
        <w:pStyle w:val="N2"/>
      </w:pPr>
    </w:p>
    <w:p w14:paraId="371D3B4D" w14:textId="0BF15BC1" w:rsidR="00BB3DDB" w:rsidRPr="00A443C1" w:rsidRDefault="00BB3DDB" w:rsidP="00B0785A">
      <w:pPr>
        <w:pStyle w:val="N2"/>
      </w:pPr>
    </w:p>
    <w:p w14:paraId="43F5BD17" w14:textId="67265492" w:rsidR="00BB3DDB" w:rsidRPr="00A443C1" w:rsidRDefault="00971318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30" behindDoc="0" locked="0" layoutInCell="1" allowOverlap="1" wp14:anchorId="2F0A5A53" wp14:editId="4B8EFF19">
            <wp:simplePos x="0" y="0"/>
            <wp:positionH relativeFrom="column">
              <wp:posOffset>2805430</wp:posOffset>
            </wp:positionH>
            <wp:positionV relativeFrom="paragraph">
              <wp:posOffset>259715</wp:posOffset>
            </wp:positionV>
            <wp:extent cx="3488690" cy="2501900"/>
            <wp:effectExtent l="0" t="0" r="0" b="0"/>
            <wp:wrapNone/>
            <wp:docPr id="87" name="Imagen 87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BD4F94C-FF16-F076-D3FB-66CEAE26EB5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agen 87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BD4F94C-FF16-F076-D3FB-66CEAE26EB5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488690" cy="2501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429" behindDoc="0" locked="0" layoutInCell="1" allowOverlap="1" wp14:anchorId="4B1DFB57" wp14:editId="171CEBCE">
            <wp:simplePos x="0" y="0"/>
            <wp:positionH relativeFrom="column">
              <wp:posOffset>46355</wp:posOffset>
            </wp:positionH>
            <wp:positionV relativeFrom="paragraph">
              <wp:posOffset>225425</wp:posOffset>
            </wp:positionV>
            <wp:extent cx="1462663" cy="2780508"/>
            <wp:effectExtent l="0" t="0" r="4445" b="1270"/>
            <wp:wrapNone/>
            <wp:docPr id="86" name="Imagen 86" descr="Interfaz de usuario gráfica, Aplicación, Word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4B0BF5D-9269-5E82-1FAF-A3955FCBF99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n 86" descr="Interfaz de usuario gráfica, Aplicación, Word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4B0BF5D-9269-5E82-1FAF-A3955FCBF99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74"/>
                    <a:srcRect l="50000" t="24771" r="42574" b="25032"/>
                    <a:stretch/>
                  </pic:blipFill>
                  <pic:spPr>
                    <a:xfrm>
                      <a:off x="0" y="0"/>
                      <a:ext cx="1462663" cy="27805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C2746B" w14:textId="7EF89146" w:rsidR="00BB3DDB" w:rsidRPr="00A443C1" w:rsidRDefault="00971318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37" behindDoc="0" locked="0" layoutInCell="1" allowOverlap="1" wp14:anchorId="6002C027" wp14:editId="168DD9FE">
            <wp:simplePos x="0" y="0"/>
            <wp:positionH relativeFrom="column">
              <wp:posOffset>1531620</wp:posOffset>
            </wp:positionH>
            <wp:positionV relativeFrom="paragraph">
              <wp:posOffset>9525</wp:posOffset>
            </wp:positionV>
            <wp:extent cx="1231265" cy="3058160"/>
            <wp:effectExtent l="19050" t="19050" r="26035" b="27940"/>
            <wp:wrapNone/>
            <wp:docPr id="89" name="Imagen 89" descr="Tabl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F96A483-5FA6-FD41-14BC-622E5AD98DB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Imagen 89" descr="Tabl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F96A483-5FA6-FD41-14BC-622E5AD98DB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231265" cy="3058160"/>
                    </a:xfrm>
                    <a:prstGeom prst="rect">
                      <a:avLst/>
                    </a:prstGeom>
                    <a:ln w="19050">
                      <a:solidFill>
                        <a:srgbClr val="00B0F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F2C1BF" w14:textId="4466A383" w:rsidR="00BB3DDB" w:rsidRPr="00A443C1" w:rsidRDefault="00BB3DDB" w:rsidP="00B0785A">
      <w:pPr>
        <w:pStyle w:val="N2"/>
      </w:pPr>
    </w:p>
    <w:p w14:paraId="6ACB4A11" w14:textId="313E304D" w:rsidR="00BB3DDB" w:rsidRPr="00A443C1" w:rsidRDefault="00BB3DDB" w:rsidP="00B0785A">
      <w:pPr>
        <w:pStyle w:val="N2"/>
      </w:pPr>
    </w:p>
    <w:p w14:paraId="34D7B283" w14:textId="0E09E730" w:rsidR="00BB3DDB" w:rsidRPr="00A443C1" w:rsidRDefault="00BB3DDB" w:rsidP="00B0785A">
      <w:pPr>
        <w:pStyle w:val="N2"/>
      </w:pPr>
    </w:p>
    <w:p w14:paraId="122B0BF3" w14:textId="2E1E02A4" w:rsidR="00BB3DDB" w:rsidRPr="00A443C1" w:rsidRDefault="00BB3DDB" w:rsidP="00B0785A">
      <w:pPr>
        <w:pStyle w:val="N2"/>
      </w:pPr>
    </w:p>
    <w:p w14:paraId="02C64DBC" w14:textId="74CB0688" w:rsidR="00BB3DDB" w:rsidRPr="00A443C1" w:rsidRDefault="00BB3DDB" w:rsidP="00B0785A">
      <w:pPr>
        <w:pStyle w:val="N2"/>
      </w:pPr>
    </w:p>
    <w:p w14:paraId="4000A4F8" w14:textId="13D8BD37" w:rsidR="00BB3DDB" w:rsidRPr="00A443C1" w:rsidRDefault="00BB3DDB" w:rsidP="00B0785A">
      <w:pPr>
        <w:pStyle w:val="N2"/>
      </w:pPr>
    </w:p>
    <w:p w14:paraId="4F4AE6EF" w14:textId="039B5223" w:rsidR="00BB3DDB" w:rsidRPr="00A443C1" w:rsidRDefault="00BB3DDB" w:rsidP="00B0785A">
      <w:pPr>
        <w:pStyle w:val="N2"/>
      </w:pPr>
    </w:p>
    <w:p w14:paraId="3380481F" w14:textId="3271C550" w:rsidR="00BB3DDB" w:rsidRPr="00A443C1" w:rsidRDefault="00BB3DDB" w:rsidP="00B0785A">
      <w:pPr>
        <w:pStyle w:val="N2"/>
      </w:pPr>
    </w:p>
    <w:p w14:paraId="4A974A2B" w14:textId="5850B6A4" w:rsidR="00BB3DDB" w:rsidRPr="00A443C1" w:rsidRDefault="00BB3DDB" w:rsidP="00B0785A">
      <w:pPr>
        <w:pStyle w:val="N2"/>
      </w:pPr>
    </w:p>
    <w:p w14:paraId="27343EAF" w14:textId="49AE244C" w:rsidR="00BB3DDB" w:rsidRPr="00A443C1" w:rsidRDefault="00BB3DDB" w:rsidP="00B0785A">
      <w:pPr>
        <w:pStyle w:val="N2"/>
      </w:pPr>
    </w:p>
    <w:p w14:paraId="7C7E483C" w14:textId="212A98EF" w:rsidR="00BB3DDB" w:rsidRPr="00A443C1" w:rsidRDefault="00BB3DDB" w:rsidP="00B0785A">
      <w:pPr>
        <w:pStyle w:val="N2"/>
      </w:pPr>
    </w:p>
    <w:p w14:paraId="05D7C7EB" w14:textId="0FAC9752" w:rsidR="00BB3DDB" w:rsidRPr="00A443C1" w:rsidRDefault="00BB3DDB" w:rsidP="00B0785A">
      <w:pPr>
        <w:pStyle w:val="N2"/>
      </w:pPr>
    </w:p>
    <w:p w14:paraId="570C2E2B" w14:textId="7A4ED60E" w:rsidR="00BB3DDB" w:rsidRPr="00A443C1" w:rsidRDefault="00971318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38" behindDoc="0" locked="0" layoutInCell="1" allowOverlap="1" wp14:anchorId="60F02B1D" wp14:editId="5AF09D8B">
            <wp:simplePos x="0" y="0"/>
            <wp:positionH relativeFrom="column">
              <wp:posOffset>-71755</wp:posOffset>
            </wp:positionH>
            <wp:positionV relativeFrom="paragraph">
              <wp:posOffset>272415</wp:posOffset>
            </wp:positionV>
            <wp:extent cx="3098800" cy="2224405"/>
            <wp:effectExtent l="0" t="0" r="6350" b="4445"/>
            <wp:wrapNone/>
            <wp:docPr id="90" name="Imagen 90" descr="Interfaz de usuario gráfica, Tabl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1634364-817E-38A7-084B-68A50226048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n 90" descr="Interfaz de usuario gráfica, Tabl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1634364-817E-38A7-084B-68A50226048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098800" cy="2224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B025F3" w14:textId="3C3FE55C" w:rsidR="00BB3DDB" w:rsidRPr="00A443C1" w:rsidRDefault="00971318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36" behindDoc="0" locked="0" layoutInCell="1" allowOverlap="1" wp14:anchorId="6E43CB83" wp14:editId="4653C3DD">
            <wp:simplePos x="0" y="0"/>
            <wp:positionH relativeFrom="column">
              <wp:posOffset>2916555</wp:posOffset>
            </wp:positionH>
            <wp:positionV relativeFrom="paragraph">
              <wp:posOffset>3175</wp:posOffset>
            </wp:positionV>
            <wp:extent cx="3333115" cy="2224405"/>
            <wp:effectExtent l="0" t="0" r="635" b="4445"/>
            <wp:wrapNone/>
            <wp:docPr id="88" name="Imagen 88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28789A6-70BE-5B18-E4AE-B8B6D373638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n 88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28789A6-70BE-5B18-E4AE-B8B6D373638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333115" cy="2224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32D7EF" w14:textId="2283623D" w:rsidR="00BB3DDB" w:rsidRPr="00A443C1" w:rsidRDefault="00BB3DDB" w:rsidP="00B0785A">
      <w:pPr>
        <w:pStyle w:val="N2"/>
      </w:pPr>
    </w:p>
    <w:p w14:paraId="4DAAEF2A" w14:textId="527EB896" w:rsidR="00BB3DDB" w:rsidRPr="00A443C1" w:rsidRDefault="00BB3DDB" w:rsidP="00B0785A">
      <w:pPr>
        <w:pStyle w:val="N2"/>
      </w:pPr>
    </w:p>
    <w:p w14:paraId="31F76503" w14:textId="31747EEC" w:rsidR="00BB3DDB" w:rsidRPr="00A443C1" w:rsidRDefault="00BB3DDB" w:rsidP="00B0785A">
      <w:pPr>
        <w:pStyle w:val="N2"/>
      </w:pPr>
    </w:p>
    <w:p w14:paraId="1854B6D1" w14:textId="543B94CE" w:rsidR="00BB3DDB" w:rsidRPr="00A443C1" w:rsidRDefault="00BB3DDB" w:rsidP="00B0785A">
      <w:pPr>
        <w:pStyle w:val="N2"/>
      </w:pPr>
    </w:p>
    <w:p w14:paraId="1CA379D0" w14:textId="62A412DC" w:rsidR="00BB3DDB" w:rsidRPr="00A443C1" w:rsidRDefault="00BB3DDB" w:rsidP="00B0785A">
      <w:pPr>
        <w:pStyle w:val="N2"/>
      </w:pPr>
    </w:p>
    <w:p w14:paraId="4239AF14" w14:textId="67F46CBE" w:rsidR="00BB3DDB" w:rsidRPr="00A443C1" w:rsidRDefault="00BB3DDB" w:rsidP="00B0785A">
      <w:pPr>
        <w:pStyle w:val="N2"/>
      </w:pPr>
    </w:p>
    <w:p w14:paraId="6435C528" w14:textId="024B2AE4" w:rsidR="00BB3DDB" w:rsidRPr="00A443C1" w:rsidRDefault="00BB3DDB" w:rsidP="00B0785A">
      <w:pPr>
        <w:pStyle w:val="N2"/>
      </w:pPr>
    </w:p>
    <w:p w14:paraId="008969B9" w14:textId="4D402BB4" w:rsidR="00BB3DDB" w:rsidRPr="00A443C1" w:rsidRDefault="00BB3DDB" w:rsidP="00B0785A">
      <w:pPr>
        <w:pStyle w:val="N2"/>
      </w:pPr>
    </w:p>
    <w:p w14:paraId="544DC41C" w14:textId="77777777" w:rsidR="00BB3DDB" w:rsidRPr="00A443C1" w:rsidRDefault="00BB3DDB" w:rsidP="00B0785A">
      <w:pPr>
        <w:pStyle w:val="N2"/>
      </w:pPr>
    </w:p>
    <w:p w14:paraId="7EBF9555" w14:textId="0726EB10" w:rsidR="00BB3DDB" w:rsidRPr="00A443C1" w:rsidRDefault="00BB3DDB" w:rsidP="00B0785A">
      <w:pPr>
        <w:pStyle w:val="N2"/>
      </w:pPr>
    </w:p>
    <w:p w14:paraId="6DD3D8CF" w14:textId="01A2B3E8" w:rsidR="00BB3DDB" w:rsidRPr="00A443C1" w:rsidRDefault="00BB3DDB" w:rsidP="00B0785A">
      <w:pPr>
        <w:pStyle w:val="N2"/>
      </w:pPr>
    </w:p>
    <w:p w14:paraId="7C2CAD04" w14:textId="34624B11" w:rsidR="00BB3DDB" w:rsidRPr="00A443C1" w:rsidRDefault="00BB3DDB" w:rsidP="001C0021">
      <w:pPr>
        <w:pStyle w:val="N2"/>
        <w:ind w:left="0"/>
      </w:pPr>
    </w:p>
    <w:p w14:paraId="47D3211D" w14:textId="16E7DAE8" w:rsidR="00BB3DDB" w:rsidRPr="00A443C1" w:rsidRDefault="00BB3DDB" w:rsidP="00B0785A">
      <w:pPr>
        <w:pStyle w:val="N2"/>
        <w:rPr>
          <w:i/>
          <w:iCs/>
          <w:sz w:val="22"/>
        </w:rPr>
      </w:pPr>
    </w:p>
    <w:p w14:paraId="4374E512" w14:textId="77777777" w:rsidR="00F060A6" w:rsidRPr="00A443C1" w:rsidRDefault="00F060A6" w:rsidP="00F060A6">
      <w:pPr>
        <w:spacing w:line="240" w:lineRule="auto"/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WALL</w:t>
      </w:r>
    </w:p>
    <w:p w14:paraId="7684B210" w14:textId="77777777" w:rsidR="00F060A6" w:rsidRPr="00A443C1" w:rsidRDefault="00F060A6" w:rsidP="00F060A6">
      <w:pPr>
        <w:spacing w:line="240" w:lineRule="auto"/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20.10.20.20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PANTALLES DE FONAMENTACIÓ</w:t>
      </w:r>
    </w:p>
    <w:p w14:paraId="5BAFF770" w14:textId="77777777" w:rsidR="00F060A6" w:rsidRPr="00A443C1" w:rsidRDefault="00F060A6" w:rsidP="00F060A6">
      <w:pPr>
        <w:spacing w:line="240" w:lineRule="auto"/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20.10.30.10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MURS DE CONTENCIÓ</w:t>
      </w:r>
    </w:p>
    <w:p w14:paraId="08B4659F" w14:textId="1488924E" w:rsidR="00F060A6" w:rsidRPr="00A443C1" w:rsidRDefault="00F060A6" w:rsidP="00F060A6">
      <w:pPr>
        <w:spacing w:line="240" w:lineRule="auto"/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20.10.30.10.10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 xml:space="preserve">              MURS</w:t>
      </w:r>
    </w:p>
    <w:p w14:paraId="0BAB47C0" w14:textId="1822C901" w:rsidR="00F060A6" w:rsidRPr="00A443C1" w:rsidRDefault="00F060A6" w:rsidP="00F060A6">
      <w:pPr>
        <w:spacing w:line="240" w:lineRule="auto"/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20.10.30.10.20</w:t>
      </w:r>
      <w:r w:rsidRPr="00A443C1">
        <w:rPr>
          <w:bCs/>
          <w:color w:val="000000" w:themeColor="text1"/>
          <w:kern w:val="24"/>
          <w:sz w:val="22"/>
        </w:rPr>
        <w:tab/>
        <w:t xml:space="preserve"> </w:t>
      </w:r>
      <w:r w:rsidRPr="00A443C1">
        <w:rPr>
          <w:bCs/>
          <w:color w:val="000000" w:themeColor="text1"/>
          <w:kern w:val="24"/>
          <w:sz w:val="22"/>
        </w:rPr>
        <w:tab/>
        <w:t xml:space="preserve">          </w:t>
      </w:r>
      <w:r w:rsidR="00C12F4F" w:rsidRPr="00A443C1">
        <w:rPr>
          <w:bCs/>
          <w:color w:val="000000" w:themeColor="text1"/>
          <w:kern w:val="24"/>
          <w:sz w:val="22"/>
        </w:rPr>
        <w:t xml:space="preserve">    </w:t>
      </w:r>
      <w:r w:rsidRPr="00A443C1">
        <w:rPr>
          <w:bCs/>
          <w:color w:val="000000" w:themeColor="text1"/>
          <w:kern w:val="24"/>
          <w:sz w:val="22"/>
        </w:rPr>
        <w:t>MURS VERDS</w:t>
      </w:r>
    </w:p>
    <w:p w14:paraId="44EC5310" w14:textId="450F53CD" w:rsidR="00F060A6" w:rsidRPr="00A443C1" w:rsidRDefault="00F060A6" w:rsidP="00F060A6">
      <w:pPr>
        <w:spacing w:line="240" w:lineRule="auto"/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20.10.30.10.30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="00C12F4F" w:rsidRPr="00A443C1">
        <w:rPr>
          <w:bCs/>
          <w:color w:val="000000" w:themeColor="text1"/>
          <w:kern w:val="24"/>
          <w:sz w:val="22"/>
        </w:rPr>
        <w:t xml:space="preserve">              </w:t>
      </w:r>
      <w:r w:rsidRPr="00A443C1">
        <w:rPr>
          <w:bCs/>
          <w:color w:val="000000" w:themeColor="text1"/>
          <w:kern w:val="24"/>
          <w:sz w:val="22"/>
        </w:rPr>
        <w:t>GABIONS</w:t>
      </w:r>
    </w:p>
    <w:p w14:paraId="393B5D23" w14:textId="78BBA65D" w:rsidR="00F060A6" w:rsidRPr="00A443C1" w:rsidRDefault="00F060A6" w:rsidP="00F060A6">
      <w:pPr>
        <w:spacing w:line="240" w:lineRule="auto"/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20.10.30.10.40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="00C12F4F" w:rsidRPr="00A443C1">
        <w:rPr>
          <w:bCs/>
          <w:color w:val="000000" w:themeColor="text1"/>
          <w:kern w:val="24"/>
          <w:sz w:val="22"/>
        </w:rPr>
        <w:t xml:space="preserve">              </w:t>
      </w:r>
      <w:r w:rsidRPr="00A443C1">
        <w:rPr>
          <w:bCs/>
          <w:color w:val="000000" w:themeColor="text1"/>
          <w:kern w:val="24"/>
          <w:sz w:val="22"/>
        </w:rPr>
        <w:t>ESCULLERA</w:t>
      </w:r>
    </w:p>
    <w:p w14:paraId="3570D6C4" w14:textId="77777777" w:rsidR="00F060A6" w:rsidRPr="00A443C1" w:rsidRDefault="00F060A6" w:rsidP="00F060A6">
      <w:pPr>
        <w:spacing w:line="240" w:lineRule="auto"/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20.1030.15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MUR GUNITAT</w:t>
      </w:r>
    </w:p>
    <w:p w14:paraId="44EBE8E1" w14:textId="77777777" w:rsidR="00F060A6" w:rsidRPr="00A443C1" w:rsidRDefault="00F060A6" w:rsidP="00F060A6">
      <w:pPr>
        <w:spacing w:line="240" w:lineRule="auto"/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20.10.30.20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PANTALLES DE CONTENCIÓ</w:t>
      </w:r>
    </w:p>
    <w:p w14:paraId="2951EB1D" w14:textId="77777777" w:rsidR="00F060A6" w:rsidRPr="00A443C1" w:rsidRDefault="00F060A6" w:rsidP="00F060A6">
      <w:pPr>
        <w:spacing w:line="240" w:lineRule="auto"/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20.10.30.40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MURS DE MICROPILONS</w:t>
      </w:r>
    </w:p>
    <w:p w14:paraId="46B5762D" w14:textId="77777777" w:rsidR="00F060A6" w:rsidRPr="00A443C1" w:rsidRDefault="00F060A6" w:rsidP="00F060A6">
      <w:pPr>
        <w:spacing w:line="240" w:lineRule="auto"/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20.10.30.50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MURS DE JET-GROUTING</w:t>
      </w:r>
    </w:p>
    <w:p w14:paraId="3A83707E" w14:textId="77777777" w:rsidR="00F060A6" w:rsidRPr="00A443C1" w:rsidRDefault="00F060A6" w:rsidP="00F060A6">
      <w:pPr>
        <w:spacing w:line="240" w:lineRule="auto"/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20.10.30.60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MURS DE PALPLANXES</w:t>
      </w:r>
    </w:p>
    <w:p w14:paraId="41C05C4F" w14:textId="18CB19DD" w:rsidR="00BB3DDB" w:rsidRPr="00A443C1" w:rsidRDefault="00BB3DDB" w:rsidP="00B0785A">
      <w:pPr>
        <w:pStyle w:val="N2"/>
      </w:pPr>
    </w:p>
    <w:p w14:paraId="019E5803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• </w:t>
      </w:r>
      <w:r w:rsidRPr="00A443C1">
        <w:rPr>
          <w:b/>
          <w:color w:val="000000" w:themeColor="text1"/>
          <w:kern w:val="24"/>
          <w:szCs w:val="20"/>
        </w:rPr>
        <w:t>FAMÍLIA DE SISTEMA</w:t>
      </w:r>
      <w:r w:rsidRPr="00A443C1">
        <w:rPr>
          <w:bCs/>
          <w:color w:val="000000" w:themeColor="text1"/>
          <w:kern w:val="24"/>
          <w:szCs w:val="20"/>
        </w:rPr>
        <w:t>: Les famílies de sistema es troben per defecte dins de Revit i no es poden carregar noves famílies, per la qual cosa triem una de les famílies per defecte i la dupliquem i anomenem segons el que estableix el BEP</w:t>
      </w:r>
    </w:p>
    <w:p w14:paraId="32A32ADB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38AFDD24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 incloem els valors que indica el BEP. per exemple implantem el valor per al paràmetre ACAT_l1-CodiGuBIMclass</w:t>
      </w:r>
    </w:p>
    <w:p w14:paraId="4DC37B4B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tipus: Construction, Graphics, materials and finishes, analytical properties i identity data.</w:t>
      </w:r>
    </w:p>
    <w:p w14:paraId="5F5DB9DF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REPRESENTACIÓ GRÀFICA: en construction Despleguem l'edit assembly i assignem, creem o dupliquem els materials que requerim per fer-ho utilitzem el material browser, finalitzem indicant les característiques de textura i color per a la visualització tant en superfície, fons i secció.</w:t>
      </w:r>
    </w:p>
    <w:p w14:paraId="29B080BF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7347E5F7" w14:textId="77777777" w:rsidR="00BB0980" w:rsidRPr="00A443C1" w:rsidRDefault="00BB0980" w:rsidP="00BB0980">
      <w:pPr>
        <w:pStyle w:val="N2"/>
      </w:pPr>
      <w:r w:rsidRPr="00A443C1">
        <w:rPr>
          <w:bCs/>
          <w:color w:val="000000" w:themeColor="text1"/>
          <w:kern w:val="24"/>
          <w:szCs w:val="20"/>
        </w:rPr>
        <w:t>• MODELATGE: seleccionem una de les subeines d'edició a DRAW i modelem.</w:t>
      </w:r>
    </w:p>
    <w:p w14:paraId="21D828E6" w14:textId="28E09DAC" w:rsidR="00BB3DDB" w:rsidRPr="00A443C1" w:rsidRDefault="00BB3DDB" w:rsidP="00B0785A">
      <w:pPr>
        <w:pStyle w:val="N2"/>
      </w:pPr>
    </w:p>
    <w:p w14:paraId="50797D01" w14:textId="77777777" w:rsidR="00BB3DDB" w:rsidRPr="00A443C1" w:rsidRDefault="00BB3DDB" w:rsidP="00B0785A">
      <w:pPr>
        <w:pStyle w:val="N2"/>
      </w:pPr>
    </w:p>
    <w:p w14:paraId="213D1D87" w14:textId="61E062D8" w:rsidR="00BB3DDB" w:rsidRPr="00A443C1" w:rsidRDefault="00BB3DDB" w:rsidP="00B0785A">
      <w:pPr>
        <w:pStyle w:val="N2"/>
      </w:pPr>
    </w:p>
    <w:p w14:paraId="259DC6FD" w14:textId="2DFAB308" w:rsidR="00BB3DDB" w:rsidRPr="00A443C1" w:rsidRDefault="00BB3DDB" w:rsidP="00B0785A">
      <w:pPr>
        <w:pStyle w:val="N2"/>
      </w:pPr>
    </w:p>
    <w:p w14:paraId="49CFF516" w14:textId="275B99D1" w:rsidR="00BB3DDB" w:rsidRPr="00A443C1" w:rsidRDefault="00BB3DDB" w:rsidP="00B0785A">
      <w:pPr>
        <w:pStyle w:val="N2"/>
      </w:pPr>
    </w:p>
    <w:p w14:paraId="01B14227" w14:textId="78B329E8" w:rsidR="00BB3DDB" w:rsidRPr="00A443C1" w:rsidRDefault="00C7060D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39" behindDoc="0" locked="0" layoutInCell="1" allowOverlap="1" wp14:anchorId="6E8013CE" wp14:editId="5BD8C725">
            <wp:simplePos x="0" y="0"/>
            <wp:positionH relativeFrom="column">
              <wp:posOffset>2336800</wp:posOffset>
            </wp:positionH>
            <wp:positionV relativeFrom="paragraph">
              <wp:posOffset>7620</wp:posOffset>
            </wp:positionV>
            <wp:extent cx="3596005" cy="2391410"/>
            <wp:effectExtent l="0" t="0" r="4445" b="8890"/>
            <wp:wrapNone/>
            <wp:docPr id="95" name="Imagen 95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A099A84-667F-B191-7704-2410BF6D03C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agen 95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A099A84-667F-B191-7704-2410BF6D03C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596005" cy="2391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247" behindDoc="0" locked="0" layoutInCell="1" allowOverlap="1" wp14:anchorId="0A66BFC9" wp14:editId="79876991">
            <wp:simplePos x="0" y="0"/>
            <wp:positionH relativeFrom="column">
              <wp:posOffset>-172085</wp:posOffset>
            </wp:positionH>
            <wp:positionV relativeFrom="paragraph">
              <wp:posOffset>15240</wp:posOffset>
            </wp:positionV>
            <wp:extent cx="1370965" cy="3037205"/>
            <wp:effectExtent l="0" t="0" r="635" b="0"/>
            <wp:wrapNone/>
            <wp:docPr id="93" name="Imagen 93" descr="Interfaz de usuario gráfica, Aplicación, Word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FF754D6-5856-A50F-4F77-B41646D89D5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Imagen 93" descr="Interfaz de usuario gráfica, Aplicación, Word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FF754D6-5856-A50F-4F77-B41646D89D5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79"/>
                    <a:srcRect l="50000" t="18524" r="42868" b="25294"/>
                    <a:stretch/>
                  </pic:blipFill>
                  <pic:spPr>
                    <a:xfrm>
                      <a:off x="0" y="0"/>
                      <a:ext cx="1370965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F5C570" w14:textId="6A1A0546" w:rsidR="00BB3DDB" w:rsidRPr="00A443C1" w:rsidRDefault="00BB3DDB" w:rsidP="00B0785A">
      <w:pPr>
        <w:pStyle w:val="N2"/>
      </w:pPr>
    </w:p>
    <w:p w14:paraId="0F1FCE4A" w14:textId="7B90BF5D" w:rsidR="00BB3DDB" w:rsidRPr="00A443C1" w:rsidRDefault="00BB3DDB" w:rsidP="00B0785A">
      <w:pPr>
        <w:pStyle w:val="N2"/>
      </w:pPr>
    </w:p>
    <w:p w14:paraId="4F370252" w14:textId="5F34A02E" w:rsidR="00BB3DDB" w:rsidRPr="00A443C1" w:rsidRDefault="00BB3DDB" w:rsidP="00B0785A">
      <w:pPr>
        <w:pStyle w:val="N2"/>
      </w:pPr>
    </w:p>
    <w:p w14:paraId="52220608" w14:textId="16C9FF2D" w:rsidR="00BB3DDB" w:rsidRPr="00A443C1" w:rsidRDefault="00BB3DDB" w:rsidP="00B0785A">
      <w:pPr>
        <w:pStyle w:val="N2"/>
      </w:pPr>
    </w:p>
    <w:p w14:paraId="71D1CB10" w14:textId="7365F9A4" w:rsidR="00BB3DDB" w:rsidRPr="00A443C1" w:rsidRDefault="00BB3DDB" w:rsidP="00B0785A">
      <w:pPr>
        <w:pStyle w:val="N2"/>
      </w:pPr>
    </w:p>
    <w:p w14:paraId="7EE26B07" w14:textId="30BD48C6" w:rsidR="00BB3DDB" w:rsidRPr="00A443C1" w:rsidRDefault="00BB3DDB" w:rsidP="00B0785A">
      <w:pPr>
        <w:pStyle w:val="N2"/>
      </w:pPr>
    </w:p>
    <w:p w14:paraId="51C1E692" w14:textId="1DE19BE5" w:rsidR="00BB3DDB" w:rsidRPr="00A443C1" w:rsidRDefault="00BB3DDB" w:rsidP="00B0785A">
      <w:pPr>
        <w:pStyle w:val="N2"/>
      </w:pPr>
    </w:p>
    <w:p w14:paraId="465CB338" w14:textId="6AC9DED3" w:rsidR="00BB3DDB" w:rsidRPr="00A443C1" w:rsidRDefault="00BB3DDB" w:rsidP="00B0785A">
      <w:pPr>
        <w:pStyle w:val="N2"/>
      </w:pPr>
    </w:p>
    <w:p w14:paraId="471DE894" w14:textId="5C8873CA" w:rsidR="00BB3DDB" w:rsidRPr="00A443C1" w:rsidRDefault="007F73A3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241" behindDoc="0" locked="0" layoutInCell="1" allowOverlap="1" wp14:anchorId="2212796D" wp14:editId="597C4DCD">
            <wp:simplePos x="0" y="0"/>
            <wp:positionH relativeFrom="column">
              <wp:posOffset>2378170</wp:posOffset>
            </wp:positionH>
            <wp:positionV relativeFrom="paragraph">
              <wp:posOffset>120327</wp:posOffset>
            </wp:positionV>
            <wp:extent cx="3197860" cy="2125980"/>
            <wp:effectExtent l="0" t="0" r="2540" b="7620"/>
            <wp:wrapNone/>
            <wp:docPr id="94" name="Imagen 94" descr="Interfaz de usuario gráfic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660B180-1776-306C-1965-9B00CD5C901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n 94" descr="Interfaz de usuario gráfic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660B180-1776-306C-1965-9B00CD5C901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197860" cy="2125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247ECA" w14:textId="07EA9805" w:rsidR="00BB3DDB" w:rsidRPr="00A443C1" w:rsidRDefault="00BB3DDB" w:rsidP="00B0785A">
      <w:pPr>
        <w:pStyle w:val="N2"/>
      </w:pPr>
    </w:p>
    <w:p w14:paraId="065C1533" w14:textId="3F496D05" w:rsidR="00BB3DDB" w:rsidRPr="00A443C1" w:rsidRDefault="00BB3DDB" w:rsidP="00B0785A">
      <w:pPr>
        <w:pStyle w:val="N2"/>
      </w:pPr>
    </w:p>
    <w:p w14:paraId="6D4D334F" w14:textId="3B05FD8F" w:rsidR="00BB3DDB" w:rsidRPr="00A443C1" w:rsidRDefault="00D50708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240" behindDoc="0" locked="0" layoutInCell="1" allowOverlap="1" wp14:anchorId="5C1BB436" wp14:editId="6002762C">
            <wp:simplePos x="0" y="0"/>
            <wp:positionH relativeFrom="column">
              <wp:posOffset>-65717</wp:posOffset>
            </wp:positionH>
            <wp:positionV relativeFrom="paragraph">
              <wp:posOffset>154664</wp:posOffset>
            </wp:positionV>
            <wp:extent cx="1141730" cy="2922905"/>
            <wp:effectExtent l="19050" t="19050" r="20320" b="10795"/>
            <wp:wrapNone/>
            <wp:docPr id="8" name="Imagen 8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85C3EC7-7A37-BB5C-D03F-389B5AF2928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7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85C3EC7-7A37-BB5C-D03F-389B5AF2928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141730" cy="2922905"/>
                    </a:xfrm>
                    <a:prstGeom prst="rect">
                      <a:avLst/>
                    </a:prstGeom>
                    <a:ln w="19050">
                      <a:solidFill>
                        <a:srgbClr val="00B0F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7A3228" w14:textId="49126B6E" w:rsidR="00BB3DDB" w:rsidRPr="00A443C1" w:rsidRDefault="00BB3DDB" w:rsidP="00B0785A">
      <w:pPr>
        <w:pStyle w:val="N2"/>
      </w:pPr>
    </w:p>
    <w:p w14:paraId="49D5CD2B" w14:textId="49A0DB33" w:rsidR="00BB3DDB" w:rsidRPr="00A443C1" w:rsidRDefault="00BB3DDB" w:rsidP="00B0785A">
      <w:pPr>
        <w:pStyle w:val="N2"/>
      </w:pPr>
    </w:p>
    <w:p w14:paraId="389B2B45" w14:textId="1F024186" w:rsidR="00BB3DDB" w:rsidRPr="00A443C1" w:rsidRDefault="00AE69A5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61" behindDoc="0" locked="0" layoutInCell="1" allowOverlap="1" wp14:anchorId="78CE34E6" wp14:editId="406A40A8">
            <wp:simplePos x="0" y="0"/>
            <wp:positionH relativeFrom="column">
              <wp:posOffset>2378710</wp:posOffset>
            </wp:positionH>
            <wp:positionV relativeFrom="paragraph">
              <wp:posOffset>81280</wp:posOffset>
            </wp:positionV>
            <wp:extent cx="3203967" cy="2125739"/>
            <wp:effectExtent l="0" t="0" r="0" b="8255"/>
            <wp:wrapNone/>
            <wp:docPr id="16" name="Imagen 16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BA42E73-4CC3-B7F9-D59E-0BF11988210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n 15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BA42E73-4CC3-B7F9-D59E-0BF11988210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203967" cy="21257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BA817A" w14:textId="31CE57A8" w:rsidR="00BB3DDB" w:rsidRPr="00A443C1" w:rsidRDefault="00BB3DDB" w:rsidP="00B0785A">
      <w:pPr>
        <w:pStyle w:val="N2"/>
      </w:pPr>
    </w:p>
    <w:p w14:paraId="437D3EA6" w14:textId="514A7D32" w:rsidR="00BB3DDB" w:rsidRPr="00A443C1" w:rsidRDefault="00BB3DDB" w:rsidP="00B0785A">
      <w:pPr>
        <w:pStyle w:val="N2"/>
      </w:pPr>
    </w:p>
    <w:p w14:paraId="407EED30" w14:textId="66F871CF" w:rsidR="00BB3DDB" w:rsidRPr="00A443C1" w:rsidRDefault="00BB3DDB" w:rsidP="00B0785A">
      <w:pPr>
        <w:pStyle w:val="N2"/>
      </w:pPr>
    </w:p>
    <w:p w14:paraId="4D3C7D48" w14:textId="1FC40F7D" w:rsidR="00BB3DDB" w:rsidRPr="00A443C1" w:rsidRDefault="00BB3DDB" w:rsidP="00B0785A">
      <w:pPr>
        <w:pStyle w:val="N2"/>
      </w:pPr>
    </w:p>
    <w:p w14:paraId="4D50F977" w14:textId="1EE9EA45" w:rsidR="00BB3DDB" w:rsidRPr="00A443C1" w:rsidRDefault="00BB3DDB" w:rsidP="00B0785A">
      <w:pPr>
        <w:pStyle w:val="N2"/>
      </w:pPr>
    </w:p>
    <w:p w14:paraId="79CD8266" w14:textId="5614348E" w:rsidR="00BB3DDB" w:rsidRPr="00A443C1" w:rsidRDefault="00BB3DDB" w:rsidP="00B0785A">
      <w:pPr>
        <w:pStyle w:val="N2"/>
      </w:pPr>
    </w:p>
    <w:p w14:paraId="19A4E2FC" w14:textId="61D88811" w:rsidR="00BB3DDB" w:rsidRPr="00A443C1" w:rsidRDefault="00BB3DDB" w:rsidP="00B0785A">
      <w:pPr>
        <w:pStyle w:val="N2"/>
      </w:pPr>
    </w:p>
    <w:p w14:paraId="5B368339" w14:textId="77777777" w:rsidR="00BB3DDB" w:rsidRPr="00A443C1" w:rsidRDefault="00BB3DDB" w:rsidP="00B0785A">
      <w:pPr>
        <w:pStyle w:val="N2"/>
      </w:pPr>
    </w:p>
    <w:p w14:paraId="3E79D6D2" w14:textId="77777777" w:rsidR="00C33598" w:rsidRPr="00A443C1" w:rsidRDefault="00C33598" w:rsidP="001C0021">
      <w:pPr>
        <w:pStyle w:val="N2"/>
        <w:ind w:left="0"/>
      </w:pPr>
    </w:p>
    <w:p w14:paraId="2446D614" w14:textId="77777777" w:rsidR="00423C8B" w:rsidRPr="00A443C1" w:rsidRDefault="00423C8B" w:rsidP="00423C8B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RAMPS</w:t>
      </w:r>
    </w:p>
    <w:p w14:paraId="4C8F79A8" w14:textId="77777777" w:rsidR="00423C8B" w:rsidRPr="00A443C1" w:rsidRDefault="00423C8B" w:rsidP="00423C8B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20.10.40.20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RAMPES</w:t>
      </w:r>
    </w:p>
    <w:p w14:paraId="3796C38B" w14:textId="77777777" w:rsidR="00E96C80" w:rsidRPr="00A443C1" w:rsidRDefault="00E96C80" w:rsidP="00423C8B">
      <w:pPr>
        <w:rPr>
          <w:bCs/>
          <w:color w:val="000000" w:themeColor="text1"/>
          <w:kern w:val="24"/>
          <w:sz w:val="22"/>
        </w:rPr>
      </w:pPr>
    </w:p>
    <w:p w14:paraId="65DC2D49" w14:textId="77777777" w:rsidR="00E96C80" w:rsidRPr="00A443C1" w:rsidRDefault="00E96C80" w:rsidP="00423C8B">
      <w:pPr>
        <w:rPr>
          <w:bCs/>
          <w:color w:val="000000" w:themeColor="text1"/>
          <w:kern w:val="24"/>
          <w:sz w:val="22"/>
        </w:rPr>
      </w:pPr>
    </w:p>
    <w:p w14:paraId="7E59910B" w14:textId="77777777" w:rsidR="00E96C80" w:rsidRPr="00A443C1" w:rsidRDefault="00E96C80" w:rsidP="00423C8B">
      <w:pPr>
        <w:rPr>
          <w:bCs/>
          <w:color w:val="000000" w:themeColor="text1"/>
          <w:kern w:val="24"/>
          <w:sz w:val="22"/>
        </w:rPr>
      </w:pPr>
    </w:p>
    <w:p w14:paraId="3D3BA25B" w14:textId="77777777" w:rsidR="00E96C80" w:rsidRPr="00A443C1" w:rsidRDefault="00E96C80" w:rsidP="00423C8B">
      <w:pPr>
        <w:rPr>
          <w:bCs/>
          <w:color w:val="000000" w:themeColor="text1"/>
          <w:kern w:val="24"/>
          <w:sz w:val="22"/>
        </w:rPr>
      </w:pPr>
    </w:p>
    <w:p w14:paraId="57698C58" w14:textId="77777777" w:rsidR="00E96C80" w:rsidRPr="00A443C1" w:rsidRDefault="00E96C80" w:rsidP="00423C8B">
      <w:pPr>
        <w:rPr>
          <w:bCs/>
          <w:color w:val="000000" w:themeColor="text1"/>
          <w:kern w:val="24"/>
          <w:sz w:val="22"/>
        </w:rPr>
      </w:pPr>
    </w:p>
    <w:p w14:paraId="24825CF0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• </w:t>
      </w:r>
      <w:r w:rsidRPr="00A443C1">
        <w:rPr>
          <w:b/>
          <w:color w:val="000000" w:themeColor="text1"/>
          <w:kern w:val="24"/>
          <w:szCs w:val="20"/>
        </w:rPr>
        <w:t>FAMÍLIA DE SISTEMA</w:t>
      </w:r>
      <w:r w:rsidRPr="00A443C1">
        <w:rPr>
          <w:bCs/>
          <w:color w:val="000000" w:themeColor="text1"/>
          <w:kern w:val="24"/>
          <w:szCs w:val="20"/>
        </w:rPr>
        <w:t>: Les famílies de sistema es troben per defecte dins de Revit i no es poden carregar noves famílies, per la qual cosa triem una de les famílies per defecte i la dupliquem i anomenem segons el que estableix el BEP</w:t>
      </w:r>
    </w:p>
    <w:p w14:paraId="38341CBC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423F1EF4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 incloem els valors que indica el BEP. per exemple implantem el valor per al paràmetre ACAT_l1-CodiGuBIMclass</w:t>
      </w:r>
    </w:p>
    <w:p w14:paraId="0A935B7F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tipus: Construction, Graphics, materials and finishes, analytical properties i identity data.</w:t>
      </w:r>
    </w:p>
    <w:p w14:paraId="5229DD58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REPRESENTACIÓ GRÀFICA: en construction Despleguem l'edit assembly i assignem, creem o dupliquem els materials que requerim per fer-ho utilitzem el material browser, finalitzem indicant les característiques de textura i color per a la visualització tant en superfície, fons i secció.</w:t>
      </w:r>
    </w:p>
    <w:p w14:paraId="2B1D5A61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2020F3D0" w14:textId="77777777" w:rsidR="00BB0980" w:rsidRPr="00A443C1" w:rsidRDefault="00BB0980" w:rsidP="00BB0980">
      <w:pPr>
        <w:pStyle w:val="N2"/>
      </w:pPr>
      <w:r w:rsidRPr="00A443C1">
        <w:rPr>
          <w:bCs/>
          <w:color w:val="000000" w:themeColor="text1"/>
          <w:kern w:val="24"/>
          <w:szCs w:val="20"/>
        </w:rPr>
        <w:t>• MODELATGE: seleccionem una de les subeines d'edició a DRAW i modelem.</w:t>
      </w:r>
    </w:p>
    <w:p w14:paraId="3912B2C1" w14:textId="18DAFF57" w:rsidR="00C33598" w:rsidRPr="00A443C1" w:rsidRDefault="00F53F09" w:rsidP="00F53F09">
      <w:pPr>
        <w:pStyle w:val="N2"/>
        <w:rPr>
          <w:bCs/>
        </w:rPr>
      </w:pPr>
      <w:r w:rsidRPr="00A443C1">
        <w:rPr>
          <w:bCs/>
          <w:color w:val="000000" w:themeColor="text1"/>
          <w:kern w:val="24"/>
          <w:szCs w:val="20"/>
        </w:rPr>
        <w:t>.</w:t>
      </w:r>
    </w:p>
    <w:p w14:paraId="190F85AB" w14:textId="1BA2D6A5" w:rsidR="00C33598" w:rsidRPr="00A443C1" w:rsidRDefault="00C33598" w:rsidP="00B0785A">
      <w:pPr>
        <w:pStyle w:val="N2"/>
      </w:pPr>
    </w:p>
    <w:p w14:paraId="05B3F3E8" w14:textId="73FDF1EF" w:rsidR="00C33598" w:rsidRPr="00A443C1" w:rsidRDefault="00C33598" w:rsidP="00B0785A">
      <w:pPr>
        <w:pStyle w:val="N2"/>
      </w:pPr>
    </w:p>
    <w:p w14:paraId="26086994" w14:textId="4790D769" w:rsidR="00C33598" w:rsidRPr="00A443C1" w:rsidRDefault="00C33598" w:rsidP="00B0785A">
      <w:pPr>
        <w:pStyle w:val="N2"/>
      </w:pPr>
    </w:p>
    <w:p w14:paraId="0DCE641F" w14:textId="4404578C" w:rsidR="00C33598" w:rsidRPr="00A443C1" w:rsidRDefault="00C33598" w:rsidP="00B0785A">
      <w:pPr>
        <w:pStyle w:val="N2"/>
      </w:pPr>
    </w:p>
    <w:p w14:paraId="560D8457" w14:textId="77777777" w:rsidR="00C33598" w:rsidRPr="00A443C1" w:rsidRDefault="00C33598" w:rsidP="00B0785A">
      <w:pPr>
        <w:pStyle w:val="N2"/>
      </w:pPr>
    </w:p>
    <w:p w14:paraId="541C8D01" w14:textId="77777777" w:rsidR="00C33598" w:rsidRPr="00A443C1" w:rsidRDefault="00C33598" w:rsidP="00B0785A">
      <w:pPr>
        <w:pStyle w:val="N2"/>
      </w:pPr>
    </w:p>
    <w:p w14:paraId="311191E1" w14:textId="77777777" w:rsidR="00C33598" w:rsidRPr="00A443C1" w:rsidRDefault="00C33598" w:rsidP="00B0785A">
      <w:pPr>
        <w:pStyle w:val="N2"/>
      </w:pPr>
    </w:p>
    <w:p w14:paraId="1085BB4C" w14:textId="77777777" w:rsidR="00C33598" w:rsidRPr="00A443C1" w:rsidRDefault="00C33598" w:rsidP="00B0785A">
      <w:pPr>
        <w:pStyle w:val="N2"/>
      </w:pPr>
    </w:p>
    <w:p w14:paraId="401B2239" w14:textId="77777777" w:rsidR="00C33598" w:rsidRPr="00A443C1" w:rsidRDefault="00C33598" w:rsidP="00B0785A">
      <w:pPr>
        <w:pStyle w:val="N2"/>
      </w:pPr>
    </w:p>
    <w:p w14:paraId="5B0148B3" w14:textId="77777777" w:rsidR="00C33598" w:rsidRPr="00A443C1" w:rsidRDefault="00C33598" w:rsidP="00B0785A">
      <w:pPr>
        <w:pStyle w:val="N2"/>
      </w:pPr>
    </w:p>
    <w:p w14:paraId="572F2A1E" w14:textId="77777777" w:rsidR="00BB3DDB" w:rsidRPr="00A443C1" w:rsidRDefault="00BB3DDB" w:rsidP="00B0785A">
      <w:pPr>
        <w:pStyle w:val="N2"/>
      </w:pPr>
    </w:p>
    <w:p w14:paraId="506F0826" w14:textId="45E7CCDA" w:rsidR="00BB3DDB" w:rsidRPr="00A443C1" w:rsidRDefault="00BB3DDB" w:rsidP="00B0785A">
      <w:pPr>
        <w:pStyle w:val="N2"/>
      </w:pPr>
    </w:p>
    <w:p w14:paraId="35EC387A" w14:textId="09D932BC" w:rsidR="00BB3DDB" w:rsidRPr="00A443C1" w:rsidRDefault="00221C9D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292" behindDoc="0" locked="0" layoutInCell="1" allowOverlap="1" wp14:anchorId="5BB1F6C8" wp14:editId="5E516A07">
            <wp:simplePos x="0" y="0"/>
            <wp:positionH relativeFrom="column">
              <wp:posOffset>2180590</wp:posOffset>
            </wp:positionH>
            <wp:positionV relativeFrom="paragraph">
              <wp:posOffset>121920</wp:posOffset>
            </wp:positionV>
            <wp:extent cx="4025265" cy="3063240"/>
            <wp:effectExtent l="0" t="0" r="0" b="3810"/>
            <wp:wrapNone/>
            <wp:docPr id="100" name="Imagen 100" descr="Interfaz de usuario gráfica, Aplicación, Tabla, Word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F4454F9-1115-691B-A185-113FABA3572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n 100" descr="Interfaz de usuario gráfica, Aplicación, Tabla, Word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F4454F9-1115-691B-A185-113FABA3572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025265" cy="3063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291" behindDoc="0" locked="0" layoutInCell="1" allowOverlap="1" wp14:anchorId="4174CAA4" wp14:editId="6990426E">
            <wp:simplePos x="0" y="0"/>
            <wp:positionH relativeFrom="column">
              <wp:posOffset>287020</wp:posOffset>
            </wp:positionH>
            <wp:positionV relativeFrom="paragraph">
              <wp:posOffset>100330</wp:posOffset>
            </wp:positionV>
            <wp:extent cx="1637665" cy="2450465"/>
            <wp:effectExtent l="0" t="0" r="635" b="6985"/>
            <wp:wrapNone/>
            <wp:docPr id="99" name="Imagen 99" descr="Tabl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FCFE4A4-F22E-250A-2A66-6EBF01AAFD8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magen 99" descr="Tabl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FCFE4A4-F22E-250A-2A66-6EBF01AAFD8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637665" cy="2450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43B9DF" w14:textId="77777777" w:rsidR="00BB3DDB" w:rsidRPr="00A443C1" w:rsidRDefault="00BB3DDB" w:rsidP="00B0785A">
      <w:pPr>
        <w:pStyle w:val="N2"/>
      </w:pPr>
    </w:p>
    <w:p w14:paraId="69AC8EB0" w14:textId="77777777" w:rsidR="00BB3DDB" w:rsidRPr="00A443C1" w:rsidRDefault="00BB3DDB" w:rsidP="00B0785A">
      <w:pPr>
        <w:pStyle w:val="N2"/>
      </w:pPr>
    </w:p>
    <w:p w14:paraId="4CF7270F" w14:textId="77777777" w:rsidR="00BB3DDB" w:rsidRPr="00A443C1" w:rsidRDefault="00BB3DDB" w:rsidP="00B0785A">
      <w:pPr>
        <w:pStyle w:val="N2"/>
      </w:pPr>
    </w:p>
    <w:p w14:paraId="4B30AB97" w14:textId="77777777" w:rsidR="00BB3DDB" w:rsidRPr="00A443C1" w:rsidRDefault="00BB3DDB" w:rsidP="00B0785A">
      <w:pPr>
        <w:pStyle w:val="N2"/>
      </w:pPr>
    </w:p>
    <w:p w14:paraId="7881BD79" w14:textId="77777777" w:rsidR="00BB3DDB" w:rsidRPr="00A443C1" w:rsidRDefault="00BB3DDB" w:rsidP="00B0785A">
      <w:pPr>
        <w:pStyle w:val="N2"/>
      </w:pPr>
    </w:p>
    <w:p w14:paraId="00777E97" w14:textId="77777777" w:rsidR="00BB3DDB" w:rsidRPr="00A443C1" w:rsidRDefault="00BB3DDB" w:rsidP="00B0785A">
      <w:pPr>
        <w:pStyle w:val="N2"/>
      </w:pPr>
    </w:p>
    <w:p w14:paraId="7CF1F69F" w14:textId="77777777" w:rsidR="00E76B72" w:rsidRPr="00A443C1" w:rsidRDefault="00E76B72" w:rsidP="00B0785A">
      <w:pPr>
        <w:pStyle w:val="N2"/>
      </w:pPr>
    </w:p>
    <w:p w14:paraId="5792F84D" w14:textId="77777777" w:rsidR="00E76B72" w:rsidRPr="00A443C1" w:rsidRDefault="00E76B72" w:rsidP="00B0785A">
      <w:pPr>
        <w:pStyle w:val="N2"/>
      </w:pPr>
    </w:p>
    <w:p w14:paraId="76E8A448" w14:textId="77777777" w:rsidR="00E76B72" w:rsidRPr="00A443C1" w:rsidRDefault="00E76B72" w:rsidP="00B0785A">
      <w:pPr>
        <w:pStyle w:val="N2"/>
      </w:pPr>
    </w:p>
    <w:p w14:paraId="6D8E3454" w14:textId="77777777" w:rsidR="00E76B72" w:rsidRPr="00A443C1" w:rsidRDefault="00E76B72" w:rsidP="00B0785A">
      <w:pPr>
        <w:pStyle w:val="N2"/>
      </w:pPr>
    </w:p>
    <w:p w14:paraId="2D6732AE" w14:textId="77777777" w:rsidR="00E76B72" w:rsidRPr="00A443C1" w:rsidRDefault="00E76B72" w:rsidP="00B0785A">
      <w:pPr>
        <w:pStyle w:val="N2"/>
      </w:pPr>
    </w:p>
    <w:p w14:paraId="6740240D" w14:textId="597D4C80" w:rsidR="00E76B72" w:rsidRPr="00A443C1" w:rsidRDefault="00E76B72" w:rsidP="00B0785A">
      <w:pPr>
        <w:pStyle w:val="N2"/>
      </w:pPr>
    </w:p>
    <w:p w14:paraId="44BC71F1" w14:textId="23B068DE" w:rsidR="0027662A" w:rsidRPr="00A443C1" w:rsidRDefault="00221C9D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293" behindDoc="0" locked="0" layoutInCell="1" allowOverlap="1" wp14:anchorId="40AB0461" wp14:editId="745D66E1">
            <wp:simplePos x="0" y="0"/>
            <wp:positionH relativeFrom="column">
              <wp:posOffset>243205</wp:posOffset>
            </wp:positionH>
            <wp:positionV relativeFrom="paragraph">
              <wp:posOffset>36195</wp:posOffset>
            </wp:positionV>
            <wp:extent cx="4164177" cy="2757468"/>
            <wp:effectExtent l="0" t="0" r="8255" b="5080"/>
            <wp:wrapNone/>
            <wp:docPr id="101" name="Imagen 101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0ED987E-FEA0-7942-DA55-F3042C6E0CC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Imagen 101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0ED987E-FEA0-7942-DA55-F3042C6E0CC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4164177" cy="27574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E6505B" w14:textId="6394884D" w:rsidR="0027662A" w:rsidRPr="00A443C1" w:rsidRDefault="004D34AE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40" behindDoc="0" locked="0" layoutInCell="1" allowOverlap="1" wp14:anchorId="424DC984" wp14:editId="265CB4A1">
            <wp:simplePos x="0" y="0"/>
            <wp:positionH relativeFrom="column">
              <wp:posOffset>3247390</wp:posOffset>
            </wp:positionH>
            <wp:positionV relativeFrom="paragraph">
              <wp:posOffset>66040</wp:posOffset>
            </wp:positionV>
            <wp:extent cx="2966629" cy="2450845"/>
            <wp:effectExtent l="0" t="0" r="5715" b="6985"/>
            <wp:wrapNone/>
            <wp:docPr id="98" name="Imagen 98" descr="Diagram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C00DFE6-DC84-F519-3DBD-DDF8731C2E6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n 98" descr="Diagram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C00DFE6-DC84-F519-3DBD-DDF8731C2E6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966629" cy="2450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B6A0C2" w14:textId="03FB87C7" w:rsidR="0027662A" w:rsidRPr="00A443C1" w:rsidRDefault="0027662A" w:rsidP="00B0785A">
      <w:pPr>
        <w:pStyle w:val="N2"/>
      </w:pPr>
    </w:p>
    <w:p w14:paraId="1010B16F" w14:textId="77777777" w:rsidR="0027662A" w:rsidRPr="00A443C1" w:rsidRDefault="0027662A" w:rsidP="00B0785A">
      <w:pPr>
        <w:pStyle w:val="N2"/>
      </w:pPr>
    </w:p>
    <w:p w14:paraId="4D536E7D" w14:textId="77777777" w:rsidR="0027662A" w:rsidRPr="00A443C1" w:rsidRDefault="0027662A" w:rsidP="00B0785A">
      <w:pPr>
        <w:pStyle w:val="N2"/>
      </w:pPr>
    </w:p>
    <w:p w14:paraId="09C34121" w14:textId="77777777" w:rsidR="0027662A" w:rsidRPr="00A443C1" w:rsidRDefault="0027662A" w:rsidP="00B0785A">
      <w:pPr>
        <w:pStyle w:val="N2"/>
      </w:pPr>
    </w:p>
    <w:p w14:paraId="5DF1F0AE" w14:textId="77777777" w:rsidR="0027662A" w:rsidRPr="00A443C1" w:rsidRDefault="0027662A" w:rsidP="00B0785A">
      <w:pPr>
        <w:pStyle w:val="N2"/>
      </w:pPr>
    </w:p>
    <w:p w14:paraId="31104730" w14:textId="77777777" w:rsidR="0027662A" w:rsidRPr="00A443C1" w:rsidRDefault="0027662A" w:rsidP="00B0785A">
      <w:pPr>
        <w:pStyle w:val="N2"/>
      </w:pPr>
    </w:p>
    <w:p w14:paraId="6D3CFE96" w14:textId="77777777" w:rsidR="0027662A" w:rsidRPr="00A443C1" w:rsidRDefault="0027662A" w:rsidP="00B0785A">
      <w:pPr>
        <w:pStyle w:val="N2"/>
      </w:pPr>
    </w:p>
    <w:p w14:paraId="051DF1A1" w14:textId="77777777" w:rsidR="0027662A" w:rsidRPr="00A443C1" w:rsidRDefault="0027662A" w:rsidP="00B0785A">
      <w:pPr>
        <w:pStyle w:val="N2"/>
      </w:pPr>
    </w:p>
    <w:p w14:paraId="5BA768AC" w14:textId="77777777" w:rsidR="0027662A" w:rsidRPr="00A443C1" w:rsidRDefault="0027662A" w:rsidP="00B0785A">
      <w:pPr>
        <w:pStyle w:val="N2"/>
      </w:pPr>
    </w:p>
    <w:p w14:paraId="5A116A36" w14:textId="77777777" w:rsidR="0027662A" w:rsidRPr="00A443C1" w:rsidRDefault="0027662A" w:rsidP="00B0785A">
      <w:pPr>
        <w:pStyle w:val="N2"/>
      </w:pPr>
    </w:p>
    <w:p w14:paraId="38372C9D" w14:textId="77777777" w:rsidR="0027662A" w:rsidRDefault="0027662A" w:rsidP="00B0785A">
      <w:pPr>
        <w:pStyle w:val="N2"/>
        <w:rPr>
          <w:bCs/>
          <w:sz w:val="22"/>
        </w:rPr>
      </w:pPr>
    </w:p>
    <w:p w14:paraId="4B9E53A0" w14:textId="77777777" w:rsidR="00095562" w:rsidRPr="00A443C1" w:rsidRDefault="00095562" w:rsidP="00B0785A">
      <w:pPr>
        <w:pStyle w:val="N2"/>
        <w:rPr>
          <w:bCs/>
          <w:sz w:val="22"/>
        </w:rPr>
      </w:pPr>
    </w:p>
    <w:p w14:paraId="7D7C76FC" w14:textId="77777777" w:rsidR="00D81218" w:rsidRPr="00A443C1" w:rsidRDefault="00D81218" w:rsidP="00D81218">
      <w:pPr>
        <w:rPr>
          <w:rFonts w:cstheme="minorBidi"/>
          <w:bCs/>
          <w:color w:val="000000" w:themeColor="text1"/>
          <w:kern w:val="24"/>
          <w:sz w:val="22"/>
        </w:rPr>
      </w:pPr>
      <w:r w:rsidRPr="00A443C1">
        <w:rPr>
          <w:rFonts w:cstheme="minorBidi"/>
          <w:bCs/>
          <w:color w:val="000000" w:themeColor="text1"/>
          <w:kern w:val="24"/>
          <w:sz w:val="22"/>
        </w:rPr>
        <w:lastRenderedPageBreak/>
        <w:t>20</w:t>
      </w:r>
      <w:r w:rsidRPr="00A443C1">
        <w:rPr>
          <w:rFonts w:cstheme="minorBidi"/>
          <w:bCs/>
          <w:color w:val="000000" w:themeColor="text1"/>
          <w:kern w:val="24"/>
          <w:sz w:val="22"/>
        </w:rPr>
        <w:tab/>
      </w:r>
      <w:r w:rsidRPr="00A443C1">
        <w:rPr>
          <w:rFonts w:cstheme="minorBidi"/>
          <w:bCs/>
          <w:color w:val="000000" w:themeColor="text1"/>
          <w:kern w:val="24"/>
          <w:sz w:val="22"/>
        </w:rPr>
        <w:tab/>
        <w:t>SISTEMA ESTRUCTURAL</w:t>
      </w:r>
    </w:p>
    <w:p w14:paraId="2AED95C3" w14:textId="77777777" w:rsidR="00D81218" w:rsidRPr="00A443C1" w:rsidRDefault="00D81218" w:rsidP="00D81218">
      <w:pPr>
        <w:rPr>
          <w:rFonts w:cstheme="minorBidi"/>
          <w:bCs/>
          <w:color w:val="000000" w:themeColor="text1"/>
          <w:kern w:val="24"/>
          <w:sz w:val="22"/>
        </w:rPr>
      </w:pPr>
      <w:r w:rsidRPr="00A443C1">
        <w:rPr>
          <w:rFonts w:cstheme="minorBidi"/>
          <w:bCs/>
          <w:color w:val="000000" w:themeColor="text1"/>
          <w:kern w:val="24"/>
          <w:sz w:val="22"/>
        </w:rPr>
        <w:t>20.20</w:t>
      </w:r>
      <w:r w:rsidRPr="00A443C1">
        <w:rPr>
          <w:rFonts w:cstheme="minorBidi"/>
          <w:bCs/>
          <w:color w:val="000000" w:themeColor="text1"/>
          <w:kern w:val="24"/>
          <w:sz w:val="22"/>
        </w:rPr>
        <w:tab/>
      </w:r>
      <w:r w:rsidRPr="00A443C1">
        <w:rPr>
          <w:rFonts w:cstheme="minorBidi"/>
          <w:bCs/>
          <w:color w:val="000000" w:themeColor="text1"/>
          <w:kern w:val="24"/>
          <w:sz w:val="22"/>
        </w:rPr>
        <w:tab/>
        <w:t>ESTRUCTURA</w:t>
      </w:r>
    </w:p>
    <w:p w14:paraId="08506BBC" w14:textId="77777777" w:rsidR="00D81218" w:rsidRPr="00A443C1" w:rsidRDefault="00D81218" w:rsidP="00D81218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STRUCTURAL COLUM</w:t>
      </w:r>
    </w:p>
    <w:p w14:paraId="1041B02A" w14:textId="77777777" w:rsidR="00D81218" w:rsidRPr="00A443C1" w:rsidRDefault="00D81218" w:rsidP="00D81218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20.20.10.10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PILARS</w:t>
      </w:r>
    </w:p>
    <w:p w14:paraId="21815AC6" w14:textId="77777777" w:rsidR="00D81218" w:rsidRPr="00A443C1" w:rsidRDefault="00D81218" w:rsidP="00D81218">
      <w:pPr>
        <w:rPr>
          <w:rFonts w:cstheme="minorBidi"/>
          <w:bCs/>
          <w:color w:val="000000" w:themeColor="text1"/>
          <w:kern w:val="24"/>
          <w:sz w:val="22"/>
        </w:rPr>
      </w:pPr>
    </w:p>
    <w:p w14:paraId="7FC36E8C" w14:textId="77777777" w:rsidR="009162C2" w:rsidRPr="00A443C1" w:rsidRDefault="009162C2" w:rsidP="009162C2">
      <w:pPr>
        <w:pStyle w:val="N2"/>
      </w:pPr>
    </w:p>
    <w:p w14:paraId="73572016" w14:textId="5EA3A329" w:rsidR="007B45E6" w:rsidRPr="00A443C1" w:rsidRDefault="007B45E6" w:rsidP="00281D19">
      <w:pPr>
        <w:pStyle w:val="Prrafodelista"/>
        <w:numPr>
          <w:ilvl w:val="0"/>
          <w:numId w:val="13"/>
        </w:numPr>
        <w:spacing w:after="0" w:line="240" w:lineRule="auto"/>
        <w:contextualSpacing/>
        <w:jc w:val="both"/>
        <w:rPr>
          <w:b/>
          <w:color w:val="000000" w:themeColor="text1"/>
          <w:kern w:val="24"/>
          <w:szCs w:val="20"/>
        </w:rPr>
      </w:pPr>
      <w:r w:rsidRPr="00A443C1">
        <w:rPr>
          <w:b/>
          <w:color w:val="000000" w:themeColor="text1"/>
          <w:kern w:val="24"/>
          <w:szCs w:val="20"/>
        </w:rPr>
        <w:t xml:space="preserve">FAMILIA CARGABLE: </w:t>
      </w:r>
      <w:r w:rsidR="005F1F1A" w:rsidRPr="00A443C1">
        <w:rPr>
          <w:b/>
          <w:color w:val="000000" w:themeColor="text1"/>
          <w:kern w:val="24"/>
          <w:szCs w:val="20"/>
        </w:rPr>
        <w:t>es</w:t>
      </w:r>
      <w:r w:rsidRPr="00A443C1">
        <w:rPr>
          <w:b/>
          <w:color w:val="000000" w:themeColor="text1"/>
          <w:kern w:val="24"/>
          <w:szCs w:val="20"/>
        </w:rPr>
        <w:t xml:space="preserve"> presentan 3 casos, </w:t>
      </w:r>
    </w:p>
    <w:p w14:paraId="52A7359F" w14:textId="77777777" w:rsidR="005F1F1A" w:rsidRPr="00A443C1" w:rsidRDefault="005F1F1A" w:rsidP="005F1F1A">
      <w:pPr>
        <w:ind w:left="720"/>
        <w:jc w:val="both"/>
        <w:rPr>
          <w:color w:val="000000" w:themeColor="text1"/>
          <w:kern w:val="24"/>
          <w:szCs w:val="20"/>
        </w:rPr>
      </w:pPr>
      <w:r w:rsidRPr="00A443C1">
        <w:rPr>
          <w:color w:val="000000" w:themeColor="text1"/>
          <w:kern w:val="24"/>
          <w:szCs w:val="20"/>
        </w:rPr>
        <w:t>es dupliquen les famílies que porta Revit per defecte a l'arbre de famílies, segons els requeriments.</w:t>
      </w:r>
    </w:p>
    <w:p w14:paraId="73C107D9" w14:textId="77777777" w:rsidR="005F1F1A" w:rsidRPr="00A443C1" w:rsidRDefault="005F1F1A" w:rsidP="005F1F1A">
      <w:pPr>
        <w:ind w:left="720"/>
        <w:jc w:val="both"/>
        <w:rPr>
          <w:color w:val="000000" w:themeColor="text1"/>
          <w:kern w:val="24"/>
          <w:szCs w:val="20"/>
        </w:rPr>
      </w:pPr>
      <w:r w:rsidRPr="00A443C1">
        <w:rPr>
          <w:color w:val="000000" w:themeColor="text1"/>
          <w:kern w:val="24"/>
          <w:szCs w:val="20"/>
        </w:rPr>
        <w:t>es carreguen les famílies que Revit té a les carpetes externes, segons els requeriments.</w:t>
      </w:r>
    </w:p>
    <w:p w14:paraId="4F571009" w14:textId="77777777" w:rsidR="005F1F1A" w:rsidRPr="00A443C1" w:rsidRDefault="005F1F1A" w:rsidP="005F1F1A">
      <w:pPr>
        <w:ind w:left="720"/>
        <w:jc w:val="both"/>
        <w:rPr>
          <w:color w:val="000000" w:themeColor="text1"/>
          <w:kern w:val="24"/>
          <w:szCs w:val="20"/>
        </w:rPr>
      </w:pPr>
      <w:r w:rsidRPr="00A443C1">
        <w:rPr>
          <w:color w:val="000000" w:themeColor="text1"/>
          <w:kern w:val="24"/>
          <w:szCs w:val="20"/>
        </w:rPr>
        <w:t>Es modela una família nova utilitzant la plantilla de fonamentació estructural mètrica.</w:t>
      </w:r>
    </w:p>
    <w:p w14:paraId="5A0EFB04" w14:textId="77777777" w:rsidR="005F1F1A" w:rsidRPr="00A443C1" w:rsidRDefault="005F1F1A" w:rsidP="005F1F1A">
      <w:pPr>
        <w:ind w:left="720"/>
        <w:jc w:val="both"/>
        <w:rPr>
          <w:color w:val="000000" w:themeColor="text1"/>
          <w:kern w:val="24"/>
          <w:szCs w:val="20"/>
        </w:rPr>
      </w:pPr>
      <w:r w:rsidRPr="00A443C1">
        <w:rPr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0BC0A8D0" w14:textId="77777777" w:rsidR="005F1F1A" w:rsidRPr="00A443C1" w:rsidRDefault="005F1F1A" w:rsidP="00281D19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EDICIÓ A NIVELL D'EXEMPLAR PROPERTIES: ens oferirà les possibilitats d'edició o restricció a nivell d'exemplar.</w:t>
      </w:r>
    </w:p>
    <w:p w14:paraId="7918FDAA" w14:textId="77777777" w:rsidR="005F1F1A" w:rsidRPr="00A443C1" w:rsidRDefault="005F1F1A" w:rsidP="00281D19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4EC8553F" w14:textId="77777777" w:rsidR="005F1F1A" w:rsidRPr="00A443C1" w:rsidRDefault="005F1F1A" w:rsidP="00281D19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SISTEMA DE CLASSIFICACIÓ A NIVELL D'EXEMPLAR PROPERTIES: a PROPERTIES\IDENTITY DATA revisem per confirmar si disposem dels paràmetres de classificació, si no disposem, els creem o els carreguem, a continuació, incloem els valors que indica el BEP. per exemple, implantem el valor per al paràmetre ACAT_l1-CodiGuBIMclass</w:t>
      </w:r>
    </w:p>
    <w:p w14:paraId="767B40B4" w14:textId="77777777" w:rsidR="005F1F1A" w:rsidRPr="00A443C1" w:rsidRDefault="005F1F1A" w:rsidP="00281D19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EDICIÓ A NIVELL DE TIPUS “TYPE PROPERTIES”: disposem de 3 nivells per a l'edició o restricció del tipus: Structural, Dimensions i Identity data</w:t>
      </w:r>
    </w:p>
    <w:p w14:paraId="716E2C07" w14:textId="77777777" w:rsidR="005F1F1A" w:rsidRPr="00A443C1" w:rsidRDefault="005F1F1A" w:rsidP="00281D19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SISTEMA DE CLASSIFICACIÓ A NIVELL DE TIPUS: a TYPE PROPERTIES\IDENTITY DATA revisem per confirmar si disposem dels paràmetres de classificació, si no disposem els creem o els carreguem, a continuació, incloem els valors que indica el BEP.</w:t>
      </w:r>
    </w:p>
    <w:p w14:paraId="2A9C0573" w14:textId="77777777" w:rsidR="005F1F1A" w:rsidRPr="00A443C1" w:rsidRDefault="005F1F1A" w:rsidP="00281D19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MODELATGE: es defineixen 2 escenaris:</w:t>
      </w:r>
    </w:p>
    <w:p w14:paraId="3E89DED3" w14:textId="77777777" w:rsidR="005F1F1A" w:rsidRPr="00A443C1" w:rsidRDefault="005F1F1A" w:rsidP="005F1F1A">
      <w:pPr>
        <w:ind w:left="720" w:firstLine="696"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o Modelar els elements utilitzant les reixetes definides pel projectista.</w:t>
      </w:r>
    </w:p>
    <w:p w14:paraId="4A361A85" w14:textId="77777777" w:rsidR="005F1F1A" w:rsidRPr="00A443C1" w:rsidRDefault="005F1F1A" w:rsidP="005F1F1A">
      <w:pPr>
        <w:pStyle w:val="N2"/>
        <w:ind w:left="1134" w:firstLine="282"/>
      </w:pPr>
      <w:r w:rsidRPr="00A443C1">
        <w:rPr>
          <w:bCs/>
          <w:color w:val="000000" w:themeColor="text1"/>
          <w:kern w:val="24"/>
          <w:szCs w:val="20"/>
        </w:rPr>
        <w:t>o Modelar utilitzant informació aprovada pels responsables com a núvol de punts, plànols DWG, etc.</w:t>
      </w:r>
    </w:p>
    <w:p w14:paraId="2F33EBA3" w14:textId="71CC0A61" w:rsidR="007B45E6" w:rsidRPr="00A443C1" w:rsidRDefault="007B45E6" w:rsidP="005F1F1A">
      <w:pPr>
        <w:pStyle w:val="Prrafodelista"/>
        <w:numPr>
          <w:ilvl w:val="0"/>
          <w:numId w:val="0"/>
        </w:numPr>
        <w:spacing w:line="240" w:lineRule="auto"/>
        <w:ind w:left="1440"/>
        <w:jc w:val="both"/>
        <w:rPr>
          <w:color w:val="000000" w:themeColor="text1"/>
          <w:kern w:val="24"/>
          <w:sz w:val="22"/>
        </w:rPr>
      </w:pPr>
    </w:p>
    <w:p w14:paraId="60216EE4" w14:textId="77777777" w:rsidR="005559D4" w:rsidRPr="00A443C1" w:rsidRDefault="005559D4" w:rsidP="00B0785A">
      <w:pPr>
        <w:pStyle w:val="N2"/>
      </w:pPr>
    </w:p>
    <w:p w14:paraId="1EEE5273" w14:textId="71EA6DBF" w:rsidR="0027662A" w:rsidRPr="00A443C1" w:rsidRDefault="0027662A" w:rsidP="00B0785A">
      <w:pPr>
        <w:pStyle w:val="N2"/>
      </w:pPr>
    </w:p>
    <w:p w14:paraId="4FCB27C7" w14:textId="5E4779A6" w:rsidR="0027662A" w:rsidRPr="00A443C1" w:rsidRDefault="0027662A" w:rsidP="00B0785A">
      <w:pPr>
        <w:pStyle w:val="N2"/>
      </w:pPr>
    </w:p>
    <w:p w14:paraId="7052F62E" w14:textId="76ED25B5" w:rsidR="0027662A" w:rsidRPr="00A443C1" w:rsidRDefault="0027662A" w:rsidP="00BB0980">
      <w:pPr>
        <w:pStyle w:val="N2"/>
        <w:ind w:left="0"/>
      </w:pPr>
    </w:p>
    <w:p w14:paraId="155D8741" w14:textId="551C6FB0" w:rsidR="0027662A" w:rsidRPr="00A443C1" w:rsidRDefault="0027662A" w:rsidP="00B04988">
      <w:pPr>
        <w:pStyle w:val="N2"/>
        <w:ind w:left="0"/>
      </w:pPr>
    </w:p>
    <w:p w14:paraId="54E33B56" w14:textId="25901D59" w:rsidR="0027662A" w:rsidRPr="00A443C1" w:rsidRDefault="0027662A" w:rsidP="00B0785A">
      <w:pPr>
        <w:pStyle w:val="N2"/>
      </w:pPr>
    </w:p>
    <w:p w14:paraId="324AC07E" w14:textId="754EADC9" w:rsidR="0027662A" w:rsidRPr="00A443C1" w:rsidRDefault="00407ED1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294" behindDoc="0" locked="0" layoutInCell="1" allowOverlap="1" wp14:anchorId="034C55F4" wp14:editId="3E40CBDC">
            <wp:simplePos x="0" y="0"/>
            <wp:positionH relativeFrom="column">
              <wp:posOffset>635</wp:posOffset>
            </wp:positionH>
            <wp:positionV relativeFrom="paragraph">
              <wp:posOffset>26035</wp:posOffset>
            </wp:positionV>
            <wp:extent cx="1485900" cy="2288940"/>
            <wp:effectExtent l="0" t="0" r="0" b="0"/>
            <wp:wrapNone/>
            <wp:docPr id="106" name="Imagen 106" descr="Interfaz de usuario gráfica, Aplicación, Word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57D1FCC-AD20-E6D7-82D7-A54CDE57B52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n 106" descr="Interfaz de usuario gráfica, Aplicación, Word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57D1FCC-AD20-E6D7-82D7-A54CDE57B52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7"/>
                    <a:srcRect l="50000" t="16019" r="41383" b="36784"/>
                    <a:stretch/>
                  </pic:blipFill>
                  <pic:spPr>
                    <a:xfrm>
                      <a:off x="0" y="0"/>
                      <a:ext cx="1485900" cy="2288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402C" w:rsidRPr="00A443C1">
        <w:rPr>
          <w:noProof/>
          <w:lang w:val="es-ES" w:eastAsia="es-ES"/>
        </w:rPr>
        <w:drawing>
          <wp:anchor distT="0" distB="0" distL="114300" distR="114300" simplePos="0" relativeHeight="251658295" behindDoc="0" locked="0" layoutInCell="1" allowOverlap="1" wp14:anchorId="2AA76B97" wp14:editId="56D99628">
            <wp:simplePos x="0" y="0"/>
            <wp:positionH relativeFrom="column">
              <wp:posOffset>1814195</wp:posOffset>
            </wp:positionH>
            <wp:positionV relativeFrom="paragraph">
              <wp:posOffset>3175</wp:posOffset>
            </wp:positionV>
            <wp:extent cx="4038832" cy="2565503"/>
            <wp:effectExtent l="0" t="0" r="0" b="6350"/>
            <wp:wrapNone/>
            <wp:docPr id="107" name="Imagen 107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CD6AA55-D442-60CF-B29B-C83A7C8CA47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Imagen 107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CD6AA55-D442-60CF-B29B-C83A7C8CA47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038832" cy="25655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8D8B55" w14:textId="704B0C11" w:rsidR="0027662A" w:rsidRPr="00A443C1" w:rsidRDefault="0027662A" w:rsidP="00B0785A">
      <w:pPr>
        <w:pStyle w:val="N2"/>
      </w:pPr>
    </w:p>
    <w:p w14:paraId="54390AF5" w14:textId="13FAFABE" w:rsidR="0027662A" w:rsidRPr="00A443C1" w:rsidRDefault="00407ED1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297" behindDoc="0" locked="0" layoutInCell="1" allowOverlap="1" wp14:anchorId="2B55D5FF" wp14:editId="7AD1F51B">
            <wp:simplePos x="0" y="0"/>
            <wp:positionH relativeFrom="column">
              <wp:posOffset>1979295</wp:posOffset>
            </wp:positionH>
            <wp:positionV relativeFrom="paragraph">
              <wp:posOffset>204470</wp:posOffset>
            </wp:positionV>
            <wp:extent cx="3866860" cy="2565503"/>
            <wp:effectExtent l="0" t="0" r="635" b="6350"/>
            <wp:wrapNone/>
            <wp:docPr id="109" name="Imagen 109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BE32062-7C3B-BA4F-F38E-F53821476EA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Imagen 109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BE32062-7C3B-BA4F-F38E-F53821476EA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866860" cy="25655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296" behindDoc="0" locked="0" layoutInCell="1" allowOverlap="1" wp14:anchorId="23B91FF5" wp14:editId="74625133">
            <wp:simplePos x="0" y="0"/>
            <wp:positionH relativeFrom="column">
              <wp:posOffset>18415</wp:posOffset>
            </wp:positionH>
            <wp:positionV relativeFrom="paragraph">
              <wp:posOffset>34290</wp:posOffset>
            </wp:positionV>
            <wp:extent cx="1480872" cy="2543464"/>
            <wp:effectExtent l="19050" t="19050" r="24130" b="28575"/>
            <wp:wrapNone/>
            <wp:docPr id="108" name="Imagen 108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3DDE8DF-4879-79AD-DDB9-73D604FA038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n 108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3DDE8DF-4879-79AD-DDB9-73D604FA038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0"/>
                    <a:srcRect t="-1" b="33072"/>
                    <a:stretch/>
                  </pic:blipFill>
                  <pic:spPr>
                    <a:xfrm>
                      <a:off x="0" y="0"/>
                      <a:ext cx="1480872" cy="2543464"/>
                    </a:xfrm>
                    <a:prstGeom prst="rect">
                      <a:avLst/>
                    </a:prstGeom>
                    <a:ln w="19050">
                      <a:solidFill>
                        <a:srgbClr val="00B0F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EFA0AB" w14:textId="77777777" w:rsidR="0027662A" w:rsidRPr="00A443C1" w:rsidRDefault="0027662A" w:rsidP="00B0785A">
      <w:pPr>
        <w:pStyle w:val="N2"/>
      </w:pPr>
    </w:p>
    <w:p w14:paraId="18A6B1C4" w14:textId="77777777" w:rsidR="0027662A" w:rsidRPr="00A443C1" w:rsidRDefault="0027662A" w:rsidP="00B0785A">
      <w:pPr>
        <w:pStyle w:val="N2"/>
      </w:pPr>
    </w:p>
    <w:p w14:paraId="35D1238B" w14:textId="77777777" w:rsidR="0027662A" w:rsidRPr="00A443C1" w:rsidRDefault="0027662A" w:rsidP="00B0785A">
      <w:pPr>
        <w:pStyle w:val="N2"/>
      </w:pPr>
    </w:p>
    <w:p w14:paraId="3A1312FA" w14:textId="77777777" w:rsidR="0027662A" w:rsidRPr="00A443C1" w:rsidRDefault="0027662A" w:rsidP="00B0785A">
      <w:pPr>
        <w:pStyle w:val="N2"/>
      </w:pPr>
    </w:p>
    <w:p w14:paraId="0EA1C1CE" w14:textId="77777777" w:rsidR="0027662A" w:rsidRPr="00A443C1" w:rsidRDefault="0027662A" w:rsidP="00B0785A">
      <w:pPr>
        <w:pStyle w:val="N2"/>
      </w:pPr>
    </w:p>
    <w:p w14:paraId="58898812" w14:textId="77777777" w:rsidR="0027662A" w:rsidRPr="00A443C1" w:rsidRDefault="0027662A" w:rsidP="00B0785A">
      <w:pPr>
        <w:pStyle w:val="N2"/>
      </w:pPr>
    </w:p>
    <w:p w14:paraId="4562AE19" w14:textId="77777777" w:rsidR="0027662A" w:rsidRPr="00A443C1" w:rsidRDefault="0027662A" w:rsidP="00B0785A">
      <w:pPr>
        <w:pStyle w:val="N2"/>
      </w:pPr>
    </w:p>
    <w:p w14:paraId="0DDA83DC" w14:textId="77777777" w:rsidR="0027662A" w:rsidRPr="00A443C1" w:rsidRDefault="0027662A" w:rsidP="00B0785A">
      <w:pPr>
        <w:pStyle w:val="N2"/>
      </w:pPr>
    </w:p>
    <w:p w14:paraId="30A82863" w14:textId="77777777" w:rsidR="0027662A" w:rsidRPr="00A443C1" w:rsidRDefault="0027662A" w:rsidP="00B0785A">
      <w:pPr>
        <w:pStyle w:val="N2"/>
      </w:pPr>
    </w:p>
    <w:p w14:paraId="3DD598C6" w14:textId="77777777" w:rsidR="0027662A" w:rsidRPr="00A443C1" w:rsidRDefault="0027662A" w:rsidP="00B0785A">
      <w:pPr>
        <w:pStyle w:val="N2"/>
      </w:pPr>
    </w:p>
    <w:p w14:paraId="6CE59BA7" w14:textId="77777777" w:rsidR="0027662A" w:rsidRPr="00A443C1" w:rsidRDefault="0027662A" w:rsidP="00B0785A">
      <w:pPr>
        <w:pStyle w:val="N2"/>
      </w:pPr>
    </w:p>
    <w:p w14:paraId="35CF521C" w14:textId="77777777" w:rsidR="0027662A" w:rsidRPr="00A443C1" w:rsidRDefault="0027662A" w:rsidP="00B0785A">
      <w:pPr>
        <w:pStyle w:val="N2"/>
      </w:pPr>
    </w:p>
    <w:p w14:paraId="5BBEE329" w14:textId="77777777" w:rsidR="000B1BDF" w:rsidRPr="00A443C1" w:rsidRDefault="000B1BDF" w:rsidP="000B1BDF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STRUCTURAL CONNECTIONS</w:t>
      </w:r>
    </w:p>
    <w:p w14:paraId="451D7F2D" w14:textId="77777777" w:rsidR="000B1BDF" w:rsidRPr="00A443C1" w:rsidRDefault="000B1BDF" w:rsidP="000B1BDF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20.20.10.20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MÈNSULES</w:t>
      </w:r>
    </w:p>
    <w:p w14:paraId="746F2D3C" w14:textId="77777777" w:rsidR="0027662A" w:rsidRPr="00A443C1" w:rsidRDefault="0027662A" w:rsidP="00B0785A">
      <w:pPr>
        <w:pStyle w:val="N2"/>
      </w:pPr>
    </w:p>
    <w:p w14:paraId="0AED02DC" w14:textId="77777777" w:rsidR="005C0C05" w:rsidRPr="00A443C1" w:rsidRDefault="005C0C05" w:rsidP="00281D19">
      <w:pPr>
        <w:pStyle w:val="Prrafodelista"/>
        <w:numPr>
          <w:ilvl w:val="0"/>
          <w:numId w:val="13"/>
        </w:numPr>
        <w:spacing w:after="0" w:line="240" w:lineRule="auto"/>
        <w:contextualSpacing/>
        <w:jc w:val="both"/>
        <w:rPr>
          <w:b/>
          <w:color w:val="000000" w:themeColor="text1"/>
          <w:kern w:val="24"/>
          <w:szCs w:val="20"/>
        </w:rPr>
      </w:pPr>
      <w:r w:rsidRPr="00A443C1">
        <w:rPr>
          <w:b/>
          <w:color w:val="000000" w:themeColor="text1"/>
          <w:kern w:val="24"/>
          <w:szCs w:val="20"/>
        </w:rPr>
        <w:t xml:space="preserve">FAMILIA CARGABLE: es presentan 3 casos, </w:t>
      </w:r>
    </w:p>
    <w:p w14:paraId="4193609A" w14:textId="77777777" w:rsidR="005C0C05" w:rsidRPr="00A443C1" w:rsidRDefault="005C0C05" w:rsidP="005C0C05">
      <w:pPr>
        <w:ind w:left="720"/>
        <w:jc w:val="both"/>
        <w:rPr>
          <w:color w:val="000000" w:themeColor="text1"/>
          <w:kern w:val="24"/>
          <w:szCs w:val="20"/>
        </w:rPr>
      </w:pPr>
      <w:r w:rsidRPr="00A443C1">
        <w:rPr>
          <w:color w:val="000000" w:themeColor="text1"/>
          <w:kern w:val="24"/>
          <w:szCs w:val="20"/>
        </w:rPr>
        <w:t>es dupliquen les famílies que porta Revit per defecte a l'arbre de famílies, segons els requeriments.</w:t>
      </w:r>
    </w:p>
    <w:p w14:paraId="4DEDD401" w14:textId="77777777" w:rsidR="005C0C05" w:rsidRPr="00A443C1" w:rsidRDefault="005C0C05" w:rsidP="005C0C05">
      <w:pPr>
        <w:ind w:left="720"/>
        <w:jc w:val="both"/>
        <w:rPr>
          <w:color w:val="000000" w:themeColor="text1"/>
          <w:kern w:val="24"/>
          <w:szCs w:val="20"/>
        </w:rPr>
      </w:pPr>
      <w:r w:rsidRPr="00A443C1">
        <w:rPr>
          <w:color w:val="000000" w:themeColor="text1"/>
          <w:kern w:val="24"/>
          <w:szCs w:val="20"/>
        </w:rPr>
        <w:t>es carreguen les famílies que Revit té a les carpetes externes, segons els requeriments.</w:t>
      </w:r>
    </w:p>
    <w:p w14:paraId="37EAFEF5" w14:textId="77777777" w:rsidR="005C0C05" w:rsidRPr="00A443C1" w:rsidRDefault="005C0C05" w:rsidP="005C0C05">
      <w:pPr>
        <w:ind w:left="720"/>
        <w:jc w:val="both"/>
        <w:rPr>
          <w:color w:val="000000" w:themeColor="text1"/>
          <w:kern w:val="24"/>
          <w:szCs w:val="20"/>
        </w:rPr>
      </w:pPr>
      <w:r w:rsidRPr="00A443C1">
        <w:rPr>
          <w:color w:val="000000" w:themeColor="text1"/>
          <w:kern w:val="24"/>
          <w:szCs w:val="20"/>
        </w:rPr>
        <w:t>Es modela una família nova utilitzant la plantilla de fonamentació estructural mètrica.</w:t>
      </w:r>
    </w:p>
    <w:p w14:paraId="4D43D99D" w14:textId="77777777" w:rsidR="005C0C05" w:rsidRPr="00A443C1" w:rsidRDefault="005C0C05" w:rsidP="005C0C05">
      <w:pPr>
        <w:ind w:left="720"/>
        <w:jc w:val="both"/>
        <w:rPr>
          <w:color w:val="000000" w:themeColor="text1"/>
          <w:kern w:val="24"/>
          <w:szCs w:val="20"/>
        </w:rPr>
      </w:pPr>
      <w:r w:rsidRPr="00A443C1">
        <w:rPr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3F00495B" w14:textId="77777777" w:rsidR="005C0C05" w:rsidRPr="00A443C1" w:rsidRDefault="005C0C05" w:rsidP="00281D19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EDICIÓ A NIVELL D'EXEMPLAR PROPERTIES: ens oferirà les possibilitats d'edició o restricció a nivell d'exemplar.</w:t>
      </w:r>
    </w:p>
    <w:p w14:paraId="090B026D" w14:textId="77777777" w:rsidR="005C0C05" w:rsidRPr="00A443C1" w:rsidRDefault="005C0C05" w:rsidP="00281D19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0668C553" w14:textId="77777777" w:rsidR="005C0C05" w:rsidRPr="00A443C1" w:rsidRDefault="005C0C05" w:rsidP="00281D19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SISTEMA DE CLASSIFICACIÓ A NIVELL D'EXEMPLAR PROPERTIES: a PROPERTIES\IDENTITY DATA revisem per confirmar si disposem dels paràmetres de classificació, si no disposem, els creem o els carreguem, a continuació, incloem els valors que indica el BEP. per exemple, implantem el valor per al paràmetre ACAT_l1-CodiGuBIMclass</w:t>
      </w:r>
    </w:p>
    <w:p w14:paraId="7C66BDB1" w14:textId="77777777" w:rsidR="005C0C05" w:rsidRPr="00A443C1" w:rsidRDefault="005C0C05" w:rsidP="00281D19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EDICIÓ A NIVELL DE TIPUS “TYPE PROPERTIES”: disposem de 3 nivells per a l'edició o restricció del tipus: Structural, Dimensions i Identity data</w:t>
      </w:r>
    </w:p>
    <w:p w14:paraId="0C882684" w14:textId="77777777" w:rsidR="005C0C05" w:rsidRPr="00A443C1" w:rsidRDefault="005C0C05" w:rsidP="00281D19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SISTEMA DE CLASSIFICACIÓ A NIVELL DE TIPUS: a TYPE PROPERTIES\IDENTITY DATA revisem per confirmar si disposem dels paràmetres de classificació, si no disposem els creem o els carreguem, a continuació, incloem els valors que indica el BEP.</w:t>
      </w:r>
    </w:p>
    <w:p w14:paraId="5E3A4921" w14:textId="77777777" w:rsidR="005C0C05" w:rsidRPr="00A443C1" w:rsidRDefault="005C0C05" w:rsidP="00281D19">
      <w:pPr>
        <w:pStyle w:val="Prrafodelista"/>
        <w:numPr>
          <w:ilvl w:val="0"/>
          <w:numId w:val="31"/>
        </w:num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lastRenderedPageBreak/>
        <w:t>MODELATGE: es defineixen 2 escenaris:</w:t>
      </w:r>
    </w:p>
    <w:p w14:paraId="7D145326" w14:textId="77777777" w:rsidR="005C0C05" w:rsidRPr="00A443C1" w:rsidRDefault="005C0C05" w:rsidP="005C0C05">
      <w:pPr>
        <w:ind w:left="720" w:firstLine="696"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o Modelar els elements utilitzant les reixetes definides pel projectista.</w:t>
      </w:r>
    </w:p>
    <w:p w14:paraId="467B412E" w14:textId="0FC6C2AE" w:rsidR="0027662A" w:rsidRPr="00A443C1" w:rsidRDefault="005C0C05" w:rsidP="005C0C05">
      <w:pPr>
        <w:pStyle w:val="N2"/>
        <w:ind w:left="1134" w:firstLine="282"/>
      </w:pPr>
      <w:r w:rsidRPr="00A443C1">
        <w:rPr>
          <w:bCs/>
          <w:color w:val="000000" w:themeColor="text1"/>
          <w:kern w:val="24"/>
          <w:szCs w:val="20"/>
        </w:rPr>
        <w:t>o Modelar utilitzant informació aprovada pels responsables com a núvol de punts, plànols DWG, etc</w:t>
      </w:r>
    </w:p>
    <w:p w14:paraId="3516D874" w14:textId="0DD9E906" w:rsidR="0027662A" w:rsidRPr="00A443C1" w:rsidRDefault="0027662A" w:rsidP="00B0785A">
      <w:pPr>
        <w:pStyle w:val="N2"/>
      </w:pPr>
    </w:p>
    <w:p w14:paraId="5810164A" w14:textId="5E0DEBD1" w:rsidR="0027662A" w:rsidRPr="00A443C1" w:rsidRDefault="006210E8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252" behindDoc="0" locked="0" layoutInCell="1" allowOverlap="1" wp14:anchorId="5BAB14C0" wp14:editId="7C61CFAE">
            <wp:simplePos x="0" y="0"/>
            <wp:positionH relativeFrom="column">
              <wp:posOffset>1990725</wp:posOffset>
            </wp:positionH>
            <wp:positionV relativeFrom="paragraph">
              <wp:posOffset>75565</wp:posOffset>
            </wp:positionV>
            <wp:extent cx="4350385" cy="3356610"/>
            <wp:effectExtent l="0" t="0" r="0" b="0"/>
            <wp:wrapNone/>
            <wp:docPr id="113" name="Imagen 113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5282395-5FCA-E8F9-0365-B7A2EFB4ABB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Imagen 113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5282395-5FCA-E8F9-0365-B7A2EFB4ABB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350385" cy="3356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251" behindDoc="0" locked="0" layoutInCell="1" allowOverlap="1" wp14:anchorId="7EA291AC" wp14:editId="7FE48225">
            <wp:simplePos x="0" y="0"/>
            <wp:positionH relativeFrom="column">
              <wp:posOffset>19050</wp:posOffset>
            </wp:positionH>
            <wp:positionV relativeFrom="paragraph">
              <wp:posOffset>81915</wp:posOffset>
            </wp:positionV>
            <wp:extent cx="1672968" cy="4320000"/>
            <wp:effectExtent l="19050" t="19050" r="22860" b="23495"/>
            <wp:wrapNone/>
            <wp:docPr id="112" name="Imagen 112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0793027-5B32-0EDD-CF8D-CD6E1E3979F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n 112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0793027-5B32-0EDD-CF8D-CD6E1E3979F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672968" cy="4320000"/>
                    </a:xfrm>
                    <a:prstGeom prst="rect">
                      <a:avLst/>
                    </a:prstGeom>
                    <a:ln w="19050">
                      <a:solidFill>
                        <a:srgbClr val="00B0F0"/>
                      </a:solidFill>
                    </a:ln>
                  </pic:spPr>
                </pic:pic>
              </a:graphicData>
            </a:graphic>
          </wp:anchor>
        </w:drawing>
      </w:r>
    </w:p>
    <w:p w14:paraId="730BB654" w14:textId="63C51E4A" w:rsidR="0027662A" w:rsidRPr="00A443C1" w:rsidRDefault="0027662A" w:rsidP="00B0785A">
      <w:pPr>
        <w:pStyle w:val="N2"/>
      </w:pPr>
    </w:p>
    <w:p w14:paraId="01425FE0" w14:textId="16E13303" w:rsidR="0027662A" w:rsidRPr="00A443C1" w:rsidRDefault="0027662A" w:rsidP="00B0785A">
      <w:pPr>
        <w:pStyle w:val="N2"/>
      </w:pPr>
    </w:p>
    <w:p w14:paraId="347C8897" w14:textId="77777777" w:rsidR="0027662A" w:rsidRPr="00A443C1" w:rsidRDefault="0027662A" w:rsidP="00B0785A">
      <w:pPr>
        <w:pStyle w:val="N2"/>
      </w:pPr>
    </w:p>
    <w:p w14:paraId="5641FBC5" w14:textId="77777777" w:rsidR="0027662A" w:rsidRPr="00A443C1" w:rsidRDefault="0027662A" w:rsidP="00B0785A">
      <w:pPr>
        <w:pStyle w:val="N2"/>
      </w:pPr>
    </w:p>
    <w:p w14:paraId="7B24E184" w14:textId="77777777" w:rsidR="0027662A" w:rsidRPr="00A443C1" w:rsidRDefault="0027662A" w:rsidP="00B0785A">
      <w:pPr>
        <w:pStyle w:val="N2"/>
      </w:pPr>
    </w:p>
    <w:p w14:paraId="1B80EF82" w14:textId="77777777" w:rsidR="0027662A" w:rsidRPr="00A443C1" w:rsidRDefault="0027662A" w:rsidP="00B0785A">
      <w:pPr>
        <w:pStyle w:val="N2"/>
      </w:pPr>
    </w:p>
    <w:p w14:paraId="564708F7" w14:textId="77777777" w:rsidR="0027662A" w:rsidRPr="00A443C1" w:rsidRDefault="0027662A" w:rsidP="00B0785A">
      <w:pPr>
        <w:pStyle w:val="N2"/>
      </w:pPr>
    </w:p>
    <w:p w14:paraId="0DFCB2B3" w14:textId="77777777" w:rsidR="0027662A" w:rsidRPr="00A443C1" w:rsidRDefault="0027662A" w:rsidP="00B0785A">
      <w:pPr>
        <w:pStyle w:val="N2"/>
      </w:pPr>
    </w:p>
    <w:p w14:paraId="30C9C42C" w14:textId="77777777" w:rsidR="0027662A" w:rsidRPr="00A443C1" w:rsidRDefault="0027662A" w:rsidP="00B0785A">
      <w:pPr>
        <w:pStyle w:val="N2"/>
      </w:pPr>
    </w:p>
    <w:p w14:paraId="529A72E9" w14:textId="77777777" w:rsidR="0027662A" w:rsidRPr="00A443C1" w:rsidRDefault="0027662A" w:rsidP="00B0785A">
      <w:pPr>
        <w:pStyle w:val="N2"/>
      </w:pPr>
    </w:p>
    <w:p w14:paraId="056EB526" w14:textId="77777777" w:rsidR="0027662A" w:rsidRPr="00A443C1" w:rsidRDefault="0027662A" w:rsidP="00B0785A">
      <w:pPr>
        <w:pStyle w:val="N2"/>
      </w:pPr>
    </w:p>
    <w:p w14:paraId="36FDE212" w14:textId="77777777" w:rsidR="0027662A" w:rsidRPr="00A443C1" w:rsidRDefault="0027662A" w:rsidP="00B0785A">
      <w:pPr>
        <w:pStyle w:val="N2"/>
      </w:pPr>
    </w:p>
    <w:p w14:paraId="77191E2C" w14:textId="77777777" w:rsidR="0027662A" w:rsidRPr="00A443C1" w:rsidRDefault="0027662A" w:rsidP="00B0785A">
      <w:pPr>
        <w:pStyle w:val="N2"/>
      </w:pPr>
    </w:p>
    <w:p w14:paraId="48FCF0A1" w14:textId="0A1CC2E5" w:rsidR="0027662A" w:rsidRPr="00A443C1" w:rsidRDefault="0027662A" w:rsidP="00B0785A">
      <w:pPr>
        <w:pStyle w:val="N2"/>
      </w:pPr>
    </w:p>
    <w:p w14:paraId="13272AC4" w14:textId="77777777" w:rsidR="0027662A" w:rsidRPr="00A443C1" w:rsidRDefault="0027662A" w:rsidP="00B0785A">
      <w:pPr>
        <w:pStyle w:val="N2"/>
      </w:pPr>
    </w:p>
    <w:p w14:paraId="0133D084" w14:textId="371E8E43" w:rsidR="0027662A" w:rsidRPr="00A443C1" w:rsidRDefault="006210E8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253" behindDoc="0" locked="0" layoutInCell="1" allowOverlap="1" wp14:anchorId="5A12881A" wp14:editId="4F694B5C">
            <wp:simplePos x="0" y="0"/>
            <wp:positionH relativeFrom="column">
              <wp:posOffset>7620</wp:posOffset>
            </wp:positionH>
            <wp:positionV relativeFrom="paragraph">
              <wp:posOffset>66675</wp:posOffset>
            </wp:positionV>
            <wp:extent cx="4890070" cy="3240000"/>
            <wp:effectExtent l="0" t="0" r="6350" b="0"/>
            <wp:wrapNone/>
            <wp:docPr id="114" name="Imagen 114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FA38445-AE7F-B590-7F9A-7D9484CE923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n 114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FA38445-AE7F-B590-7F9A-7D9484CE923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489007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4A570A" w14:textId="2E84C8F8" w:rsidR="0027662A" w:rsidRPr="00A443C1" w:rsidRDefault="0027662A" w:rsidP="00B0785A">
      <w:pPr>
        <w:pStyle w:val="N2"/>
      </w:pPr>
    </w:p>
    <w:p w14:paraId="1E6482D3" w14:textId="77777777" w:rsidR="0027662A" w:rsidRPr="00A443C1" w:rsidRDefault="0027662A" w:rsidP="00B0785A">
      <w:pPr>
        <w:pStyle w:val="N2"/>
      </w:pPr>
    </w:p>
    <w:p w14:paraId="2237E63E" w14:textId="77777777" w:rsidR="0027662A" w:rsidRPr="00A443C1" w:rsidRDefault="0027662A" w:rsidP="00B0785A">
      <w:pPr>
        <w:pStyle w:val="N2"/>
      </w:pPr>
    </w:p>
    <w:p w14:paraId="741EDA45" w14:textId="77777777" w:rsidR="0027662A" w:rsidRPr="00A443C1" w:rsidRDefault="0027662A" w:rsidP="00B0785A">
      <w:pPr>
        <w:pStyle w:val="N2"/>
      </w:pPr>
    </w:p>
    <w:p w14:paraId="01EEF618" w14:textId="77777777" w:rsidR="0027662A" w:rsidRPr="00A443C1" w:rsidRDefault="0027662A" w:rsidP="00B0785A">
      <w:pPr>
        <w:pStyle w:val="N2"/>
      </w:pPr>
    </w:p>
    <w:p w14:paraId="55C72EDD" w14:textId="77777777" w:rsidR="0027662A" w:rsidRPr="00A443C1" w:rsidRDefault="0027662A" w:rsidP="00B0785A">
      <w:pPr>
        <w:pStyle w:val="N2"/>
      </w:pPr>
    </w:p>
    <w:p w14:paraId="069A4B8B" w14:textId="77777777" w:rsidR="0027662A" w:rsidRPr="00A443C1" w:rsidRDefault="0027662A" w:rsidP="00B0785A">
      <w:pPr>
        <w:pStyle w:val="N2"/>
      </w:pPr>
    </w:p>
    <w:p w14:paraId="7B4D6E63" w14:textId="77777777" w:rsidR="0027662A" w:rsidRPr="00A443C1" w:rsidRDefault="0027662A" w:rsidP="00B0785A">
      <w:pPr>
        <w:pStyle w:val="N2"/>
      </w:pPr>
    </w:p>
    <w:p w14:paraId="7ED01221" w14:textId="77777777" w:rsidR="00BB0980" w:rsidRDefault="00BB0980" w:rsidP="0043784F">
      <w:pPr>
        <w:rPr>
          <w:b/>
          <w:color w:val="000000" w:themeColor="text1"/>
          <w:kern w:val="24"/>
          <w:sz w:val="22"/>
        </w:rPr>
      </w:pPr>
    </w:p>
    <w:p w14:paraId="708BDF99" w14:textId="534E52EC" w:rsidR="0043784F" w:rsidRPr="00A443C1" w:rsidRDefault="0043784F" w:rsidP="0043784F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WALLS</w:t>
      </w:r>
    </w:p>
    <w:p w14:paraId="410DF056" w14:textId="77777777" w:rsidR="0043784F" w:rsidRPr="00A443C1" w:rsidRDefault="0043784F" w:rsidP="0043784F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20.20.10.30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MURS ESTRUCTURALS</w:t>
      </w:r>
    </w:p>
    <w:p w14:paraId="11DC38B2" w14:textId="77777777" w:rsidR="0026791B" w:rsidRPr="00A443C1" w:rsidRDefault="0026791B" w:rsidP="0043784F">
      <w:pPr>
        <w:rPr>
          <w:bCs/>
          <w:color w:val="000000" w:themeColor="text1"/>
          <w:kern w:val="24"/>
          <w:sz w:val="22"/>
        </w:rPr>
      </w:pPr>
    </w:p>
    <w:p w14:paraId="3EDD5204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• </w:t>
      </w:r>
      <w:r w:rsidRPr="00A443C1">
        <w:rPr>
          <w:b/>
          <w:color w:val="000000" w:themeColor="text1"/>
          <w:kern w:val="24"/>
          <w:szCs w:val="20"/>
        </w:rPr>
        <w:t>FAMÍLIA DE SISTEMA</w:t>
      </w:r>
      <w:r w:rsidRPr="00A443C1">
        <w:rPr>
          <w:bCs/>
          <w:color w:val="000000" w:themeColor="text1"/>
          <w:kern w:val="24"/>
          <w:szCs w:val="20"/>
        </w:rPr>
        <w:t>: Les famílies de sistema es troben per defecte dins de Revit i no es poden carregar noves famílies, per la qual cosa triem una de les famílies per defecte i la dupliquem i anomenem segons el que estableix el BEP</w:t>
      </w:r>
    </w:p>
    <w:p w14:paraId="4BA04562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5E92A9F3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 incloem els valors que indica el BEP. per exemple implantem el valor per al paràmetre ACAT_l1-CodiGuBIMclass</w:t>
      </w:r>
    </w:p>
    <w:p w14:paraId="3B8EB7F4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tipus: Construction, Graphics, materials and finishes, analytical properties i identity data.</w:t>
      </w:r>
    </w:p>
    <w:p w14:paraId="6D33DBF6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REPRESENTACIÓ GRÀFICA: en construction Despleguem l'edit assembly i assignem, creem o dupliquem els materials que requerim per fer-ho utilitzem el material browser, finalitzem indicant les característiques de textura i color per a la visualització tant en superfície, fons i secció.</w:t>
      </w:r>
    </w:p>
    <w:p w14:paraId="798A61C7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4CD60169" w14:textId="77777777" w:rsidR="00BB0980" w:rsidRPr="00A443C1" w:rsidRDefault="00BB0980" w:rsidP="00BB0980">
      <w:pPr>
        <w:pStyle w:val="N2"/>
      </w:pPr>
      <w:r w:rsidRPr="00A443C1">
        <w:rPr>
          <w:bCs/>
          <w:color w:val="000000" w:themeColor="text1"/>
          <w:kern w:val="24"/>
          <w:szCs w:val="20"/>
        </w:rPr>
        <w:t>• MODELATGE: seleccionem una de les subeines d'edició a DRAW i modelem.</w:t>
      </w:r>
    </w:p>
    <w:p w14:paraId="05EF4DD3" w14:textId="77777777" w:rsidR="0036695A" w:rsidRPr="00A443C1" w:rsidRDefault="0036695A" w:rsidP="00B0785A">
      <w:pPr>
        <w:pStyle w:val="N2"/>
      </w:pPr>
    </w:p>
    <w:p w14:paraId="1C9C3629" w14:textId="77777777" w:rsidR="00F912BE" w:rsidRPr="00A443C1" w:rsidRDefault="00F912BE" w:rsidP="00B0785A">
      <w:pPr>
        <w:pStyle w:val="N2"/>
      </w:pPr>
    </w:p>
    <w:p w14:paraId="51628DDD" w14:textId="77777777" w:rsidR="00F912BE" w:rsidRPr="00A443C1" w:rsidRDefault="00F912BE" w:rsidP="00B0785A">
      <w:pPr>
        <w:pStyle w:val="N2"/>
      </w:pPr>
    </w:p>
    <w:p w14:paraId="2B44B0D2" w14:textId="77777777" w:rsidR="00F912BE" w:rsidRPr="00A443C1" w:rsidRDefault="00F912BE" w:rsidP="00B0785A">
      <w:pPr>
        <w:pStyle w:val="N2"/>
      </w:pPr>
    </w:p>
    <w:p w14:paraId="0C35E92C" w14:textId="77777777" w:rsidR="00F912BE" w:rsidRPr="00A443C1" w:rsidRDefault="00F912BE" w:rsidP="00B0785A">
      <w:pPr>
        <w:pStyle w:val="N2"/>
      </w:pPr>
    </w:p>
    <w:p w14:paraId="0BC36C34" w14:textId="77777777" w:rsidR="00F912BE" w:rsidRPr="00A443C1" w:rsidRDefault="00F912BE" w:rsidP="00B0785A">
      <w:pPr>
        <w:pStyle w:val="N2"/>
      </w:pPr>
    </w:p>
    <w:p w14:paraId="124A26E3" w14:textId="77777777" w:rsidR="00F912BE" w:rsidRPr="00A443C1" w:rsidRDefault="00F912BE" w:rsidP="00B0785A">
      <w:pPr>
        <w:pStyle w:val="N2"/>
      </w:pPr>
    </w:p>
    <w:p w14:paraId="5DAAAAF5" w14:textId="77777777" w:rsidR="00F912BE" w:rsidRPr="00A443C1" w:rsidRDefault="00F912BE" w:rsidP="00B0785A">
      <w:pPr>
        <w:pStyle w:val="N2"/>
      </w:pPr>
    </w:p>
    <w:p w14:paraId="3783207A" w14:textId="77777777" w:rsidR="00F912BE" w:rsidRPr="00A443C1" w:rsidRDefault="00F912BE" w:rsidP="00B0785A">
      <w:pPr>
        <w:pStyle w:val="N2"/>
      </w:pPr>
    </w:p>
    <w:p w14:paraId="5A781FC1" w14:textId="77777777" w:rsidR="00F912BE" w:rsidRPr="00A443C1" w:rsidRDefault="00F912BE" w:rsidP="00B0785A">
      <w:pPr>
        <w:pStyle w:val="N2"/>
      </w:pPr>
    </w:p>
    <w:p w14:paraId="04F1C8C4" w14:textId="77777777" w:rsidR="00F912BE" w:rsidRPr="00A443C1" w:rsidRDefault="00F912BE" w:rsidP="00B0785A">
      <w:pPr>
        <w:pStyle w:val="N2"/>
      </w:pPr>
    </w:p>
    <w:p w14:paraId="50DECACC" w14:textId="77777777" w:rsidR="00F912BE" w:rsidRPr="00A443C1" w:rsidRDefault="00F912BE" w:rsidP="00B0785A">
      <w:pPr>
        <w:pStyle w:val="N2"/>
      </w:pPr>
    </w:p>
    <w:p w14:paraId="1EF591C6" w14:textId="77777777" w:rsidR="00F912BE" w:rsidRPr="00A443C1" w:rsidRDefault="00F912BE" w:rsidP="00B0785A">
      <w:pPr>
        <w:pStyle w:val="N2"/>
      </w:pPr>
    </w:p>
    <w:p w14:paraId="7FCFBB04" w14:textId="6EA1F8BF" w:rsidR="0036695A" w:rsidRPr="00A443C1" w:rsidRDefault="00043842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02" behindDoc="0" locked="0" layoutInCell="1" allowOverlap="1" wp14:anchorId="4D9BEBD8" wp14:editId="604B046F">
            <wp:simplePos x="0" y="0"/>
            <wp:positionH relativeFrom="column">
              <wp:posOffset>-447040</wp:posOffset>
            </wp:positionH>
            <wp:positionV relativeFrom="paragraph">
              <wp:posOffset>276860</wp:posOffset>
            </wp:positionV>
            <wp:extent cx="1565190" cy="2580273"/>
            <wp:effectExtent l="0" t="0" r="0" b="0"/>
            <wp:wrapNone/>
            <wp:docPr id="125" name="Imagen 125" descr="Interfaz de usuario gráfic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B56E06C-6336-BEF3-5AB9-C7E41BA1BE6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Imagen 125" descr="Interfaz de usuario gráfic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B56E06C-6336-BEF3-5AB9-C7E41BA1BE6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4"/>
                    <a:srcRect l="3603" t="20392" r="78824" b="28104"/>
                    <a:stretch/>
                  </pic:blipFill>
                  <pic:spPr>
                    <a:xfrm>
                      <a:off x="0" y="0"/>
                      <a:ext cx="1565190" cy="25802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2F59" w:rsidRPr="00A443C1">
        <w:rPr>
          <w:noProof/>
          <w:lang w:val="es-ES" w:eastAsia="es-ES"/>
        </w:rPr>
        <w:drawing>
          <wp:anchor distT="0" distB="0" distL="114300" distR="114300" simplePos="0" relativeHeight="251658298" behindDoc="0" locked="0" layoutInCell="1" allowOverlap="1" wp14:anchorId="6113F419" wp14:editId="63B4F615">
            <wp:simplePos x="0" y="0"/>
            <wp:positionH relativeFrom="column">
              <wp:posOffset>1177925</wp:posOffset>
            </wp:positionH>
            <wp:positionV relativeFrom="paragraph">
              <wp:posOffset>20955</wp:posOffset>
            </wp:positionV>
            <wp:extent cx="1215390" cy="3152775"/>
            <wp:effectExtent l="19050" t="19050" r="22860" b="28575"/>
            <wp:wrapNone/>
            <wp:docPr id="121" name="Imagen 121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3CDDFDE-E891-0AFC-7C04-0609E108054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Imagen 121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3CDDFDE-E891-0AFC-7C04-0609E108054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215390" cy="3152775"/>
                    </a:xfrm>
                    <a:prstGeom prst="rect">
                      <a:avLst/>
                    </a:prstGeom>
                    <a:ln w="19050">
                      <a:solidFill>
                        <a:srgbClr val="00B0F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8729A" w:rsidRPr="00A443C1">
        <w:rPr>
          <w:noProof/>
          <w:lang w:val="es-ES" w:eastAsia="es-ES"/>
        </w:rPr>
        <w:drawing>
          <wp:anchor distT="0" distB="0" distL="114300" distR="114300" simplePos="0" relativeHeight="251658299" behindDoc="0" locked="0" layoutInCell="1" allowOverlap="1" wp14:anchorId="682E290A" wp14:editId="30516569">
            <wp:simplePos x="0" y="0"/>
            <wp:positionH relativeFrom="column">
              <wp:posOffset>2388870</wp:posOffset>
            </wp:positionH>
            <wp:positionV relativeFrom="paragraph">
              <wp:posOffset>33020</wp:posOffset>
            </wp:positionV>
            <wp:extent cx="3716655" cy="2866390"/>
            <wp:effectExtent l="0" t="0" r="0" b="0"/>
            <wp:wrapNone/>
            <wp:docPr id="122" name="Imagen 122" descr="Tabl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D43A295-64DF-B933-AF26-EB3FC90D7A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n 122" descr="Tabl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D43A295-64DF-B933-AF26-EB3FC90D7A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3716655" cy="2866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F87229" w14:textId="02967C53" w:rsidR="0036695A" w:rsidRPr="00A443C1" w:rsidRDefault="0036695A" w:rsidP="00B0785A">
      <w:pPr>
        <w:pStyle w:val="N2"/>
      </w:pPr>
    </w:p>
    <w:p w14:paraId="1BD3FEEE" w14:textId="77777777" w:rsidR="0036695A" w:rsidRPr="00A443C1" w:rsidRDefault="0036695A" w:rsidP="00B0785A">
      <w:pPr>
        <w:pStyle w:val="N2"/>
      </w:pPr>
    </w:p>
    <w:p w14:paraId="0BADB024" w14:textId="77777777" w:rsidR="0036695A" w:rsidRPr="00A443C1" w:rsidRDefault="0036695A" w:rsidP="00B0785A">
      <w:pPr>
        <w:pStyle w:val="N2"/>
      </w:pPr>
    </w:p>
    <w:p w14:paraId="58968A1B" w14:textId="77777777" w:rsidR="0036695A" w:rsidRPr="00A443C1" w:rsidRDefault="0036695A" w:rsidP="00B0785A">
      <w:pPr>
        <w:pStyle w:val="N2"/>
      </w:pPr>
    </w:p>
    <w:p w14:paraId="1EB96AAC" w14:textId="77777777" w:rsidR="0036695A" w:rsidRPr="00A443C1" w:rsidRDefault="0036695A" w:rsidP="00B0785A">
      <w:pPr>
        <w:pStyle w:val="N2"/>
      </w:pPr>
    </w:p>
    <w:p w14:paraId="481FF0B8" w14:textId="77777777" w:rsidR="0036695A" w:rsidRPr="00A443C1" w:rsidRDefault="0036695A" w:rsidP="00B0785A">
      <w:pPr>
        <w:pStyle w:val="N2"/>
      </w:pPr>
    </w:p>
    <w:p w14:paraId="3DB19C4A" w14:textId="77777777" w:rsidR="0036695A" w:rsidRPr="00A443C1" w:rsidRDefault="0036695A" w:rsidP="00B0785A">
      <w:pPr>
        <w:pStyle w:val="N2"/>
      </w:pPr>
    </w:p>
    <w:p w14:paraId="761FCB1B" w14:textId="77777777" w:rsidR="0036695A" w:rsidRPr="00A443C1" w:rsidRDefault="0036695A" w:rsidP="00B0785A">
      <w:pPr>
        <w:pStyle w:val="N2"/>
      </w:pPr>
    </w:p>
    <w:p w14:paraId="261555AB" w14:textId="77777777" w:rsidR="0036695A" w:rsidRPr="00A443C1" w:rsidRDefault="0036695A" w:rsidP="00B0785A">
      <w:pPr>
        <w:pStyle w:val="N2"/>
      </w:pPr>
    </w:p>
    <w:p w14:paraId="3B7DB0C3" w14:textId="77777777" w:rsidR="0036695A" w:rsidRPr="00A443C1" w:rsidRDefault="0036695A" w:rsidP="00B0785A">
      <w:pPr>
        <w:pStyle w:val="N2"/>
      </w:pPr>
    </w:p>
    <w:p w14:paraId="06959796" w14:textId="0794DAE9" w:rsidR="0036695A" w:rsidRPr="00A443C1" w:rsidRDefault="0036695A" w:rsidP="00B0785A">
      <w:pPr>
        <w:pStyle w:val="N2"/>
      </w:pPr>
    </w:p>
    <w:p w14:paraId="777E6244" w14:textId="517B1650" w:rsidR="0036695A" w:rsidRPr="00A443C1" w:rsidRDefault="0036695A" w:rsidP="00B0785A">
      <w:pPr>
        <w:pStyle w:val="N2"/>
      </w:pPr>
    </w:p>
    <w:p w14:paraId="23454CF6" w14:textId="4AA5BF10" w:rsidR="0036695A" w:rsidRPr="00A443C1" w:rsidRDefault="005D2F59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00" behindDoc="0" locked="0" layoutInCell="1" allowOverlap="1" wp14:anchorId="0C474901" wp14:editId="3DAC488F">
            <wp:simplePos x="0" y="0"/>
            <wp:positionH relativeFrom="column">
              <wp:posOffset>-463550</wp:posOffset>
            </wp:positionH>
            <wp:positionV relativeFrom="paragraph">
              <wp:posOffset>259080</wp:posOffset>
            </wp:positionV>
            <wp:extent cx="2845435" cy="2371725"/>
            <wp:effectExtent l="0" t="0" r="0" b="0"/>
            <wp:wrapNone/>
            <wp:docPr id="123" name="Imagen 123" descr="Interfaz de usuario gráfica, Aplicación, Tabl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49E6580-BFDA-46FF-2C9A-EE775B6C23C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Imagen 123" descr="Interfaz de usuario gráfica, Aplicación, Tabl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49E6580-BFDA-46FF-2C9A-EE775B6C23C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845435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01135D" w14:textId="539FB8AE" w:rsidR="0036695A" w:rsidRPr="00A443C1" w:rsidRDefault="005D2F59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01" behindDoc="0" locked="0" layoutInCell="1" allowOverlap="1" wp14:anchorId="165AC835" wp14:editId="15686081">
            <wp:simplePos x="0" y="0"/>
            <wp:positionH relativeFrom="column">
              <wp:posOffset>2491105</wp:posOffset>
            </wp:positionH>
            <wp:positionV relativeFrom="paragraph">
              <wp:posOffset>75565</wp:posOffset>
            </wp:positionV>
            <wp:extent cx="3524250" cy="2371725"/>
            <wp:effectExtent l="0" t="0" r="0" b="0"/>
            <wp:wrapNone/>
            <wp:docPr id="124" name="Imagen 124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3860669-A118-7FAE-B975-7E8244D6A66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n 124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3860669-A118-7FAE-B975-7E8244D6A66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5A64D5" w14:textId="77777777" w:rsidR="0036695A" w:rsidRPr="00A443C1" w:rsidRDefault="0036695A" w:rsidP="00B0785A">
      <w:pPr>
        <w:pStyle w:val="N2"/>
      </w:pPr>
    </w:p>
    <w:p w14:paraId="1E4ED50E" w14:textId="77777777" w:rsidR="0036695A" w:rsidRPr="00A443C1" w:rsidRDefault="0036695A" w:rsidP="00B0785A">
      <w:pPr>
        <w:pStyle w:val="N2"/>
      </w:pPr>
    </w:p>
    <w:p w14:paraId="0BD6E027" w14:textId="77777777" w:rsidR="0036695A" w:rsidRPr="00A443C1" w:rsidRDefault="0036695A" w:rsidP="00B0785A">
      <w:pPr>
        <w:pStyle w:val="N2"/>
      </w:pPr>
    </w:p>
    <w:p w14:paraId="4057CD97" w14:textId="77777777" w:rsidR="0036695A" w:rsidRPr="00A443C1" w:rsidRDefault="0036695A" w:rsidP="00B0785A">
      <w:pPr>
        <w:pStyle w:val="N2"/>
      </w:pPr>
    </w:p>
    <w:p w14:paraId="0253892A" w14:textId="77777777" w:rsidR="0036695A" w:rsidRPr="00A443C1" w:rsidRDefault="0036695A" w:rsidP="00B0785A">
      <w:pPr>
        <w:pStyle w:val="N2"/>
      </w:pPr>
    </w:p>
    <w:p w14:paraId="780645E9" w14:textId="77777777" w:rsidR="0036695A" w:rsidRPr="00A443C1" w:rsidRDefault="0036695A" w:rsidP="00B0785A">
      <w:pPr>
        <w:pStyle w:val="N2"/>
      </w:pPr>
    </w:p>
    <w:p w14:paraId="6F3A5C14" w14:textId="77777777" w:rsidR="0036695A" w:rsidRPr="00A443C1" w:rsidRDefault="0036695A" w:rsidP="00B0785A">
      <w:pPr>
        <w:pStyle w:val="N2"/>
      </w:pPr>
    </w:p>
    <w:p w14:paraId="5DBA9572" w14:textId="77777777" w:rsidR="0036695A" w:rsidRPr="00A443C1" w:rsidRDefault="0036695A" w:rsidP="00B0785A">
      <w:pPr>
        <w:pStyle w:val="N2"/>
      </w:pPr>
    </w:p>
    <w:p w14:paraId="6C79D68C" w14:textId="77777777" w:rsidR="0036695A" w:rsidRPr="00A443C1" w:rsidRDefault="0036695A" w:rsidP="00B0785A">
      <w:pPr>
        <w:pStyle w:val="N2"/>
      </w:pPr>
    </w:p>
    <w:p w14:paraId="456E04BE" w14:textId="77777777" w:rsidR="0036695A" w:rsidRPr="00A443C1" w:rsidRDefault="0036695A" w:rsidP="00B0785A">
      <w:pPr>
        <w:pStyle w:val="N2"/>
      </w:pPr>
    </w:p>
    <w:p w14:paraId="521110B5" w14:textId="77777777" w:rsidR="0036695A" w:rsidRPr="00A443C1" w:rsidRDefault="0036695A" w:rsidP="00B0785A">
      <w:pPr>
        <w:pStyle w:val="N2"/>
      </w:pPr>
    </w:p>
    <w:p w14:paraId="4DD6696D" w14:textId="77777777" w:rsidR="00A428DA" w:rsidRPr="00A443C1" w:rsidRDefault="00A428DA" w:rsidP="00B0785A">
      <w:pPr>
        <w:pStyle w:val="N2"/>
      </w:pPr>
    </w:p>
    <w:p w14:paraId="7177C806" w14:textId="77777777" w:rsidR="006D7AE8" w:rsidRPr="00A443C1" w:rsidRDefault="006D7AE8" w:rsidP="00B0785A">
      <w:pPr>
        <w:pStyle w:val="N2"/>
      </w:pPr>
    </w:p>
    <w:p w14:paraId="5000E410" w14:textId="77777777" w:rsidR="00E77F22" w:rsidRPr="00A443C1" w:rsidRDefault="00E77F22" w:rsidP="00E77F22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lastRenderedPageBreak/>
        <w:t>CATEGORÍA STAIRS</w:t>
      </w:r>
    </w:p>
    <w:p w14:paraId="4D3A2AF5" w14:textId="77777777" w:rsidR="00E77F22" w:rsidRPr="00A443C1" w:rsidRDefault="00E77F22" w:rsidP="00E77F22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20.20.10.40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 xml:space="preserve">ESCALES </w:t>
      </w:r>
    </w:p>
    <w:p w14:paraId="1831DCBE" w14:textId="77777777" w:rsidR="0065339D" w:rsidRPr="00A443C1" w:rsidRDefault="0065339D" w:rsidP="00E77F22">
      <w:pPr>
        <w:rPr>
          <w:bCs/>
          <w:color w:val="000000" w:themeColor="text1"/>
          <w:kern w:val="24"/>
          <w:sz w:val="22"/>
        </w:rPr>
      </w:pPr>
    </w:p>
    <w:p w14:paraId="079C1EC5" w14:textId="77777777" w:rsidR="0065339D" w:rsidRPr="00A443C1" w:rsidRDefault="0065339D" w:rsidP="00E77F22">
      <w:pPr>
        <w:rPr>
          <w:bCs/>
          <w:color w:val="000000" w:themeColor="text1"/>
          <w:kern w:val="24"/>
          <w:sz w:val="22"/>
        </w:rPr>
      </w:pPr>
    </w:p>
    <w:p w14:paraId="5E43BBC2" w14:textId="77777777" w:rsidR="0065339D" w:rsidRPr="00A443C1" w:rsidRDefault="0065339D" w:rsidP="00E77F22">
      <w:pPr>
        <w:rPr>
          <w:bCs/>
          <w:color w:val="000000" w:themeColor="text1"/>
          <w:kern w:val="24"/>
          <w:sz w:val="22"/>
        </w:rPr>
      </w:pPr>
    </w:p>
    <w:p w14:paraId="3D674F47" w14:textId="77777777" w:rsidR="0065339D" w:rsidRPr="00A443C1" w:rsidRDefault="0065339D" w:rsidP="00E77F22">
      <w:pPr>
        <w:rPr>
          <w:bCs/>
          <w:color w:val="000000" w:themeColor="text1"/>
          <w:kern w:val="24"/>
          <w:sz w:val="22"/>
        </w:rPr>
      </w:pPr>
    </w:p>
    <w:p w14:paraId="63135883" w14:textId="77777777" w:rsidR="0036695A" w:rsidRPr="00A443C1" w:rsidRDefault="0036695A" w:rsidP="00B0785A">
      <w:pPr>
        <w:pStyle w:val="N2"/>
      </w:pPr>
    </w:p>
    <w:p w14:paraId="0ACF53D3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• </w:t>
      </w:r>
      <w:r w:rsidRPr="00A443C1">
        <w:rPr>
          <w:b/>
          <w:color w:val="000000" w:themeColor="text1"/>
          <w:kern w:val="24"/>
          <w:szCs w:val="20"/>
        </w:rPr>
        <w:t>FAMÍLIA DE SISTEMA</w:t>
      </w:r>
      <w:r w:rsidRPr="00A443C1">
        <w:rPr>
          <w:bCs/>
          <w:color w:val="000000" w:themeColor="text1"/>
          <w:kern w:val="24"/>
          <w:szCs w:val="20"/>
        </w:rPr>
        <w:t>: Les famílies de sistema es troben per defecte dins de Revit i no es poden carregar noves famílies, per la qual cosa triem una de les famílies per defecte i la dupliquem i anomenem segons el que estableix el BEP</w:t>
      </w:r>
    </w:p>
    <w:p w14:paraId="4ECF7455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07AEC0F1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 incloem els valors que indica el BEP. per exemple implantem el valor per al paràmetre ACAT_l1-CodiGuBIMclass</w:t>
      </w:r>
    </w:p>
    <w:p w14:paraId="562C8BC8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tipus: Construction, Graphics, materials and finishes, analytical properties i identity data.</w:t>
      </w:r>
    </w:p>
    <w:p w14:paraId="05FB5446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REPRESENTACIÓ GRÀFICA: en construction Despleguem l'edit assembly i assignem, creem o dupliquem els materials que requerim per fer-ho utilitzem el material browser, finalitzem indicant les característiques de textura i color per a la visualització tant en superfície, fons i secció.</w:t>
      </w:r>
    </w:p>
    <w:p w14:paraId="15DCA207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4C409A8B" w14:textId="77777777" w:rsidR="00BB0980" w:rsidRPr="00A443C1" w:rsidRDefault="00BB0980" w:rsidP="00BB0980">
      <w:pPr>
        <w:pStyle w:val="N2"/>
      </w:pPr>
      <w:r w:rsidRPr="00A443C1">
        <w:rPr>
          <w:bCs/>
          <w:color w:val="000000" w:themeColor="text1"/>
          <w:kern w:val="24"/>
          <w:szCs w:val="20"/>
        </w:rPr>
        <w:t>• MODELATGE: seleccionem una de les subeines d'edició a DRAW i modelem.</w:t>
      </w:r>
    </w:p>
    <w:p w14:paraId="2C2F78B5" w14:textId="17501869" w:rsidR="0036695A" w:rsidRPr="00A443C1" w:rsidRDefault="0036695A" w:rsidP="00B0785A">
      <w:pPr>
        <w:pStyle w:val="N2"/>
      </w:pPr>
    </w:p>
    <w:p w14:paraId="29296C2C" w14:textId="7E05FE96" w:rsidR="0036695A" w:rsidRPr="00A443C1" w:rsidRDefault="0036695A" w:rsidP="00B0785A">
      <w:pPr>
        <w:pStyle w:val="N2"/>
      </w:pPr>
    </w:p>
    <w:p w14:paraId="4D08178D" w14:textId="4682651D" w:rsidR="0036695A" w:rsidRPr="00A443C1" w:rsidRDefault="0036695A" w:rsidP="00B0785A">
      <w:pPr>
        <w:pStyle w:val="N2"/>
      </w:pPr>
    </w:p>
    <w:p w14:paraId="1DDF026B" w14:textId="67A9DBED" w:rsidR="0036695A" w:rsidRPr="00A443C1" w:rsidRDefault="0036695A" w:rsidP="00B0785A">
      <w:pPr>
        <w:pStyle w:val="N2"/>
      </w:pPr>
    </w:p>
    <w:p w14:paraId="533815A3" w14:textId="2330F9DA" w:rsidR="0036695A" w:rsidRPr="00A443C1" w:rsidRDefault="0036695A" w:rsidP="00B0785A">
      <w:pPr>
        <w:pStyle w:val="N2"/>
      </w:pPr>
    </w:p>
    <w:p w14:paraId="68993F2C" w14:textId="77777777" w:rsidR="0036695A" w:rsidRPr="00A443C1" w:rsidRDefault="0036695A" w:rsidP="00B0785A">
      <w:pPr>
        <w:pStyle w:val="N2"/>
      </w:pPr>
    </w:p>
    <w:p w14:paraId="6F3BFB15" w14:textId="77777777" w:rsidR="0036695A" w:rsidRPr="00A443C1" w:rsidRDefault="0036695A" w:rsidP="00BB0980">
      <w:pPr>
        <w:pStyle w:val="N2"/>
        <w:ind w:left="0"/>
      </w:pPr>
    </w:p>
    <w:p w14:paraId="37FAEC32" w14:textId="77777777" w:rsidR="0036695A" w:rsidRDefault="0036695A" w:rsidP="00B0785A">
      <w:pPr>
        <w:pStyle w:val="N2"/>
      </w:pPr>
    </w:p>
    <w:p w14:paraId="34BE2246" w14:textId="77777777" w:rsidR="00BB0980" w:rsidRDefault="00BB0980" w:rsidP="00B0785A">
      <w:pPr>
        <w:pStyle w:val="N2"/>
      </w:pPr>
    </w:p>
    <w:p w14:paraId="70FE1FE1" w14:textId="77777777" w:rsidR="00BB0980" w:rsidRDefault="00BB0980" w:rsidP="00B0785A">
      <w:pPr>
        <w:pStyle w:val="N2"/>
      </w:pPr>
    </w:p>
    <w:p w14:paraId="1E7207CB" w14:textId="77777777" w:rsidR="00095562" w:rsidRDefault="00095562" w:rsidP="00B0785A">
      <w:pPr>
        <w:pStyle w:val="N2"/>
      </w:pPr>
    </w:p>
    <w:p w14:paraId="17A1B623" w14:textId="77777777" w:rsidR="00095562" w:rsidRDefault="00095562" w:rsidP="00B0785A">
      <w:pPr>
        <w:pStyle w:val="N2"/>
      </w:pPr>
    </w:p>
    <w:p w14:paraId="31D529D1" w14:textId="77777777" w:rsidR="00095562" w:rsidRDefault="00095562" w:rsidP="00B0785A">
      <w:pPr>
        <w:pStyle w:val="N2"/>
      </w:pPr>
    </w:p>
    <w:p w14:paraId="59B20D3E" w14:textId="77777777" w:rsidR="00095562" w:rsidRPr="00A443C1" w:rsidRDefault="00095562" w:rsidP="00B0785A">
      <w:pPr>
        <w:pStyle w:val="N2"/>
      </w:pPr>
    </w:p>
    <w:p w14:paraId="707E3B05" w14:textId="1CF9468F" w:rsidR="0036695A" w:rsidRPr="00A443C1" w:rsidRDefault="00435F00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272" behindDoc="0" locked="0" layoutInCell="1" allowOverlap="1" wp14:anchorId="708FC7E3" wp14:editId="1130CF42">
            <wp:simplePos x="0" y="0"/>
            <wp:positionH relativeFrom="column">
              <wp:posOffset>-327527</wp:posOffset>
            </wp:positionH>
            <wp:positionV relativeFrom="paragraph">
              <wp:posOffset>133331</wp:posOffset>
            </wp:positionV>
            <wp:extent cx="1212821" cy="3088260"/>
            <wp:effectExtent l="19050" t="19050" r="26035" b="17145"/>
            <wp:wrapNone/>
            <wp:docPr id="2107557381" name="Imagen 2107557381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BC55335-5063-38DF-F88B-E05F09BD5F1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381" name="Imagen 2107557381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BC55335-5063-38DF-F88B-E05F09BD5F1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212821" cy="3088260"/>
                    </a:xfrm>
                    <a:prstGeom prst="rect">
                      <a:avLst/>
                    </a:prstGeom>
                    <a:ln w="19050">
                      <a:solidFill>
                        <a:srgbClr val="00B0F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D35A4" w:rsidRPr="00A443C1">
        <w:rPr>
          <w:noProof/>
          <w:lang w:val="es-ES" w:eastAsia="es-ES"/>
        </w:rPr>
        <w:drawing>
          <wp:anchor distT="0" distB="0" distL="114300" distR="114300" simplePos="0" relativeHeight="251658304" behindDoc="0" locked="0" layoutInCell="1" allowOverlap="1" wp14:anchorId="74CAFE8A" wp14:editId="533B512E">
            <wp:simplePos x="0" y="0"/>
            <wp:positionH relativeFrom="column">
              <wp:posOffset>1075071</wp:posOffset>
            </wp:positionH>
            <wp:positionV relativeFrom="paragraph">
              <wp:posOffset>5080</wp:posOffset>
            </wp:positionV>
            <wp:extent cx="3376930" cy="2807335"/>
            <wp:effectExtent l="0" t="0" r="0" b="0"/>
            <wp:wrapNone/>
            <wp:docPr id="2107557382" name="Imagen 2107557382" descr="Interfaz de usuario gráfica, Tabl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1487C60-7B2B-045E-B9B4-F62A478CF86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382" name="Imagen 2107557382" descr="Interfaz de usuario gráfica, Tabl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1487C60-7B2B-045E-B9B4-F62A478CF86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376930" cy="2807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09A6A3" w14:textId="5CCD56F8" w:rsidR="0036695A" w:rsidRPr="00A443C1" w:rsidRDefault="0036695A" w:rsidP="00B0785A">
      <w:pPr>
        <w:pStyle w:val="N2"/>
      </w:pPr>
    </w:p>
    <w:p w14:paraId="55E17558" w14:textId="62E5CA2D" w:rsidR="0036695A" w:rsidRPr="00A443C1" w:rsidRDefault="000D35A4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03" behindDoc="0" locked="0" layoutInCell="1" allowOverlap="1" wp14:anchorId="2CF69947" wp14:editId="38F612C8">
            <wp:simplePos x="0" y="0"/>
            <wp:positionH relativeFrom="column">
              <wp:posOffset>4161905</wp:posOffset>
            </wp:positionH>
            <wp:positionV relativeFrom="paragraph">
              <wp:posOffset>12700</wp:posOffset>
            </wp:positionV>
            <wp:extent cx="2224577" cy="1965076"/>
            <wp:effectExtent l="0" t="0" r="4445" b="0"/>
            <wp:wrapNone/>
            <wp:docPr id="2107557380" name="Imagen 2107557380" descr="Un dibujo de una ciudad&#10;&#10;Descripción generada automáticamente con confianza media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B0912CF-FFE3-61BD-E7A6-B2EA833F26D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380" name="Imagen 2107557380" descr="Un dibujo de una ciudad&#10;&#10;Descripción generada automáticamente con confianza media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B0912CF-FFE3-61BD-E7A6-B2EA833F26D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2224577" cy="19650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7349CD" w14:textId="77777777" w:rsidR="0036695A" w:rsidRPr="00A443C1" w:rsidRDefault="0036695A" w:rsidP="00B0785A">
      <w:pPr>
        <w:pStyle w:val="N2"/>
      </w:pPr>
    </w:p>
    <w:p w14:paraId="229BB374" w14:textId="6BE5408A" w:rsidR="0036695A" w:rsidRPr="00A443C1" w:rsidRDefault="0036695A" w:rsidP="00B0785A">
      <w:pPr>
        <w:pStyle w:val="N2"/>
      </w:pPr>
    </w:p>
    <w:p w14:paraId="1B9068CD" w14:textId="77777777" w:rsidR="0036695A" w:rsidRPr="00A443C1" w:rsidRDefault="0036695A" w:rsidP="00B0785A">
      <w:pPr>
        <w:pStyle w:val="N2"/>
      </w:pPr>
    </w:p>
    <w:p w14:paraId="4802406B" w14:textId="77777777" w:rsidR="0036695A" w:rsidRPr="00A443C1" w:rsidRDefault="0036695A" w:rsidP="00B0785A">
      <w:pPr>
        <w:pStyle w:val="N2"/>
      </w:pPr>
    </w:p>
    <w:p w14:paraId="32F9BD7C" w14:textId="77777777" w:rsidR="0036695A" w:rsidRPr="00A443C1" w:rsidRDefault="0036695A" w:rsidP="00B0785A">
      <w:pPr>
        <w:pStyle w:val="N2"/>
      </w:pPr>
    </w:p>
    <w:p w14:paraId="0A4148FE" w14:textId="77777777" w:rsidR="0036695A" w:rsidRPr="00A443C1" w:rsidRDefault="0036695A" w:rsidP="00B0785A">
      <w:pPr>
        <w:pStyle w:val="N2"/>
      </w:pPr>
    </w:p>
    <w:p w14:paraId="7E3AC7CE" w14:textId="77777777" w:rsidR="0036695A" w:rsidRPr="00A443C1" w:rsidRDefault="0036695A" w:rsidP="00B0785A">
      <w:pPr>
        <w:pStyle w:val="N2"/>
      </w:pPr>
    </w:p>
    <w:p w14:paraId="764C3D69" w14:textId="77777777" w:rsidR="0036695A" w:rsidRPr="00A443C1" w:rsidRDefault="0036695A" w:rsidP="00B0785A">
      <w:pPr>
        <w:pStyle w:val="N2"/>
      </w:pPr>
    </w:p>
    <w:p w14:paraId="642C921D" w14:textId="77777777" w:rsidR="0036695A" w:rsidRPr="00A443C1" w:rsidRDefault="0036695A" w:rsidP="00B0785A">
      <w:pPr>
        <w:pStyle w:val="N2"/>
      </w:pPr>
    </w:p>
    <w:p w14:paraId="7B0A9AFC" w14:textId="5EA4BBEA" w:rsidR="0036695A" w:rsidRPr="00A443C1" w:rsidRDefault="00BB0980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06" behindDoc="0" locked="0" layoutInCell="1" allowOverlap="1" wp14:anchorId="2E00E89F" wp14:editId="74F27A18">
            <wp:simplePos x="0" y="0"/>
            <wp:positionH relativeFrom="column">
              <wp:posOffset>3120159</wp:posOffset>
            </wp:positionH>
            <wp:positionV relativeFrom="paragraph">
              <wp:posOffset>225887</wp:posOffset>
            </wp:positionV>
            <wp:extent cx="3038242" cy="2526668"/>
            <wp:effectExtent l="0" t="0" r="0" b="6985"/>
            <wp:wrapNone/>
            <wp:docPr id="2107557384" name="Imagen 2107557384" descr="Tabl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F456A15-653E-1211-4508-BD89E1ACB3B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384" name="Imagen 2107557384" descr="Tabl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F456A15-653E-1211-4508-BD89E1ACB3B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3038242" cy="25266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305" behindDoc="0" locked="0" layoutInCell="1" allowOverlap="1" wp14:anchorId="04D5A9D3" wp14:editId="25A63957">
            <wp:simplePos x="0" y="0"/>
            <wp:positionH relativeFrom="column">
              <wp:posOffset>-308148</wp:posOffset>
            </wp:positionH>
            <wp:positionV relativeFrom="paragraph">
              <wp:posOffset>271607</wp:posOffset>
            </wp:positionV>
            <wp:extent cx="3014470" cy="2526668"/>
            <wp:effectExtent l="0" t="0" r="0" b="6985"/>
            <wp:wrapNone/>
            <wp:docPr id="2107557383" name="Imagen 2107557383" descr="Tabl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6FF45F9-E1AF-C1ED-9AD6-EE6DD68F2F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383" name="Imagen 2107557383" descr="Tabl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6FF45F9-E1AF-C1ED-9AD6-EE6DD68F2F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3014470" cy="25266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F0E231" w14:textId="2628D980" w:rsidR="0036695A" w:rsidRPr="00A443C1" w:rsidRDefault="0036695A" w:rsidP="00B0785A">
      <w:pPr>
        <w:pStyle w:val="N2"/>
      </w:pPr>
    </w:p>
    <w:p w14:paraId="2CAD96DC" w14:textId="625B2B9B" w:rsidR="0036695A" w:rsidRPr="00A443C1" w:rsidRDefault="0036695A" w:rsidP="00B0785A">
      <w:pPr>
        <w:pStyle w:val="N2"/>
      </w:pPr>
    </w:p>
    <w:p w14:paraId="69C1ACD8" w14:textId="77777777" w:rsidR="0036695A" w:rsidRPr="00A443C1" w:rsidRDefault="0036695A" w:rsidP="00B0785A">
      <w:pPr>
        <w:pStyle w:val="N2"/>
      </w:pPr>
    </w:p>
    <w:p w14:paraId="0BA27833" w14:textId="77777777" w:rsidR="0036695A" w:rsidRPr="00A443C1" w:rsidRDefault="0036695A" w:rsidP="00B0785A">
      <w:pPr>
        <w:pStyle w:val="N2"/>
      </w:pPr>
    </w:p>
    <w:p w14:paraId="14FC58C7" w14:textId="77777777" w:rsidR="0036695A" w:rsidRPr="00A443C1" w:rsidRDefault="0036695A" w:rsidP="00B0785A">
      <w:pPr>
        <w:pStyle w:val="N2"/>
      </w:pPr>
    </w:p>
    <w:p w14:paraId="3A3FAB8C" w14:textId="77777777" w:rsidR="0036695A" w:rsidRPr="00A443C1" w:rsidRDefault="0036695A" w:rsidP="00B0785A">
      <w:pPr>
        <w:pStyle w:val="N2"/>
      </w:pPr>
    </w:p>
    <w:p w14:paraId="4D00B8E4" w14:textId="77777777" w:rsidR="0036695A" w:rsidRPr="00A443C1" w:rsidRDefault="0036695A" w:rsidP="00B0785A">
      <w:pPr>
        <w:pStyle w:val="N2"/>
      </w:pPr>
    </w:p>
    <w:p w14:paraId="3AEAE16A" w14:textId="77777777" w:rsidR="0036695A" w:rsidRPr="00A443C1" w:rsidRDefault="0036695A" w:rsidP="00B0785A">
      <w:pPr>
        <w:pStyle w:val="N2"/>
      </w:pPr>
    </w:p>
    <w:p w14:paraId="41F45D43" w14:textId="77777777" w:rsidR="0036695A" w:rsidRPr="00A443C1" w:rsidRDefault="0036695A" w:rsidP="00B0785A">
      <w:pPr>
        <w:pStyle w:val="N2"/>
      </w:pPr>
    </w:p>
    <w:p w14:paraId="6DED81EE" w14:textId="77777777" w:rsidR="0036695A" w:rsidRPr="00A443C1" w:rsidRDefault="0036695A" w:rsidP="00B0785A">
      <w:pPr>
        <w:pStyle w:val="N2"/>
      </w:pPr>
    </w:p>
    <w:p w14:paraId="1AB922AA" w14:textId="77777777" w:rsidR="0036695A" w:rsidRPr="00A443C1" w:rsidRDefault="0036695A" w:rsidP="00B0785A">
      <w:pPr>
        <w:pStyle w:val="N2"/>
      </w:pPr>
    </w:p>
    <w:p w14:paraId="265F0817" w14:textId="77777777" w:rsidR="00647841" w:rsidRPr="00A443C1" w:rsidRDefault="00647841" w:rsidP="00647841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lastRenderedPageBreak/>
        <w:t>CATEGORÍA RAMPS</w:t>
      </w:r>
    </w:p>
    <w:p w14:paraId="26C62283" w14:textId="77777777" w:rsidR="00647841" w:rsidRPr="00A443C1" w:rsidRDefault="00647841" w:rsidP="00647841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20.20.10.50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RAMPES D'ESTRUCTURA</w:t>
      </w:r>
    </w:p>
    <w:p w14:paraId="3A33E60D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• </w:t>
      </w:r>
      <w:r w:rsidRPr="00A443C1">
        <w:rPr>
          <w:b/>
          <w:color w:val="000000" w:themeColor="text1"/>
          <w:kern w:val="24"/>
          <w:szCs w:val="20"/>
        </w:rPr>
        <w:t>FAMÍLIA DE SISTEMA</w:t>
      </w:r>
      <w:r w:rsidRPr="00A443C1">
        <w:rPr>
          <w:bCs/>
          <w:color w:val="000000" w:themeColor="text1"/>
          <w:kern w:val="24"/>
          <w:szCs w:val="20"/>
        </w:rPr>
        <w:t>: Les famílies de sistema es troben per defecte dins de Revit i no es poden carregar noves famílies, per la qual cosa triem una de les famílies per defecte i la dupliquem i anomenem segons el que estableix el BEP</w:t>
      </w:r>
    </w:p>
    <w:p w14:paraId="740D5BAF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3F83360B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 incloem els valors que indica el BEP. per exemple implantem el valor per al paràmetre ACAT_l1-CodiGuBIMclass</w:t>
      </w:r>
    </w:p>
    <w:p w14:paraId="27BD2C5F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tipus: Construction, Graphics, materials and finishes, analytical properties i identity data.</w:t>
      </w:r>
    </w:p>
    <w:p w14:paraId="1F5C1354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REPRESENTACIÓ GRÀFICA: en construction Despleguem l'edit assembly i assignem, creem o dupliquem els materials que requerim per fer-ho utilitzem el material browser, finalitzem indicant les característiques de textura i color per a la visualització tant en superfície, fons i secció.</w:t>
      </w:r>
    </w:p>
    <w:p w14:paraId="2A5E36B0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7B64C81D" w14:textId="77777777" w:rsidR="00BB0980" w:rsidRPr="00A443C1" w:rsidRDefault="00BB0980" w:rsidP="00BB0980">
      <w:pPr>
        <w:pStyle w:val="N2"/>
      </w:pPr>
      <w:r w:rsidRPr="00A443C1">
        <w:rPr>
          <w:bCs/>
          <w:color w:val="000000" w:themeColor="text1"/>
          <w:kern w:val="24"/>
          <w:szCs w:val="20"/>
        </w:rPr>
        <w:t>• MODELATGE: seleccionem una de les subeines d'edició a DRAW i modelem.</w:t>
      </w:r>
    </w:p>
    <w:p w14:paraId="22005DD6" w14:textId="01FDE9EE" w:rsidR="00BD1245" w:rsidRPr="00A443C1" w:rsidRDefault="00FC2088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255" behindDoc="0" locked="0" layoutInCell="1" allowOverlap="1" wp14:anchorId="461F0923" wp14:editId="71B944C1">
            <wp:simplePos x="0" y="0"/>
            <wp:positionH relativeFrom="column">
              <wp:posOffset>1541145</wp:posOffset>
            </wp:positionH>
            <wp:positionV relativeFrom="paragraph">
              <wp:posOffset>200660</wp:posOffset>
            </wp:positionV>
            <wp:extent cx="4729480" cy="3599815"/>
            <wp:effectExtent l="0" t="0" r="0" b="635"/>
            <wp:wrapNone/>
            <wp:docPr id="2107557393" name="Imagen 2107557393" descr="Interfaz de usuario gráfica, Aplicación, Tabla, Word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F4454F9-1115-691B-A185-113FABA3572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393" name="Imagen 2107557393" descr="Interfaz de usuario gráfica, Aplicación, Tabla, Word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F4454F9-1115-691B-A185-113FABA3572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729480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254" behindDoc="0" locked="0" layoutInCell="1" allowOverlap="1" wp14:anchorId="1AA241BD" wp14:editId="157CD9B9">
            <wp:simplePos x="0" y="0"/>
            <wp:positionH relativeFrom="column">
              <wp:posOffset>-367030</wp:posOffset>
            </wp:positionH>
            <wp:positionV relativeFrom="paragraph">
              <wp:posOffset>207010</wp:posOffset>
            </wp:positionV>
            <wp:extent cx="1924685" cy="2879725"/>
            <wp:effectExtent l="19050" t="19050" r="18415" b="15875"/>
            <wp:wrapNone/>
            <wp:docPr id="2107557392" name="Imagen 2107557392" descr="Tabl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FCFE4A4-F22E-250A-2A66-6EBF01AAFD8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392" name="Imagen 2107557392" descr="Tabl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FCFE4A4-F22E-250A-2A66-6EBF01AAFD8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924685" cy="2879725"/>
                    </a:xfrm>
                    <a:prstGeom prst="rect">
                      <a:avLst/>
                    </a:prstGeom>
                    <a:ln w="19050">
                      <a:solidFill>
                        <a:srgbClr val="00B0F0"/>
                      </a:solidFill>
                    </a:ln>
                  </pic:spPr>
                </pic:pic>
              </a:graphicData>
            </a:graphic>
          </wp:anchor>
        </w:drawing>
      </w:r>
    </w:p>
    <w:p w14:paraId="7AA27F57" w14:textId="0A7FA674" w:rsidR="00BD1245" w:rsidRPr="00A443C1" w:rsidRDefault="00BD1245" w:rsidP="00B0785A">
      <w:pPr>
        <w:pStyle w:val="N2"/>
      </w:pPr>
    </w:p>
    <w:p w14:paraId="50368D91" w14:textId="252AA51A" w:rsidR="00BD1245" w:rsidRPr="00A443C1" w:rsidRDefault="00BD1245" w:rsidP="00B0785A">
      <w:pPr>
        <w:pStyle w:val="N2"/>
      </w:pPr>
    </w:p>
    <w:p w14:paraId="0EE3581E" w14:textId="77777777" w:rsidR="00BD1245" w:rsidRPr="00A443C1" w:rsidRDefault="00BD1245" w:rsidP="00B0785A">
      <w:pPr>
        <w:pStyle w:val="N2"/>
      </w:pPr>
    </w:p>
    <w:p w14:paraId="2E0D98BF" w14:textId="77777777" w:rsidR="00BD1245" w:rsidRPr="00A443C1" w:rsidRDefault="00BD1245" w:rsidP="00B0785A">
      <w:pPr>
        <w:pStyle w:val="N2"/>
      </w:pPr>
    </w:p>
    <w:p w14:paraId="4B0663D4" w14:textId="493C703D" w:rsidR="00BD1245" w:rsidRPr="00A443C1" w:rsidRDefault="00BD1245" w:rsidP="00B0785A">
      <w:pPr>
        <w:pStyle w:val="N2"/>
      </w:pPr>
    </w:p>
    <w:p w14:paraId="16310163" w14:textId="59584515" w:rsidR="00BD1245" w:rsidRPr="00A443C1" w:rsidRDefault="00BD1245" w:rsidP="00B0785A">
      <w:pPr>
        <w:pStyle w:val="N2"/>
      </w:pPr>
    </w:p>
    <w:p w14:paraId="67432556" w14:textId="77777777" w:rsidR="00BD1245" w:rsidRPr="00A443C1" w:rsidRDefault="00BD1245" w:rsidP="00B0785A">
      <w:pPr>
        <w:pStyle w:val="N2"/>
      </w:pPr>
    </w:p>
    <w:p w14:paraId="0A0D0470" w14:textId="77777777" w:rsidR="00BD1245" w:rsidRPr="00A443C1" w:rsidRDefault="00BD1245" w:rsidP="00B0785A">
      <w:pPr>
        <w:pStyle w:val="N2"/>
      </w:pPr>
    </w:p>
    <w:p w14:paraId="519C8A15" w14:textId="77777777" w:rsidR="00BD1245" w:rsidRPr="00A443C1" w:rsidRDefault="00BD1245" w:rsidP="00B0785A">
      <w:pPr>
        <w:pStyle w:val="N2"/>
      </w:pPr>
    </w:p>
    <w:p w14:paraId="6F2AA0E1" w14:textId="77777777" w:rsidR="00BD1245" w:rsidRPr="00A443C1" w:rsidRDefault="00BD1245" w:rsidP="00B0785A">
      <w:pPr>
        <w:pStyle w:val="N2"/>
      </w:pPr>
    </w:p>
    <w:p w14:paraId="08B7A3A6" w14:textId="77777777" w:rsidR="00BD1245" w:rsidRPr="00A443C1" w:rsidRDefault="00BD1245" w:rsidP="00B0785A">
      <w:pPr>
        <w:pStyle w:val="N2"/>
      </w:pPr>
    </w:p>
    <w:p w14:paraId="1573BD75" w14:textId="78B09CF7" w:rsidR="00BD1245" w:rsidRPr="00A443C1" w:rsidRDefault="00BD1245" w:rsidP="00B0785A">
      <w:pPr>
        <w:pStyle w:val="N2"/>
      </w:pPr>
    </w:p>
    <w:p w14:paraId="14EB9E68" w14:textId="68DAA420" w:rsidR="00BD1245" w:rsidRDefault="00BD1245" w:rsidP="00B0785A">
      <w:pPr>
        <w:pStyle w:val="N2"/>
      </w:pPr>
    </w:p>
    <w:p w14:paraId="5052F9E7" w14:textId="26D74A1A" w:rsidR="00095562" w:rsidRPr="00A443C1" w:rsidRDefault="00095562" w:rsidP="00B0785A">
      <w:pPr>
        <w:pStyle w:val="N2"/>
      </w:pPr>
      <w:r w:rsidRPr="00A443C1">
        <w:rPr>
          <w:noProof/>
          <w:lang w:val="es-ES" w:eastAsia="es-ES"/>
        </w:rPr>
        <w:lastRenderedPageBreak/>
        <w:drawing>
          <wp:anchor distT="0" distB="0" distL="114300" distR="114300" simplePos="0" relativeHeight="251658265" behindDoc="0" locked="0" layoutInCell="1" allowOverlap="1" wp14:anchorId="4F5361BD" wp14:editId="2C427F32">
            <wp:simplePos x="0" y="0"/>
            <wp:positionH relativeFrom="column">
              <wp:posOffset>-33655</wp:posOffset>
            </wp:positionH>
            <wp:positionV relativeFrom="paragraph">
              <wp:posOffset>-115570</wp:posOffset>
            </wp:positionV>
            <wp:extent cx="4892675" cy="3239770"/>
            <wp:effectExtent l="0" t="0" r="3175" b="0"/>
            <wp:wrapNone/>
            <wp:docPr id="2107557394" name="Imagen 2107557394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0ED987E-FEA0-7942-DA55-F3042C6E0CC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394" name="Imagen 2107557394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0ED987E-FEA0-7942-DA55-F3042C6E0CC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489267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8B035F8" w14:textId="6300B24E" w:rsidR="00BD1245" w:rsidRDefault="00BD1245" w:rsidP="00B0785A">
      <w:pPr>
        <w:pStyle w:val="N2"/>
      </w:pPr>
    </w:p>
    <w:p w14:paraId="43505C88" w14:textId="77777777" w:rsidR="007A3F5B" w:rsidRDefault="007A3F5B" w:rsidP="00B0785A">
      <w:pPr>
        <w:pStyle w:val="N2"/>
      </w:pPr>
    </w:p>
    <w:p w14:paraId="38BDB8BD" w14:textId="77777777" w:rsidR="007A3F5B" w:rsidRDefault="007A3F5B" w:rsidP="00B0785A">
      <w:pPr>
        <w:pStyle w:val="N2"/>
      </w:pPr>
    </w:p>
    <w:p w14:paraId="79AA0858" w14:textId="77777777" w:rsidR="007A3F5B" w:rsidRDefault="007A3F5B" w:rsidP="00B0785A">
      <w:pPr>
        <w:pStyle w:val="N2"/>
      </w:pPr>
    </w:p>
    <w:p w14:paraId="5BA9728B" w14:textId="77777777" w:rsidR="007A3F5B" w:rsidRDefault="007A3F5B" w:rsidP="00B0785A">
      <w:pPr>
        <w:pStyle w:val="N2"/>
      </w:pPr>
    </w:p>
    <w:p w14:paraId="1624C3FE" w14:textId="77777777" w:rsidR="007A3F5B" w:rsidRDefault="007A3F5B" w:rsidP="00B0785A">
      <w:pPr>
        <w:pStyle w:val="N2"/>
      </w:pPr>
    </w:p>
    <w:p w14:paraId="0CB08346" w14:textId="77777777" w:rsidR="007A3F5B" w:rsidRDefault="007A3F5B" w:rsidP="00B0785A">
      <w:pPr>
        <w:pStyle w:val="N2"/>
      </w:pPr>
    </w:p>
    <w:p w14:paraId="69C1AD2A" w14:textId="77777777" w:rsidR="007A3F5B" w:rsidRDefault="007A3F5B" w:rsidP="00B0785A">
      <w:pPr>
        <w:pStyle w:val="N2"/>
      </w:pPr>
    </w:p>
    <w:p w14:paraId="647A5227" w14:textId="77777777" w:rsidR="007A3F5B" w:rsidRDefault="007A3F5B" w:rsidP="00B0785A">
      <w:pPr>
        <w:pStyle w:val="N2"/>
      </w:pPr>
    </w:p>
    <w:p w14:paraId="1B396379" w14:textId="77777777" w:rsidR="007A3F5B" w:rsidRDefault="007A3F5B" w:rsidP="00B0785A">
      <w:pPr>
        <w:pStyle w:val="N2"/>
      </w:pPr>
    </w:p>
    <w:p w14:paraId="27D784AC" w14:textId="77777777" w:rsidR="007A3F5B" w:rsidRPr="00A443C1" w:rsidRDefault="007A3F5B" w:rsidP="00B0785A">
      <w:pPr>
        <w:pStyle w:val="N2"/>
      </w:pPr>
    </w:p>
    <w:p w14:paraId="3D95F301" w14:textId="10009241" w:rsidR="00BD1245" w:rsidRPr="00A443C1" w:rsidRDefault="00BD1245" w:rsidP="00B0785A">
      <w:pPr>
        <w:pStyle w:val="N2"/>
      </w:pPr>
    </w:p>
    <w:p w14:paraId="3971C1BE" w14:textId="5E6AD824" w:rsidR="00BD1245" w:rsidRPr="00A443C1" w:rsidRDefault="00BD1245" w:rsidP="00B0785A">
      <w:pPr>
        <w:pStyle w:val="N2"/>
      </w:pPr>
    </w:p>
    <w:p w14:paraId="7D96C602" w14:textId="77777777" w:rsidR="00BF57F8" w:rsidRPr="00A443C1" w:rsidRDefault="00BF57F8" w:rsidP="00BF57F8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STRUCTURAL FRAMING</w:t>
      </w:r>
    </w:p>
    <w:p w14:paraId="1C37492B" w14:textId="77777777" w:rsidR="00BF57F8" w:rsidRDefault="00BF57F8" w:rsidP="00BF57F8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20.20.10.60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TENSORS VERTICALS</w:t>
      </w:r>
    </w:p>
    <w:p w14:paraId="0FFEB5A4" w14:textId="77777777" w:rsidR="00BF57F8" w:rsidRPr="00A443C1" w:rsidRDefault="00BF57F8" w:rsidP="00BF57F8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20.20.20.50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TENSORS HORITZONTALS</w:t>
      </w:r>
    </w:p>
    <w:p w14:paraId="1C980CDA" w14:textId="77777777" w:rsidR="00BD1245" w:rsidRPr="00A443C1" w:rsidRDefault="00BD1245" w:rsidP="00B0785A">
      <w:pPr>
        <w:pStyle w:val="N2"/>
      </w:pPr>
    </w:p>
    <w:p w14:paraId="0F2EBBCB" w14:textId="77777777" w:rsidR="00854DEB" w:rsidRPr="00A443C1" w:rsidRDefault="00854DEB" w:rsidP="00854DEB">
      <w:pPr>
        <w:pStyle w:val="N2"/>
        <w:rPr>
          <w:b/>
          <w:color w:val="000000" w:themeColor="text1"/>
          <w:kern w:val="24"/>
          <w:szCs w:val="20"/>
        </w:rPr>
      </w:pPr>
      <w:r w:rsidRPr="00A443C1">
        <w:rPr>
          <w:b/>
          <w:color w:val="000000" w:themeColor="text1"/>
          <w:kern w:val="24"/>
          <w:szCs w:val="20"/>
        </w:rPr>
        <w:t>• FAMÍLIA CARGABLE: es presenten 3 casos,</w:t>
      </w:r>
    </w:p>
    <w:p w14:paraId="0EE7169E" w14:textId="77777777" w:rsidR="00854DEB" w:rsidRPr="00A443C1" w:rsidRDefault="00854DEB" w:rsidP="00854DEB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es dupliquen les famílies que porta Revit per defecte a l'arbre de famílies, segons els requeriments.</w:t>
      </w:r>
    </w:p>
    <w:p w14:paraId="525B63E5" w14:textId="77777777" w:rsidR="00854DEB" w:rsidRPr="00A443C1" w:rsidRDefault="00854DEB" w:rsidP="00854DEB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es carreguen les famílies que Revit té a les carpetes externes, segons els requeriments.</w:t>
      </w:r>
    </w:p>
    <w:p w14:paraId="17142063" w14:textId="77777777" w:rsidR="00854DEB" w:rsidRPr="00A443C1" w:rsidRDefault="00854DEB" w:rsidP="00854DEB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Es modela una família nova utilitzant la plantilla de biga estructural mètrica.</w:t>
      </w:r>
    </w:p>
    <w:p w14:paraId="7A2B216C" w14:textId="77777777" w:rsidR="00854DEB" w:rsidRPr="00A443C1" w:rsidRDefault="00854DEB" w:rsidP="00854DEB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63AE138F" w14:textId="77777777" w:rsidR="00854DEB" w:rsidRPr="00A443C1" w:rsidRDefault="00854DEB" w:rsidP="00854DEB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2831415F" w14:textId="77777777" w:rsidR="00854DEB" w:rsidRPr="00A443C1" w:rsidRDefault="00854DEB" w:rsidP="00854DEB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04A5ACFC" w14:textId="77777777" w:rsidR="00854DEB" w:rsidRPr="00A443C1" w:rsidRDefault="00854DEB" w:rsidP="00854DEB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 incloem els valors que indica el BEP. per exemple implantem el valor per al paràmetre ACAT_l1-CodiGuBIMclass</w:t>
      </w:r>
    </w:p>
    <w:p w14:paraId="62EA005C" w14:textId="77777777" w:rsidR="00854DEB" w:rsidRPr="00A443C1" w:rsidRDefault="00854DEB" w:rsidP="00854DEB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lastRenderedPageBreak/>
        <w:t>• EDICIÓ A NIVELL DE TIPUS “TYPE PROPERTIES”: disposem de 3 nivells per a l'edició o restricció del tipus: Structural, Dimensions i Identity data</w:t>
      </w:r>
    </w:p>
    <w:p w14:paraId="461CA7D5" w14:textId="77777777" w:rsidR="00854DEB" w:rsidRPr="00A443C1" w:rsidRDefault="00854DEB" w:rsidP="00854DEB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545F6B1F" w14:textId="77777777" w:rsidR="00854DEB" w:rsidRPr="00A443C1" w:rsidRDefault="00854DEB" w:rsidP="00854DEB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MODELATGE: es defineixen 2 escenaris:</w:t>
      </w:r>
    </w:p>
    <w:p w14:paraId="6B9D6ECF" w14:textId="77777777" w:rsidR="00854DEB" w:rsidRPr="00A443C1" w:rsidRDefault="00854DEB" w:rsidP="00854DEB">
      <w:pPr>
        <w:pStyle w:val="N2"/>
        <w:ind w:firstLine="28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o Modelar utilitzant com a referència pilars estructurals, bigues o reixetes.</w:t>
      </w:r>
    </w:p>
    <w:p w14:paraId="61656C8A" w14:textId="11B0E048" w:rsidR="00BD1245" w:rsidRPr="00A443C1" w:rsidRDefault="00854DEB" w:rsidP="00854DEB">
      <w:pPr>
        <w:pStyle w:val="N2"/>
        <w:ind w:firstLine="282"/>
      </w:pPr>
      <w:r w:rsidRPr="00A443C1">
        <w:rPr>
          <w:bCs/>
          <w:color w:val="000000" w:themeColor="text1"/>
          <w:kern w:val="24"/>
          <w:szCs w:val="20"/>
        </w:rPr>
        <w:t>o Modelar utilitzant informació aprovada pels responsables com a núvol de punts, plànols DWG, etc</w:t>
      </w:r>
      <w:r w:rsidRPr="00A443C1">
        <w:rPr>
          <w:b/>
          <w:color w:val="000000" w:themeColor="text1"/>
          <w:kern w:val="24"/>
          <w:szCs w:val="20"/>
        </w:rPr>
        <w:t>.</w:t>
      </w:r>
    </w:p>
    <w:p w14:paraId="7C3CC1CE" w14:textId="59872799" w:rsidR="00891C9B" w:rsidRPr="00A443C1" w:rsidRDefault="00F63350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264" behindDoc="0" locked="0" layoutInCell="1" allowOverlap="1" wp14:anchorId="70741A02" wp14:editId="14AF5F02">
            <wp:simplePos x="0" y="0"/>
            <wp:positionH relativeFrom="column">
              <wp:posOffset>1217930</wp:posOffset>
            </wp:positionH>
            <wp:positionV relativeFrom="paragraph">
              <wp:posOffset>83185</wp:posOffset>
            </wp:positionV>
            <wp:extent cx="5060315" cy="3239770"/>
            <wp:effectExtent l="0" t="0" r="6985" b="0"/>
            <wp:wrapNone/>
            <wp:docPr id="2107557388" name="Imagen 2107557388" descr="Interfaz de usuario gráfic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431C3D8-D23F-6318-DE46-5FA9EFD7927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388" name="Imagen 2107557388" descr="Interfaz de usuario gráfic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431C3D8-D23F-6318-DE46-5FA9EFD7927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06031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261" behindDoc="0" locked="0" layoutInCell="1" allowOverlap="1" wp14:anchorId="174CF9FF" wp14:editId="0EB9FA49">
            <wp:simplePos x="0" y="0"/>
            <wp:positionH relativeFrom="column">
              <wp:posOffset>-402590</wp:posOffset>
            </wp:positionH>
            <wp:positionV relativeFrom="paragraph">
              <wp:posOffset>140970</wp:posOffset>
            </wp:positionV>
            <wp:extent cx="1403985" cy="3599815"/>
            <wp:effectExtent l="19050" t="19050" r="24765" b="19685"/>
            <wp:wrapNone/>
            <wp:docPr id="2107557387" name="Imagen 2107557387" descr="Aplicación&#10;&#10;Descripción generada automáticamente con confianza baja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F244CD8-0297-3F6C-9BBD-8CFD7199466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387" name="Imagen 2107557387" descr="Aplicación&#10;&#10;Descripción generada automáticamente con confianza baja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F244CD8-0297-3F6C-9BBD-8CFD7199466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403985" cy="3599815"/>
                    </a:xfrm>
                    <a:prstGeom prst="rect">
                      <a:avLst/>
                    </a:prstGeom>
                    <a:ln w="19050">
                      <a:solidFill>
                        <a:srgbClr val="00B0F0"/>
                      </a:solidFill>
                    </a:ln>
                  </pic:spPr>
                </pic:pic>
              </a:graphicData>
            </a:graphic>
          </wp:anchor>
        </w:drawing>
      </w:r>
    </w:p>
    <w:p w14:paraId="5FDED91C" w14:textId="77777777" w:rsidR="00891C9B" w:rsidRPr="00A443C1" w:rsidRDefault="00891C9B" w:rsidP="00B0785A">
      <w:pPr>
        <w:pStyle w:val="N2"/>
      </w:pPr>
    </w:p>
    <w:p w14:paraId="2BAF9C34" w14:textId="137E4173" w:rsidR="00891C9B" w:rsidRPr="00A443C1" w:rsidRDefault="00891C9B" w:rsidP="00B0785A">
      <w:pPr>
        <w:pStyle w:val="N2"/>
      </w:pPr>
    </w:p>
    <w:p w14:paraId="556D8861" w14:textId="77777777" w:rsidR="00891C9B" w:rsidRPr="00A443C1" w:rsidRDefault="00891C9B" w:rsidP="00B0785A">
      <w:pPr>
        <w:pStyle w:val="N2"/>
      </w:pPr>
    </w:p>
    <w:p w14:paraId="6FB1B231" w14:textId="13992423" w:rsidR="00891C9B" w:rsidRPr="00A443C1" w:rsidRDefault="00891C9B" w:rsidP="00B0785A">
      <w:pPr>
        <w:pStyle w:val="N2"/>
      </w:pPr>
    </w:p>
    <w:p w14:paraId="234DE1B4" w14:textId="3103F338" w:rsidR="00891C9B" w:rsidRPr="00A443C1" w:rsidRDefault="00891C9B" w:rsidP="00B0785A">
      <w:pPr>
        <w:pStyle w:val="N2"/>
      </w:pPr>
    </w:p>
    <w:p w14:paraId="766A2CE4" w14:textId="4233D17E" w:rsidR="00891C9B" w:rsidRPr="00A443C1" w:rsidRDefault="00891C9B" w:rsidP="00B0785A">
      <w:pPr>
        <w:pStyle w:val="N2"/>
      </w:pPr>
    </w:p>
    <w:p w14:paraId="281E15AD" w14:textId="77777777" w:rsidR="00891C9B" w:rsidRPr="00A443C1" w:rsidRDefault="00891C9B" w:rsidP="00B0785A">
      <w:pPr>
        <w:pStyle w:val="N2"/>
      </w:pPr>
    </w:p>
    <w:p w14:paraId="18538D09" w14:textId="77777777" w:rsidR="00891C9B" w:rsidRPr="00A443C1" w:rsidRDefault="00891C9B" w:rsidP="00B0785A">
      <w:pPr>
        <w:pStyle w:val="N2"/>
      </w:pPr>
    </w:p>
    <w:p w14:paraId="045EF84A" w14:textId="04D14B88" w:rsidR="00891C9B" w:rsidRPr="00A443C1" w:rsidRDefault="00891C9B" w:rsidP="00B0785A">
      <w:pPr>
        <w:pStyle w:val="N2"/>
      </w:pPr>
    </w:p>
    <w:p w14:paraId="101001D4" w14:textId="77777777" w:rsidR="00891C9B" w:rsidRPr="00A443C1" w:rsidRDefault="00891C9B" w:rsidP="00B0785A">
      <w:pPr>
        <w:pStyle w:val="N2"/>
      </w:pPr>
    </w:p>
    <w:p w14:paraId="404B359C" w14:textId="77777777" w:rsidR="00891C9B" w:rsidRPr="00A443C1" w:rsidRDefault="00891C9B" w:rsidP="00B0785A">
      <w:pPr>
        <w:pStyle w:val="N2"/>
      </w:pPr>
    </w:p>
    <w:p w14:paraId="63D1053C" w14:textId="77777777" w:rsidR="00891C9B" w:rsidRPr="00A443C1" w:rsidRDefault="00891C9B" w:rsidP="00B0785A">
      <w:pPr>
        <w:pStyle w:val="N2"/>
      </w:pPr>
    </w:p>
    <w:p w14:paraId="1D6FC87F" w14:textId="4003DDC4" w:rsidR="00891C9B" w:rsidRPr="00A443C1" w:rsidRDefault="00891C9B" w:rsidP="00B0785A">
      <w:pPr>
        <w:pStyle w:val="N2"/>
      </w:pPr>
    </w:p>
    <w:p w14:paraId="0B207E70" w14:textId="1EBFDBD9" w:rsidR="00891C9B" w:rsidRPr="00A443C1" w:rsidRDefault="00891C9B" w:rsidP="00B0785A">
      <w:pPr>
        <w:pStyle w:val="N2"/>
      </w:pPr>
    </w:p>
    <w:p w14:paraId="111332EC" w14:textId="4C8B7E13" w:rsidR="00891C9B" w:rsidRPr="00A443C1" w:rsidRDefault="00891C9B" w:rsidP="00B0785A">
      <w:pPr>
        <w:pStyle w:val="N2"/>
      </w:pPr>
    </w:p>
    <w:p w14:paraId="03D8EC95" w14:textId="4FADF378" w:rsidR="00891C9B" w:rsidRPr="00A443C1" w:rsidRDefault="00891C9B" w:rsidP="00B0785A">
      <w:pPr>
        <w:pStyle w:val="N2"/>
      </w:pPr>
    </w:p>
    <w:p w14:paraId="6C2A46BB" w14:textId="77777777" w:rsidR="00891C9B" w:rsidRPr="00A443C1" w:rsidRDefault="00891C9B" w:rsidP="00B0785A">
      <w:pPr>
        <w:pStyle w:val="N2"/>
      </w:pPr>
    </w:p>
    <w:p w14:paraId="2C64F50D" w14:textId="0EE6B665" w:rsidR="00120F14" w:rsidRPr="00A443C1" w:rsidRDefault="00120F14" w:rsidP="00B0785A">
      <w:pPr>
        <w:pStyle w:val="N2"/>
      </w:pPr>
    </w:p>
    <w:p w14:paraId="5131FC02" w14:textId="77777777" w:rsidR="00120F14" w:rsidRPr="00A443C1" w:rsidRDefault="00120F14" w:rsidP="00B0785A">
      <w:pPr>
        <w:pStyle w:val="N2"/>
      </w:pPr>
    </w:p>
    <w:p w14:paraId="10D1F414" w14:textId="77777777" w:rsidR="00120F14" w:rsidRPr="00A443C1" w:rsidRDefault="00120F14" w:rsidP="00B0785A">
      <w:pPr>
        <w:pStyle w:val="N2"/>
      </w:pPr>
    </w:p>
    <w:p w14:paraId="0945062B" w14:textId="77777777" w:rsidR="00120F14" w:rsidRPr="00A443C1" w:rsidRDefault="00120F14" w:rsidP="00B0785A">
      <w:pPr>
        <w:pStyle w:val="N2"/>
      </w:pPr>
    </w:p>
    <w:p w14:paraId="00E60374" w14:textId="62ACD8A5" w:rsidR="00120F14" w:rsidRPr="00A443C1" w:rsidRDefault="00120F14" w:rsidP="00B0785A">
      <w:pPr>
        <w:pStyle w:val="N2"/>
      </w:pPr>
    </w:p>
    <w:p w14:paraId="2EB492ED" w14:textId="77777777" w:rsidR="00120F14" w:rsidRPr="00A443C1" w:rsidRDefault="00120F14" w:rsidP="00B0785A">
      <w:pPr>
        <w:pStyle w:val="N2"/>
      </w:pPr>
    </w:p>
    <w:p w14:paraId="105F839D" w14:textId="1C002496" w:rsidR="00120F14" w:rsidRDefault="00095562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07" behindDoc="0" locked="0" layoutInCell="1" allowOverlap="1" wp14:anchorId="4E7F9B0A" wp14:editId="4C883E85">
            <wp:simplePos x="0" y="0"/>
            <wp:positionH relativeFrom="column">
              <wp:posOffset>566420</wp:posOffset>
            </wp:positionH>
            <wp:positionV relativeFrom="paragraph">
              <wp:posOffset>90170</wp:posOffset>
            </wp:positionV>
            <wp:extent cx="4808855" cy="3239770"/>
            <wp:effectExtent l="0" t="0" r="0" b="0"/>
            <wp:wrapNone/>
            <wp:docPr id="2107557389" name="Imagen 2107557389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2AA7221-595B-4DEA-E67E-FA1618C86EE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389" name="Imagen 2107557389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2AA7221-595B-4DEA-E67E-FA1618C86EE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480885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6B922C" w14:textId="77777777" w:rsidR="00095562" w:rsidRDefault="00095562" w:rsidP="00B0785A">
      <w:pPr>
        <w:pStyle w:val="N2"/>
      </w:pPr>
    </w:p>
    <w:p w14:paraId="77D37740" w14:textId="77777777" w:rsidR="00095562" w:rsidRDefault="00095562" w:rsidP="00B0785A">
      <w:pPr>
        <w:pStyle w:val="N2"/>
      </w:pPr>
    </w:p>
    <w:p w14:paraId="0692C738" w14:textId="77777777" w:rsidR="00095562" w:rsidRDefault="00095562" w:rsidP="00B0785A">
      <w:pPr>
        <w:pStyle w:val="N2"/>
      </w:pPr>
    </w:p>
    <w:p w14:paraId="47F15149" w14:textId="77777777" w:rsidR="00095562" w:rsidRDefault="00095562" w:rsidP="00B0785A">
      <w:pPr>
        <w:pStyle w:val="N2"/>
      </w:pPr>
    </w:p>
    <w:p w14:paraId="0FC8423A" w14:textId="77777777" w:rsidR="00095562" w:rsidRDefault="00095562" w:rsidP="00B0785A">
      <w:pPr>
        <w:pStyle w:val="N2"/>
      </w:pPr>
    </w:p>
    <w:p w14:paraId="10A16358" w14:textId="77777777" w:rsidR="00095562" w:rsidRPr="00A443C1" w:rsidRDefault="00095562" w:rsidP="00B0785A">
      <w:pPr>
        <w:pStyle w:val="N2"/>
      </w:pPr>
    </w:p>
    <w:p w14:paraId="72CE4971" w14:textId="6894F463" w:rsidR="00120F14" w:rsidRDefault="00120F14" w:rsidP="00B0785A">
      <w:pPr>
        <w:pStyle w:val="N2"/>
      </w:pPr>
    </w:p>
    <w:p w14:paraId="0BA98151" w14:textId="77777777" w:rsidR="00095562" w:rsidRDefault="00095562" w:rsidP="00B0785A">
      <w:pPr>
        <w:pStyle w:val="N2"/>
      </w:pPr>
    </w:p>
    <w:p w14:paraId="00D2AA9D" w14:textId="77777777" w:rsidR="00095562" w:rsidRDefault="00095562" w:rsidP="00B0785A">
      <w:pPr>
        <w:pStyle w:val="N2"/>
      </w:pPr>
    </w:p>
    <w:p w14:paraId="2CE806A1" w14:textId="77777777" w:rsidR="00095562" w:rsidRDefault="00095562" w:rsidP="00B0785A">
      <w:pPr>
        <w:pStyle w:val="N2"/>
      </w:pPr>
    </w:p>
    <w:p w14:paraId="5C530DCD" w14:textId="77777777" w:rsidR="00095562" w:rsidRDefault="00095562" w:rsidP="00B0785A">
      <w:pPr>
        <w:pStyle w:val="N2"/>
      </w:pPr>
    </w:p>
    <w:p w14:paraId="79456978" w14:textId="77777777" w:rsidR="00095562" w:rsidRPr="00A443C1" w:rsidRDefault="00095562" w:rsidP="00B0785A">
      <w:pPr>
        <w:pStyle w:val="N2"/>
      </w:pPr>
    </w:p>
    <w:p w14:paraId="6D66D474" w14:textId="16C59718" w:rsidR="003A5BFF" w:rsidRPr="00A443C1" w:rsidRDefault="003A5BFF" w:rsidP="003A5BFF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FLOORS</w:t>
      </w:r>
    </w:p>
    <w:p w14:paraId="1CF15FFA" w14:textId="77777777" w:rsidR="003A5BFF" w:rsidRPr="00A443C1" w:rsidRDefault="003A5BFF" w:rsidP="003A5BFF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20.20.20.10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FORJATS</w:t>
      </w:r>
    </w:p>
    <w:p w14:paraId="28BFF7AD" w14:textId="77777777" w:rsidR="00BB0980" w:rsidRPr="00A443C1" w:rsidRDefault="00BB0980" w:rsidP="00B0785A">
      <w:pPr>
        <w:pStyle w:val="N2"/>
      </w:pPr>
    </w:p>
    <w:p w14:paraId="6462CCBA" w14:textId="77777777" w:rsidR="003B5F51" w:rsidRPr="00A443C1" w:rsidRDefault="003B5F51" w:rsidP="003B5F51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• </w:t>
      </w:r>
      <w:r w:rsidRPr="00A443C1">
        <w:rPr>
          <w:b/>
          <w:color w:val="000000" w:themeColor="text1"/>
          <w:kern w:val="24"/>
          <w:szCs w:val="20"/>
        </w:rPr>
        <w:t>FAMÍLIA DE SISTEMA</w:t>
      </w:r>
      <w:r w:rsidRPr="00A443C1">
        <w:rPr>
          <w:bCs/>
          <w:color w:val="000000" w:themeColor="text1"/>
          <w:kern w:val="24"/>
          <w:szCs w:val="20"/>
        </w:rPr>
        <w:t>: Les famílies de sistema es troben per defecte dins de Revit i no es poden carregar noves famílies, per la qual cosa triem una de les famílies per defecte i la dupliquem i anomenem segons el que estableix el BEP</w:t>
      </w:r>
    </w:p>
    <w:p w14:paraId="3D54DEB3" w14:textId="77777777" w:rsidR="003B5F51" w:rsidRPr="00A443C1" w:rsidRDefault="003B5F51" w:rsidP="003B5F51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7BF05EC7" w14:textId="77777777" w:rsidR="003B5F51" w:rsidRPr="00A443C1" w:rsidRDefault="003B5F51" w:rsidP="003B5F51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 incloem els valors que indica el BEP. per exemple implantem el valor per al paràmetre ACAT_l1-CodiGuBIMclass</w:t>
      </w:r>
    </w:p>
    <w:p w14:paraId="4F70EBC2" w14:textId="77777777" w:rsidR="003B5F51" w:rsidRPr="00A443C1" w:rsidRDefault="003B5F51" w:rsidP="003B5F51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tipus: Construction, Graphics, materials and finishes, analytical properties i identity data.</w:t>
      </w:r>
    </w:p>
    <w:p w14:paraId="3A1147DF" w14:textId="77777777" w:rsidR="003B5F51" w:rsidRPr="00A443C1" w:rsidRDefault="003B5F51" w:rsidP="003B5F51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REPRESENTACIÓ GRÀFICA: en construction Despleguem l'edit assembly i assignem, creem o dupliquem els materials que requerim per fer-ho utilitzem el material browser, finalitzem indicant les característiques de textura i color per a la visualització tant en superfície, fons i secció.</w:t>
      </w:r>
    </w:p>
    <w:p w14:paraId="43FEFA0C" w14:textId="77777777" w:rsidR="003B5F51" w:rsidRPr="00A443C1" w:rsidRDefault="003B5F51" w:rsidP="003B5F51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lastRenderedPageBreak/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27CB7581" w14:textId="77777777" w:rsidR="003B5F51" w:rsidRPr="00A443C1" w:rsidRDefault="003B5F51" w:rsidP="003B5F51">
      <w:pPr>
        <w:pStyle w:val="N2"/>
      </w:pPr>
      <w:r w:rsidRPr="00A443C1">
        <w:rPr>
          <w:bCs/>
          <w:color w:val="000000" w:themeColor="text1"/>
          <w:kern w:val="24"/>
          <w:szCs w:val="20"/>
        </w:rPr>
        <w:t>• MODELATGE: seleccionem una de les subeines d'edició a DRAW i modelem.</w:t>
      </w:r>
    </w:p>
    <w:p w14:paraId="638748CC" w14:textId="42BFF4BC" w:rsidR="00891C9B" w:rsidRPr="00A443C1" w:rsidRDefault="007A3F5B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266" behindDoc="0" locked="0" layoutInCell="1" allowOverlap="1" wp14:anchorId="7E998FE0" wp14:editId="0FE73089">
            <wp:simplePos x="0" y="0"/>
            <wp:positionH relativeFrom="margin">
              <wp:align>left</wp:align>
            </wp:positionH>
            <wp:positionV relativeFrom="paragraph">
              <wp:posOffset>156845</wp:posOffset>
            </wp:positionV>
            <wp:extent cx="1364975" cy="3540760"/>
            <wp:effectExtent l="19050" t="19050" r="26035" b="21590"/>
            <wp:wrapNone/>
            <wp:docPr id="2107557397" name="Imagen 2107557397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2516BC8-4F6A-33F8-BD62-74FE5DDF087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397" name="Imagen 2107557397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2516BC8-4F6A-33F8-BD62-74FE5DDF087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1364975" cy="3540760"/>
                    </a:xfrm>
                    <a:prstGeom prst="rect">
                      <a:avLst/>
                    </a:prstGeom>
                    <a:ln w="19050">
                      <a:solidFill>
                        <a:srgbClr val="00B0F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71576" w:rsidRPr="00A443C1">
        <w:rPr>
          <w:noProof/>
          <w:lang w:val="es-ES" w:eastAsia="es-ES"/>
        </w:rPr>
        <w:drawing>
          <wp:anchor distT="0" distB="0" distL="114300" distR="114300" simplePos="0" relativeHeight="251658248" behindDoc="0" locked="0" layoutInCell="1" allowOverlap="1" wp14:anchorId="57E953D8" wp14:editId="252BFF41">
            <wp:simplePos x="0" y="0"/>
            <wp:positionH relativeFrom="column">
              <wp:posOffset>2999740</wp:posOffset>
            </wp:positionH>
            <wp:positionV relativeFrom="paragraph">
              <wp:posOffset>43815</wp:posOffset>
            </wp:positionV>
            <wp:extent cx="3119120" cy="3599815"/>
            <wp:effectExtent l="0" t="0" r="5080" b="635"/>
            <wp:wrapNone/>
            <wp:docPr id="2107557398" name="Imagen 2107557398" descr="Interfaz de usuario gráfic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86DEB7C-A93F-92BA-1540-91A032F71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398" name="Imagen 2107557398" descr="Interfaz de usuario gráfic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86DEB7C-A93F-92BA-1540-91A032F71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8"/>
                    <a:srcRect l="39487"/>
                    <a:stretch/>
                  </pic:blipFill>
                  <pic:spPr bwMode="auto">
                    <a:xfrm>
                      <a:off x="0" y="0"/>
                      <a:ext cx="3119120" cy="3599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E5D27B8" w14:textId="2392EDC9" w:rsidR="00891C9B" w:rsidRPr="00A443C1" w:rsidRDefault="00891C9B" w:rsidP="00B0785A">
      <w:pPr>
        <w:pStyle w:val="N2"/>
      </w:pPr>
    </w:p>
    <w:p w14:paraId="3D967437" w14:textId="33254115" w:rsidR="00891C9B" w:rsidRPr="00A443C1" w:rsidRDefault="00891C9B" w:rsidP="00B0785A">
      <w:pPr>
        <w:pStyle w:val="N2"/>
      </w:pPr>
    </w:p>
    <w:p w14:paraId="0BA9141F" w14:textId="0E0A359B" w:rsidR="00891C9B" w:rsidRPr="00A443C1" w:rsidRDefault="00891C9B" w:rsidP="00B0785A">
      <w:pPr>
        <w:pStyle w:val="N2"/>
      </w:pPr>
    </w:p>
    <w:p w14:paraId="6E2FAC1E" w14:textId="77777777" w:rsidR="00891C9B" w:rsidRPr="00A443C1" w:rsidRDefault="00891C9B" w:rsidP="00B0785A">
      <w:pPr>
        <w:pStyle w:val="N2"/>
      </w:pPr>
    </w:p>
    <w:p w14:paraId="12316BE3" w14:textId="77777777" w:rsidR="00891C9B" w:rsidRPr="00A443C1" w:rsidRDefault="00891C9B" w:rsidP="00B0785A">
      <w:pPr>
        <w:pStyle w:val="N2"/>
      </w:pPr>
    </w:p>
    <w:p w14:paraId="03871415" w14:textId="77777777" w:rsidR="00891C9B" w:rsidRPr="00A443C1" w:rsidRDefault="00891C9B" w:rsidP="00B0785A">
      <w:pPr>
        <w:pStyle w:val="N2"/>
      </w:pPr>
    </w:p>
    <w:p w14:paraId="3306DB90" w14:textId="48FAAD82" w:rsidR="00891C9B" w:rsidRPr="00A443C1" w:rsidRDefault="00891C9B" w:rsidP="00B0785A">
      <w:pPr>
        <w:pStyle w:val="N2"/>
      </w:pPr>
    </w:p>
    <w:p w14:paraId="1519B3F3" w14:textId="4FF27B42" w:rsidR="00891C9B" w:rsidRPr="00A443C1" w:rsidRDefault="00891C9B" w:rsidP="00B0785A">
      <w:pPr>
        <w:pStyle w:val="N2"/>
      </w:pPr>
    </w:p>
    <w:p w14:paraId="60727174" w14:textId="45D18571" w:rsidR="00891C9B" w:rsidRPr="00A443C1" w:rsidRDefault="00891C9B" w:rsidP="00B0785A">
      <w:pPr>
        <w:pStyle w:val="N2"/>
      </w:pPr>
    </w:p>
    <w:p w14:paraId="78FB0E0F" w14:textId="0D338857" w:rsidR="00891C9B" w:rsidRPr="00A443C1" w:rsidRDefault="00891C9B" w:rsidP="00B0785A">
      <w:pPr>
        <w:pStyle w:val="N2"/>
      </w:pPr>
    </w:p>
    <w:p w14:paraId="79AC0E5D" w14:textId="77777777" w:rsidR="00891C9B" w:rsidRPr="00A443C1" w:rsidRDefault="00891C9B" w:rsidP="00B0785A">
      <w:pPr>
        <w:pStyle w:val="N2"/>
      </w:pPr>
    </w:p>
    <w:p w14:paraId="716D08E7" w14:textId="77777777" w:rsidR="00891C9B" w:rsidRDefault="00891C9B" w:rsidP="00B0785A">
      <w:pPr>
        <w:pStyle w:val="N2"/>
      </w:pPr>
    </w:p>
    <w:p w14:paraId="21D35EB7" w14:textId="2D6BA638" w:rsidR="00095562" w:rsidRDefault="00095562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21" behindDoc="0" locked="0" layoutInCell="1" allowOverlap="1" wp14:anchorId="667489B0" wp14:editId="15FEB0A8">
            <wp:simplePos x="0" y="0"/>
            <wp:positionH relativeFrom="column">
              <wp:posOffset>1447800</wp:posOffset>
            </wp:positionH>
            <wp:positionV relativeFrom="paragraph">
              <wp:posOffset>262255</wp:posOffset>
            </wp:positionV>
            <wp:extent cx="4633595" cy="3239770"/>
            <wp:effectExtent l="0" t="0" r="0" b="0"/>
            <wp:wrapNone/>
            <wp:docPr id="2107557399" name="Imagen 2107557399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3D4025D-9440-C2F4-AA91-0A63F626E8C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399" name="Imagen 2107557399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3D4025D-9440-C2F4-AA91-0A63F626E8C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463359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4E5699F" w14:textId="77777777" w:rsidR="00095562" w:rsidRDefault="00095562" w:rsidP="00B0785A">
      <w:pPr>
        <w:pStyle w:val="N2"/>
      </w:pPr>
    </w:p>
    <w:p w14:paraId="3011DC1E" w14:textId="77777777" w:rsidR="00095562" w:rsidRDefault="00095562" w:rsidP="00B0785A">
      <w:pPr>
        <w:pStyle w:val="N2"/>
      </w:pPr>
    </w:p>
    <w:p w14:paraId="38363F32" w14:textId="6945FC9B" w:rsidR="00095562" w:rsidRDefault="00095562" w:rsidP="00B0785A">
      <w:pPr>
        <w:pStyle w:val="N2"/>
      </w:pPr>
    </w:p>
    <w:p w14:paraId="142321E8" w14:textId="77777777" w:rsidR="00095562" w:rsidRDefault="00095562" w:rsidP="00B0785A">
      <w:pPr>
        <w:pStyle w:val="N2"/>
      </w:pPr>
    </w:p>
    <w:p w14:paraId="22D8725D" w14:textId="77777777" w:rsidR="00095562" w:rsidRDefault="00095562" w:rsidP="00B0785A">
      <w:pPr>
        <w:pStyle w:val="N2"/>
      </w:pPr>
    </w:p>
    <w:p w14:paraId="64A80C49" w14:textId="77777777" w:rsidR="00095562" w:rsidRDefault="00095562" w:rsidP="00B0785A">
      <w:pPr>
        <w:pStyle w:val="N2"/>
      </w:pPr>
    </w:p>
    <w:p w14:paraId="1DEC36B2" w14:textId="77777777" w:rsidR="00095562" w:rsidRDefault="00095562" w:rsidP="00B0785A">
      <w:pPr>
        <w:pStyle w:val="N2"/>
      </w:pPr>
    </w:p>
    <w:p w14:paraId="09FB0CE8" w14:textId="77777777" w:rsidR="00095562" w:rsidRDefault="00095562" w:rsidP="00B0785A">
      <w:pPr>
        <w:pStyle w:val="N2"/>
      </w:pPr>
    </w:p>
    <w:p w14:paraId="7F2AC345" w14:textId="77777777" w:rsidR="00095562" w:rsidRDefault="00095562" w:rsidP="00B0785A">
      <w:pPr>
        <w:pStyle w:val="N2"/>
      </w:pPr>
    </w:p>
    <w:p w14:paraId="2692279A" w14:textId="77777777" w:rsidR="00095562" w:rsidRDefault="00095562" w:rsidP="00B0785A">
      <w:pPr>
        <w:pStyle w:val="N2"/>
      </w:pPr>
    </w:p>
    <w:p w14:paraId="50060A66" w14:textId="77777777" w:rsidR="00095562" w:rsidRDefault="00095562" w:rsidP="00B0785A">
      <w:pPr>
        <w:pStyle w:val="N2"/>
      </w:pPr>
    </w:p>
    <w:p w14:paraId="12C9C186" w14:textId="77777777" w:rsidR="00095562" w:rsidRDefault="00095562" w:rsidP="00B0785A">
      <w:pPr>
        <w:pStyle w:val="N2"/>
      </w:pPr>
    </w:p>
    <w:p w14:paraId="6111FCAE" w14:textId="3CF8C89C" w:rsidR="00095562" w:rsidRDefault="00095562" w:rsidP="00B0785A">
      <w:pPr>
        <w:pStyle w:val="N2"/>
      </w:pPr>
      <w:r w:rsidRPr="00A443C1">
        <w:rPr>
          <w:noProof/>
          <w:lang w:val="es-ES" w:eastAsia="es-ES"/>
        </w:rPr>
        <w:lastRenderedPageBreak/>
        <w:drawing>
          <wp:anchor distT="0" distB="0" distL="114300" distR="114300" simplePos="0" relativeHeight="251658249" behindDoc="0" locked="0" layoutInCell="1" allowOverlap="1" wp14:anchorId="7FEBE2C7" wp14:editId="2F34DDA4">
            <wp:simplePos x="0" y="0"/>
            <wp:positionH relativeFrom="column">
              <wp:posOffset>890905</wp:posOffset>
            </wp:positionH>
            <wp:positionV relativeFrom="paragraph">
              <wp:posOffset>93980</wp:posOffset>
            </wp:positionV>
            <wp:extent cx="3817620" cy="2572385"/>
            <wp:effectExtent l="0" t="0" r="0" b="0"/>
            <wp:wrapNone/>
            <wp:docPr id="2107557400" name="Imagen 2107557400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D312CB7-B72C-7A79-5D01-61156C475DA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00" name="Imagen 2107557400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D312CB7-B72C-7A79-5D01-61156C475DA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3817620" cy="2572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96E337" w14:textId="77777777" w:rsidR="00095562" w:rsidRDefault="00095562" w:rsidP="00B0785A">
      <w:pPr>
        <w:pStyle w:val="N2"/>
      </w:pPr>
    </w:p>
    <w:p w14:paraId="4597ACCA" w14:textId="77777777" w:rsidR="00095562" w:rsidRDefault="00095562" w:rsidP="00B0785A">
      <w:pPr>
        <w:pStyle w:val="N2"/>
      </w:pPr>
    </w:p>
    <w:p w14:paraId="66CCAC3A" w14:textId="77777777" w:rsidR="00095562" w:rsidRDefault="00095562" w:rsidP="00B0785A">
      <w:pPr>
        <w:pStyle w:val="N2"/>
      </w:pPr>
    </w:p>
    <w:p w14:paraId="54F82E05" w14:textId="77777777" w:rsidR="00095562" w:rsidRDefault="00095562" w:rsidP="00B0785A">
      <w:pPr>
        <w:pStyle w:val="N2"/>
      </w:pPr>
    </w:p>
    <w:p w14:paraId="500A66CF" w14:textId="77777777" w:rsidR="00095562" w:rsidRDefault="00095562" w:rsidP="00B0785A">
      <w:pPr>
        <w:pStyle w:val="N2"/>
      </w:pPr>
    </w:p>
    <w:p w14:paraId="3A16E9BE" w14:textId="77777777" w:rsidR="00095562" w:rsidRDefault="00095562" w:rsidP="00B0785A">
      <w:pPr>
        <w:pStyle w:val="N2"/>
      </w:pPr>
    </w:p>
    <w:p w14:paraId="1C11EFFF" w14:textId="77777777" w:rsidR="00095562" w:rsidRDefault="00095562" w:rsidP="00B0785A">
      <w:pPr>
        <w:pStyle w:val="N2"/>
      </w:pPr>
    </w:p>
    <w:p w14:paraId="7730D888" w14:textId="77777777" w:rsidR="00095562" w:rsidRDefault="00095562" w:rsidP="00B0785A">
      <w:pPr>
        <w:pStyle w:val="N2"/>
      </w:pPr>
    </w:p>
    <w:p w14:paraId="27EFE3E0" w14:textId="77777777" w:rsidR="00095562" w:rsidRDefault="00095562" w:rsidP="00B0785A">
      <w:pPr>
        <w:pStyle w:val="N2"/>
      </w:pPr>
    </w:p>
    <w:p w14:paraId="3905D5A0" w14:textId="77777777" w:rsidR="00095562" w:rsidRPr="00A443C1" w:rsidRDefault="00095562" w:rsidP="00B0785A">
      <w:pPr>
        <w:pStyle w:val="N2"/>
      </w:pPr>
    </w:p>
    <w:p w14:paraId="4D0EBA4B" w14:textId="77777777" w:rsidR="00B103B9" w:rsidRPr="00A443C1" w:rsidRDefault="00B103B9" w:rsidP="00B103B9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STRUCTURAL FRAMING</w:t>
      </w:r>
    </w:p>
    <w:p w14:paraId="490D9FB8" w14:textId="77777777" w:rsidR="00B103B9" w:rsidRPr="00A443C1" w:rsidRDefault="00B103B9" w:rsidP="00B103B9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20.20.20.20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JÀSSERES</w:t>
      </w:r>
    </w:p>
    <w:p w14:paraId="3BB3ACBA" w14:textId="4BB683E5" w:rsidR="0025215C" w:rsidRPr="00A443C1" w:rsidRDefault="0025215C" w:rsidP="00B0785A">
      <w:pPr>
        <w:pStyle w:val="N2"/>
      </w:pPr>
    </w:p>
    <w:p w14:paraId="1D1A0BE5" w14:textId="33DA20AD" w:rsidR="00483637" w:rsidRPr="00A443C1" w:rsidRDefault="00483637" w:rsidP="00907C74">
      <w:pPr>
        <w:pStyle w:val="N2"/>
        <w:ind w:left="720"/>
        <w:rPr>
          <w:b/>
          <w:color w:val="000000" w:themeColor="text1"/>
          <w:kern w:val="24"/>
          <w:szCs w:val="20"/>
        </w:rPr>
      </w:pPr>
      <w:r w:rsidRPr="00A443C1">
        <w:rPr>
          <w:b/>
          <w:color w:val="000000" w:themeColor="text1"/>
          <w:kern w:val="24"/>
          <w:szCs w:val="20"/>
        </w:rPr>
        <w:t>FAMÍLIA CARGABLE: es presenten 3 casos,</w:t>
      </w:r>
    </w:p>
    <w:p w14:paraId="0B471B7F" w14:textId="77777777" w:rsidR="00483637" w:rsidRPr="00A443C1" w:rsidRDefault="00483637" w:rsidP="00907C74">
      <w:pPr>
        <w:pStyle w:val="N2"/>
        <w:ind w:left="720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es dupliquen les famílies que porta Revit per defecte a l'arbre de famílies, segons els requeriments.</w:t>
      </w:r>
    </w:p>
    <w:p w14:paraId="41F69FAB" w14:textId="77777777" w:rsidR="00483637" w:rsidRPr="00A443C1" w:rsidRDefault="00483637" w:rsidP="00907C74">
      <w:pPr>
        <w:pStyle w:val="N2"/>
        <w:ind w:left="720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es carreguen les famílies que Revit té a les carpetes externes, segons els requeriments.</w:t>
      </w:r>
    </w:p>
    <w:p w14:paraId="2D58365E" w14:textId="77777777" w:rsidR="00483637" w:rsidRPr="00A443C1" w:rsidRDefault="00483637" w:rsidP="00907C74">
      <w:pPr>
        <w:pStyle w:val="N2"/>
        <w:ind w:left="720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Es modela una família nova utilitzant la plantilla de biga estructural mètrica.</w:t>
      </w:r>
    </w:p>
    <w:p w14:paraId="2C2A866C" w14:textId="77777777" w:rsidR="00483637" w:rsidRPr="00A443C1" w:rsidRDefault="00483637" w:rsidP="00907C74">
      <w:pPr>
        <w:pStyle w:val="N2"/>
        <w:ind w:left="720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7673A1A4" w14:textId="52245EBF" w:rsidR="00483637" w:rsidRPr="00A443C1" w:rsidRDefault="00483637" w:rsidP="00281D19">
      <w:pPr>
        <w:pStyle w:val="N2"/>
        <w:numPr>
          <w:ilvl w:val="0"/>
          <w:numId w:val="16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 EDICIÓ A NIVELL D'EXEMPLAR PROPERTIES: ens oferirà les possibilitats d'edició o restricció a nivell d'exemplar.</w:t>
      </w:r>
    </w:p>
    <w:p w14:paraId="4D0D0A90" w14:textId="58539BB4" w:rsidR="00483637" w:rsidRPr="00A443C1" w:rsidRDefault="00483637" w:rsidP="00281D19">
      <w:pPr>
        <w:pStyle w:val="N2"/>
        <w:numPr>
          <w:ilvl w:val="0"/>
          <w:numId w:val="16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 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085B0511" w14:textId="1B62F28E" w:rsidR="00483637" w:rsidRPr="00A443C1" w:rsidRDefault="00483637" w:rsidP="00281D19">
      <w:pPr>
        <w:pStyle w:val="N2"/>
        <w:numPr>
          <w:ilvl w:val="0"/>
          <w:numId w:val="16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SISTEMA DE CLASSIFICACIÓ A NIVELL D'EXEMPLAR PROPERTIES: a PROPERTIES\IDENTITY DATA revisem per confirmar si disposem dels paràmetres de classificació, si no disposem, els creem o els carreguem, a continuació incloem els valors que indica el BEP. per exemple implantem el valor per al paràmetre ACAT_l1-CodiGuBIMclass</w:t>
      </w:r>
    </w:p>
    <w:p w14:paraId="26DE0CFB" w14:textId="1E6218B5" w:rsidR="00483637" w:rsidRPr="00A443C1" w:rsidRDefault="00483637" w:rsidP="00281D19">
      <w:pPr>
        <w:pStyle w:val="N2"/>
        <w:numPr>
          <w:ilvl w:val="0"/>
          <w:numId w:val="16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EDICIÓ A NIVELL DE TIPUS “TYPE PROPERTIES”: disposem de 3 nivells per a l'edició o restricció del tipus: Structural, Dimensions i Identity data</w:t>
      </w:r>
    </w:p>
    <w:p w14:paraId="2FA4CEAE" w14:textId="15AF6DA7" w:rsidR="00483637" w:rsidRPr="00A443C1" w:rsidRDefault="00483637" w:rsidP="00281D19">
      <w:pPr>
        <w:pStyle w:val="N2"/>
        <w:numPr>
          <w:ilvl w:val="0"/>
          <w:numId w:val="16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34D78936" w14:textId="77777777" w:rsidR="00DF5944" w:rsidRDefault="00DF5944" w:rsidP="00DF5944">
      <w:pPr>
        <w:pStyle w:val="Prrafodelista"/>
        <w:numPr>
          <w:ilvl w:val="0"/>
          <w:numId w:val="0"/>
        </w:numPr>
        <w:spacing w:after="0" w:line="240" w:lineRule="auto"/>
        <w:ind w:left="720"/>
        <w:contextualSpacing/>
        <w:jc w:val="both"/>
        <w:rPr>
          <w:bCs/>
          <w:color w:val="000000" w:themeColor="text1"/>
          <w:kern w:val="24"/>
          <w:szCs w:val="20"/>
        </w:rPr>
      </w:pPr>
    </w:p>
    <w:p w14:paraId="5FA908DD" w14:textId="77777777" w:rsidR="007A3F5B" w:rsidRDefault="007A3F5B" w:rsidP="00DF5944">
      <w:pPr>
        <w:pStyle w:val="Prrafodelista"/>
        <w:numPr>
          <w:ilvl w:val="0"/>
          <w:numId w:val="0"/>
        </w:numPr>
        <w:spacing w:after="0" w:line="240" w:lineRule="auto"/>
        <w:ind w:left="720"/>
        <w:contextualSpacing/>
        <w:jc w:val="both"/>
        <w:rPr>
          <w:bCs/>
          <w:color w:val="000000" w:themeColor="text1"/>
          <w:kern w:val="24"/>
          <w:szCs w:val="20"/>
        </w:rPr>
      </w:pPr>
    </w:p>
    <w:p w14:paraId="7F532889" w14:textId="3AE452B2" w:rsidR="00C104BF" w:rsidRPr="00A443C1" w:rsidRDefault="00C104BF" w:rsidP="00C104BF">
      <w:pPr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MODELAT: es defineixen 2 escenaris:</w:t>
      </w:r>
    </w:p>
    <w:p w14:paraId="34471452" w14:textId="42052687" w:rsidR="00C104BF" w:rsidRPr="00A443C1" w:rsidRDefault="00C104BF" w:rsidP="00281D19">
      <w:pPr>
        <w:pStyle w:val="Prrafodelista"/>
        <w:numPr>
          <w:ilvl w:val="0"/>
          <w:numId w:val="33"/>
        </w:numPr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 Modelar els elements utilitzant les reixetes definides pel projectista.</w:t>
      </w:r>
    </w:p>
    <w:p w14:paraId="26667DEA" w14:textId="5AA3E940" w:rsidR="00B103B9" w:rsidRPr="00A443C1" w:rsidRDefault="00C104BF" w:rsidP="00281D19">
      <w:pPr>
        <w:pStyle w:val="Prrafodelista"/>
        <w:numPr>
          <w:ilvl w:val="0"/>
          <w:numId w:val="33"/>
        </w:numPr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 Modelar utilitzant informació aprovada pels responsables com a núvol de punts, plànols DWG, etc</w:t>
      </w:r>
      <w:r w:rsidR="00B103B9" w:rsidRPr="00A443C1">
        <w:rPr>
          <w:bCs/>
          <w:color w:val="000000" w:themeColor="text1"/>
          <w:kern w:val="24"/>
          <w:szCs w:val="20"/>
        </w:rPr>
        <w:t>.</w:t>
      </w:r>
    </w:p>
    <w:p w14:paraId="244A77B2" w14:textId="44E5DC7F" w:rsidR="0025215C" w:rsidRPr="00A443C1" w:rsidRDefault="00FC7FE5" w:rsidP="007A3F5B">
      <w:pPr>
        <w:pStyle w:val="N2"/>
        <w:ind w:left="0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09" behindDoc="0" locked="0" layoutInCell="1" allowOverlap="1" wp14:anchorId="55C32B24" wp14:editId="2EC2E2BB">
            <wp:simplePos x="0" y="0"/>
            <wp:positionH relativeFrom="column">
              <wp:posOffset>1567233</wp:posOffset>
            </wp:positionH>
            <wp:positionV relativeFrom="paragraph">
              <wp:posOffset>144779</wp:posOffset>
            </wp:positionV>
            <wp:extent cx="4583377" cy="3305175"/>
            <wp:effectExtent l="0" t="0" r="8255" b="0"/>
            <wp:wrapNone/>
            <wp:docPr id="2107557404" name="Imagen 2107557404" descr="Interfaz de usuario gráfic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980DAD2-F9DD-E9D6-3014-3E04F7BE4A5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04" name="Imagen 2107557404" descr="Interfaz de usuario gráfic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980DAD2-F9DD-E9D6-3014-3E04F7BE4A5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4585704" cy="33068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F1D7B6" w14:textId="6292A15A" w:rsidR="0025215C" w:rsidRPr="00A443C1" w:rsidRDefault="00FC7FE5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08" behindDoc="0" locked="0" layoutInCell="1" allowOverlap="1" wp14:anchorId="63168EA0" wp14:editId="5D9D4104">
            <wp:simplePos x="0" y="0"/>
            <wp:positionH relativeFrom="margin">
              <wp:posOffset>167005</wp:posOffset>
            </wp:positionH>
            <wp:positionV relativeFrom="paragraph">
              <wp:posOffset>27940</wp:posOffset>
            </wp:positionV>
            <wp:extent cx="1235937" cy="3140710"/>
            <wp:effectExtent l="19050" t="19050" r="21590" b="21590"/>
            <wp:wrapNone/>
            <wp:docPr id="2107557403" name="Imagen 2107557403" descr="Interfaz de usuario gráfica, Aplicación, Tabl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DE39A2D-CFC4-8FE2-0A62-CC7D434B43F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03" name="Imagen 2107557403" descr="Interfaz de usuario gráfica, Aplicación, Tabl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DE39A2D-CFC4-8FE2-0A62-CC7D434B43F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235937" cy="3140710"/>
                    </a:xfrm>
                    <a:prstGeom prst="rect">
                      <a:avLst/>
                    </a:prstGeom>
                    <a:ln w="19050">
                      <a:solidFill>
                        <a:srgbClr val="00B0F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85EB7E" w14:textId="50E3DC1E" w:rsidR="0025215C" w:rsidRPr="00A443C1" w:rsidRDefault="0025215C" w:rsidP="00B0785A">
      <w:pPr>
        <w:pStyle w:val="N2"/>
      </w:pPr>
    </w:p>
    <w:p w14:paraId="750D1006" w14:textId="11DCE6E5" w:rsidR="0025215C" w:rsidRPr="00A443C1" w:rsidRDefault="0025215C" w:rsidP="00B0785A">
      <w:pPr>
        <w:pStyle w:val="N2"/>
      </w:pPr>
    </w:p>
    <w:p w14:paraId="78E53BCC" w14:textId="77777777" w:rsidR="0025215C" w:rsidRPr="00A443C1" w:rsidRDefault="0025215C" w:rsidP="00B0785A">
      <w:pPr>
        <w:pStyle w:val="N2"/>
      </w:pPr>
    </w:p>
    <w:p w14:paraId="1E00D8F3" w14:textId="77777777" w:rsidR="0025215C" w:rsidRPr="00A443C1" w:rsidRDefault="0025215C" w:rsidP="00B0785A">
      <w:pPr>
        <w:pStyle w:val="N2"/>
      </w:pPr>
    </w:p>
    <w:p w14:paraId="1D98F178" w14:textId="77777777" w:rsidR="0025215C" w:rsidRPr="00A443C1" w:rsidRDefault="0025215C" w:rsidP="00B0785A">
      <w:pPr>
        <w:pStyle w:val="N2"/>
      </w:pPr>
    </w:p>
    <w:p w14:paraId="78C13540" w14:textId="77777777" w:rsidR="0025215C" w:rsidRPr="00A443C1" w:rsidRDefault="0025215C" w:rsidP="00B0785A">
      <w:pPr>
        <w:pStyle w:val="N2"/>
      </w:pPr>
    </w:p>
    <w:p w14:paraId="4C964031" w14:textId="77777777" w:rsidR="0025215C" w:rsidRPr="00A443C1" w:rsidRDefault="0025215C" w:rsidP="00B0785A">
      <w:pPr>
        <w:pStyle w:val="N2"/>
      </w:pPr>
    </w:p>
    <w:p w14:paraId="43496C19" w14:textId="77777777" w:rsidR="0025215C" w:rsidRPr="00A443C1" w:rsidRDefault="0025215C" w:rsidP="00B0785A">
      <w:pPr>
        <w:pStyle w:val="N2"/>
      </w:pPr>
    </w:p>
    <w:p w14:paraId="05E0FFA0" w14:textId="77777777" w:rsidR="0025215C" w:rsidRPr="00A443C1" w:rsidRDefault="0025215C" w:rsidP="00B0785A">
      <w:pPr>
        <w:pStyle w:val="N2"/>
      </w:pPr>
    </w:p>
    <w:p w14:paraId="6180931A" w14:textId="77777777" w:rsidR="0025215C" w:rsidRPr="00A443C1" w:rsidRDefault="0025215C" w:rsidP="00B0785A">
      <w:pPr>
        <w:pStyle w:val="N2"/>
      </w:pPr>
    </w:p>
    <w:p w14:paraId="16C4B061" w14:textId="5151D9B4" w:rsidR="0025215C" w:rsidRPr="00A443C1" w:rsidRDefault="0025215C" w:rsidP="00B0785A">
      <w:pPr>
        <w:pStyle w:val="N2"/>
      </w:pPr>
    </w:p>
    <w:p w14:paraId="622F7B5A" w14:textId="4148DC83" w:rsidR="0025215C" w:rsidRPr="00A443C1" w:rsidRDefault="00FC7FE5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10" behindDoc="0" locked="0" layoutInCell="1" allowOverlap="1" wp14:anchorId="29CC3D5A" wp14:editId="484E6280">
            <wp:simplePos x="0" y="0"/>
            <wp:positionH relativeFrom="column">
              <wp:posOffset>167005</wp:posOffset>
            </wp:positionH>
            <wp:positionV relativeFrom="paragraph">
              <wp:posOffset>95885</wp:posOffset>
            </wp:positionV>
            <wp:extent cx="4803140" cy="3239770"/>
            <wp:effectExtent l="0" t="0" r="0" b="0"/>
            <wp:wrapNone/>
            <wp:docPr id="2107557405" name="Imagen 2107557405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73BD9C0-F1A5-71EF-F380-F4BCEB3B33C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05" name="Imagen 2107557405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73BD9C0-F1A5-71EF-F380-F4BCEB3B33C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480314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A06FFC" w14:textId="121E5E1D" w:rsidR="0025215C" w:rsidRPr="00A443C1" w:rsidRDefault="0025215C" w:rsidP="00B0785A">
      <w:pPr>
        <w:pStyle w:val="N2"/>
      </w:pPr>
    </w:p>
    <w:p w14:paraId="2634FAEE" w14:textId="4CAAA4C7" w:rsidR="0025215C" w:rsidRPr="00A443C1" w:rsidRDefault="0025215C" w:rsidP="00B0785A">
      <w:pPr>
        <w:pStyle w:val="N2"/>
      </w:pPr>
    </w:p>
    <w:p w14:paraId="4C89D28C" w14:textId="77777777" w:rsidR="0025215C" w:rsidRPr="00A443C1" w:rsidRDefault="0025215C" w:rsidP="00B0785A">
      <w:pPr>
        <w:pStyle w:val="N2"/>
      </w:pPr>
    </w:p>
    <w:p w14:paraId="039F39E4" w14:textId="77777777" w:rsidR="0025215C" w:rsidRPr="00A443C1" w:rsidRDefault="0025215C" w:rsidP="00B0785A">
      <w:pPr>
        <w:pStyle w:val="N2"/>
      </w:pPr>
    </w:p>
    <w:p w14:paraId="5C4E6774" w14:textId="77777777" w:rsidR="0025215C" w:rsidRPr="00A443C1" w:rsidRDefault="0025215C" w:rsidP="00B0785A">
      <w:pPr>
        <w:pStyle w:val="N2"/>
      </w:pPr>
    </w:p>
    <w:p w14:paraId="2A8ECE8F" w14:textId="77777777" w:rsidR="0025215C" w:rsidRPr="00A443C1" w:rsidRDefault="0025215C" w:rsidP="00B0785A">
      <w:pPr>
        <w:pStyle w:val="N2"/>
      </w:pPr>
    </w:p>
    <w:p w14:paraId="14ACBF19" w14:textId="77777777" w:rsidR="0025215C" w:rsidRPr="00A443C1" w:rsidRDefault="0025215C" w:rsidP="00B0785A">
      <w:pPr>
        <w:pStyle w:val="N2"/>
      </w:pPr>
    </w:p>
    <w:p w14:paraId="25596FE2" w14:textId="77777777" w:rsidR="0025215C" w:rsidRPr="00A443C1" w:rsidRDefault="0025215C" w:rsidP="00B0785A">
      <w:pPr>
        <w:pStyle w:val="N2"/>
      </w:pPr>
    </w:p>
    <w:p w14:paraId="13902778" w14:textId="77777777" w:rsidR="0025215C" w:rsidRPr="00A443C1" w:rsidRDefault="0025215C" w:rsidP="00B0785A">
      <w:pPr>
        <w:pStyle w:val="N2"/>
      </w:pPr>
    </w:p>
    <w:p w14:paraId="67DA972C" w14:textId="77777777" w:rsidR="0025215C" w:rsidRPr="00A443C1" w:rsidRDefault="0025215C" w:rsidP="00B0785A">
      <w:pPr>
        <w:pStyle w:val="N2"/>
      </w:pPr>
    </w:p>
    <w:p w14:paraId="4BFFB785" w14:textId="77777777" w:rsidR="00BB0980" w:rsidRDefault="00BB0980" w:rsidP="00CC57BA">
      <w:pPr>
        <w:rPr>
          <w:b/>
          <w:color w:val="000000" w:themeColor="text1"/>
          <w:kern w:val="24"/>
          <w:sz w:val="22"/>
        </w:rPr>
      </w:pPr>
    </w:p>
    <w:p w14:paraId="704B2F96" w14:textId="2B0A7A39" w:rsidR="00CC57BA" w:rsidRPr="00A443C1" w:rsidRDefault="00CC57BA" w:rsidP="00CC57BA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lastRenderedPageBreak/>
        <w:t>CATEGORÍA STRUCTURAL BEAM SYSTEM</w:t>
      </w:r>
    </w:p>
    <w:p w14:paraId="0F6D7532" w14:textId="77777777" w:rsidR="00CC57BA" w:rsidRPr="00A443C1" w:rsidRDefault="00CC57BA" w:rsidP="00CC57BA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20.20.20.20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BIGUETES</w:t>
      </w:r>
    </w:p>
    <w:p w14:paraId="777EE451" w14:textId="77777777" w:rsidR="00EE1A01" w:rsidRPr="00A443C1" w:rsidRDefault="00EE1A01" w:rsidP="00CC57BA">
      <w:pPr>
        <w:rPr>
          <w:bCs/>
          <w:color w:val="000000" w:themeColor="text1"/>
          <w:kern w:val="24"/>
          <w:sz w:val="22"/>
        </w:rPr>
      </w:pPr>
    </w:p>
    <w:p w14:paraId="7C66E40A" w14:textId="77777777" w:rsidR="00EE1A01" w:rsidRPr="00A443C1" w:rsidRDefault="00EE1A01" w:rsidP="00CC57BA">
      <w:pPr>
        <w:rPr>
          <w:bCs/>
          <w:color w:val="000000" w:themeColor="text1"/>
          <w:kern w:val="24"/>
          <w:sz w:val="22"/>
        </w:rPr>
      </w:pPr>
    </w:p>
    <w:p w14:paraId="524BCE63" w14:textId="77777777" w:rsidR="00EE1A01" w:rsidRPr="00A443C1" w:rsidRDefault="00EE1A01" w:rsidP="00CC57BA">
      <w:pPr>
        <w:rPr>
          <w:bCs/>
          <w:color w:val="000000" w:themeColor="text1"/>
          <w:kern w:val="24"/>
          <w:sz w:val="22"/>
        </w:rPr>
      </w:pPr>
    </w:p>
    <w:p w14:paraId="7CBCB564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• </w:t>
      </w:r>
      <w:r w:rsidRPr="00A443C1">
        <w:rPr>
          <w:b/>
          <w:color w:val="000000" w:themeColor="text1"/>
          <w:kern w:val="24"/>
          <w:szCs w:val="20"/>
        </w:rPr>
        <w:t>FAMÍLIA DE SISTEMA</w:t>
      </w:r>
      <w:r w:rsidRPr="00A443C1">
        <w:rPr>
          <w:bCs/>
          <w:color w:val="000000" w:themeColor="text1"/>
          <w:kern w:val="24"/>
          <w:szCs w:val="20"/>
        </w:rPr>
        <w:t>: Les famílies de sistema es troben per defecte dins de Revit i no es poden carregar noves famílies, per la qual cosa triem una de les famílies per defecte i la dupliquem i anomenem segons el que estableix el BEP</w:t>
      </w:r>
    </w:p>
    <w:p w14:paraId="6E87BD74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687BFC5B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 incloem els valors que indica el BEP. per exemple implantem el valor per al paràmetre ACAT_l1-CodiGuBIMclass</w:t>
      </w:r>
    </w:p>
    <w:p w14:paraId="778D1A94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tipus: Construction, Graphics, materials and finishes, analytical properties i identity data.</w:t>
      </w:r>
    </w:p>
    <w:p w14:paraId="7B4192B4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REPRESENTACIÓ GRÀFICA: en construction Despleguem l'edit assembly i assignem, creem o dupliquem els materials que requerim per fer-ho utilitzem el material browser, finalitzem indicant les característiques de textura i color per a la visualització tant en superfície, fons i secció.</w:t>
      </w:r>
    </w:p>
    <w:p w14:paraId="1DA5F5CF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02D3C7C4" w14:textId="77777777" w:rsidR="00BB0980" w:rsidRPr="00A443C1" w:rsidRDefault="00BB0980" w:rsidP="00BB0980">
      <w:pPr>
        <w:pStyle w:val="N2"/>
      </w:pPr>
      <w:r w:rsidRPr="00A443C1">
        <w:rPr>
          <w:bCs/>
          <w:color w:val="000000" w:themeColor="text1"/>
          <w:kern w:val="24"/>
          <w:szCs w:val="20"/>
        </w:rPr>
        <w:t>• MODELATGE: seleccionem una de les subeines d'edició a DRAW i modelem.</w:t>
      </w:r>
    </w:p>
    <w:p w14:paraId="6A4EBE9D" w14:textId="1E471783" w:rsidR="0025215C" w:rsidRPr="00A443C1" w:rsidRDefault="0025215C" w:rsidP="00B0785A">
      <w:pPr>
        <w:pStyle w:val="N2"/>
      </w:pPr>
    </w:p>
    <w:p w14:paraId="3D33C937" w14:textId="7CC0382A" w:rsidR="0025215C" w:rsidRPr="00A443C1" w:rsidRDefault="0025215C" w:rsidP="00B0785A">
      <w:pPr>
        <w:pStyle w:val="N2"/>
      </w:pPr>
    </w:p>
    <w:p w14:paraId="52BDBC6D" w14:textId="7C41A42F" w:rsidR="0025215C" w:rsidRPr="00A443C1" w:rsidRDefault="0025215C" w:rsidP="00B0785A">
      <w:pPr>
        <w:pStyle w:val="N2"/>
      </w:pPr>
    </w:p>
    <w:p w14:paraId="1A873191" w14:textId="66C22E64" w:rsidR="0025215C" w:rsidRPr="00A443C1" w:rsidRDefault="0025215C" w:rsidP="00B0785A">
      <w:pPr>
        <w:pStyle w:val="N2"/>
      </w:pPr>
    </w:p>
    <w:p w14:paraId="4682CA19" w14:textId="77777777" w:rsidR="0025215C" w:rsidRPr="00A443C1" w:rsidRDefault="0025215C" w:rsidP="00B0785A">
      <w:pPr>
        <w:pStyle w:val="N2"/>
      </w:pPr>
    </w:p>
    <w:p w14:paraId="744544E7" w14:textId="1709BD39" w:rsidR="0036695A" w:rsidRPr="00A443C1" w:rsidRDefault="0036695A" w:rsidP="00B0785A">
      <w:pPr>
        <w:pStyle w:val="N2"/>
      </w:pPr>
    </w:p>
    <w:p w14:paraId="34AAB4FB" w14:textId="77777777" w:rsidR="0036695A" w:rsidRPr="00A443C1" w:rsidRDefault="0036695A" w:rsidP="00B0785A">
      <w:pPr>
        <w:pStyle w:val="N2"/>
      </w:pPr>
    </w:p>
    <w:p w14:paraId="24E47EC7" w14:textId="77777777" w:rsidR="0036695A" w:rsidRPr="00A443C1" w:rsidRDefault="0036695A" w:rsidP="00B0785A">
      <w:pPr>
        <w:pStyle w:val="N2"/>
      </w:pPr>
    </w:p>
    <w:p w14:paraId="78BB3D34" w14:textId="77777777" w:rsidR="0036695A" w:rsidRPr="00A443C1" w:rsidRDefault="0036695A" w:rsidP="00B0785A">
      <w:pPr>
        <w:pStyle w:val="N2"/>
      </w:pPr>
    </w:p>
    <w:p w14:paraId="0F98A7D1" w14:textId="77777777" w:rsidR="0036695A" w:rsidRPr="00A443C1" w:rsidRDefault="0036695A" w:rsidP="00B0785A">
      <w:pPr>
        <w:pStyle w:val="N2"/>
      </w:pPr>
    </w:p>
    <w:p w14:paraId="0F48C238" w14:textId="77777777" w:rsidR="0036695A" w:rsidRPr="00A443C1" w:rsidRDefault="0036695A" w:rsidP="00B0785A">
      <w:pPr>
        <w:pStyle w:val="N2"/>
      </w:pPr>
    </w:p>
    <w:p w14:paraId="0C430CCE" w14:textId="5709DE89" w:rsidR="0036695A" w:rsidRPr="00A443C1" w:rsidRDefault="00271576" w:rsidP="00B0785A">
      <w:pPr>
        <w:pStyle w:val="N2"/>
      </w:pPr>
      <w:r w:rsidRPr="00A443C1">
        <w:rPr>
          <w:noProof/>
          <w:lang w:val="es-ES" w:eastAsia="es-ES"/>
        </w:rPr>
        <w:lastRenderedPageBreak/>
        <w:drawing>
          <wp:anchor distT="0" distB="0" distL="114300" distR="114300" simplePos="0" relativeHeight="251658313" behindDoc="0" locked="0" layoutInCell="1" allowOverlap="1" wp14:anchorId="4E4B7C5B" wp14:editId="40C1F7B3">
            <wp:simplePos x="0" y="0"/>
            <wp:positionH relativeFrom="column">
              <wp:posOffset>10160</wp:posOffset>
            </wp:positionH>
            <wp:positionV relativeFrom="paragraph">
              <wp:posOffset>4669155</wp:posOffset>
            </wp:positionV>
            <wp:extent cx="5420995" cy="2519680"/>
            <wp:effectExtent l="0" t="0" r="8255" b="0"/>
            <wp:wrapNone/>
            <wp:docPr id="2107557410" name="Imagen 2107557410" descr="Imagen de la pantalla de una computadora&#10;&#10;Descripción generada automáticamente con confianza baja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FFB6797-0B41-F676-608F-E820FA55904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10" name="Imagen 2107557410" descr="Imagen de la pantalla de una computadora&#10;&#10;Descripción generada automáticamente con confianza baja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FFB6797-0B41-F676-608F-E820FA55904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42099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312" behindDoc="0" locked="0" layoutInCell="1" allowOverlap="1" wp14:anchorId="3BFA578C" wp14:editId="0D6A4411">
            <wp:simplePos x="0" y="0"/>
            <wp:positionH relativeFrom="column">
              <wp:posOffset>10160</wp:posOffset>
            </wp:positionH>
            <wp:positionV relativeFrom="paragraph">
              <wp:posOffset>100965</wp:posOffset>
            </wp:positionV>
            <wp:extent cx="1670050" cy="4319905"/>
            <wp:effectExtent l="19050" t="19050" r="25400" b="23495"/>
            <wp:wrapNone/>
            <wp:docPr id="2107557409" name="Imagen 2107557409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2119D44-517C-DB73-CAC1-BECACA7501D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09" name="Imagen 2107557409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2119D44-517C-DB73-CAC1-BECACA7501D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1670050" cy="4319905"/>
                    </a:xfrm>
                    <a:prstGeom prst="rect">
                      <a:avLst/>
                    </a:prstGeom>
                    <a:ln w="19050">
                      <a:solidFill>
                        <a:srgbClr val="00B0F0"/>
                      </a:solidFill>
                    </a:ln>
                  </pic:spPr>
                </pic:pic>
              </a:graphicData>
            </a:graphic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311" behindDoc="0" locked="0" layoutInCell="1" allowOverlap="1" wp14:anchorId="3E721D42" wp14:editId="52E745B6">
            <wp:simplePos x="0" y="0"/>
            <wp:positionH relativeFrom="column">
              <wp:posOffset>1990989</wp:posOffset>
            </wp:positionH>
            <wp:positionV relativeFrom="paragraph">
              <wp:posOffset>82467</wp:posOffset>
            </wp:positionV>
            <wp:extent cx="2667216" cy="4320000"/>
            <wp:effectExtent l="0" t="0" r="0" b="4445"/>
            <wp:wrapNone/>
            <wp:docPr id="2107557408" name="Imagen 2107557408" descr="Interfaz de usuario gráfica, Tabl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CDFBF35-89A2-6D01-9006-CFAA670EE09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08" name="Imagen 2107557408" descr="Interfaz de usuario gráfica, Tabl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CDFBF35-89A2-6D01-9006-CFAA670EE09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2667216" cy="43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0CED584" w14:textId="77777777" w:rsidR="00B27BEE" w:rsidRPr="00A443C1" w:rsidRDefault="00B27BEE" w:rsidP="0011795E">
      <w:pPr>
        <w:pStyle w:val="N2"/>
        <w:ind w:left="0"/>
      </w:pPr>
    </w:p>
    <w:p w14:paraId="28E378DC" w14:textId="3C082D3A" w:rsidR="00B27BEE" w:rsidRPr="00A443C1" w:rsidRDefault="00B27BEE" w:rsidP="00B0785A">
      <w:pPr>
        <w:pStyle w:val="N2"/>
      </w:pPr>
    </w:p>
    <w:p w14:paraId="56405AF7" w14:textId="5337EFF8" w:rsidR="00B27BEE" w:rsidRPr="00A443C1" w:rsidRDefault="00B27BEE" w:rsidP="00B0785A">
      <w:pPr>
        <w:pStyle w:val="N2"/>
      </w:pPr>
    </w:p>
    <w:p w14:paraId="447F6047" w14:textId="77777777" w:rsidR="00B27BEE" w:rsidRPr="00A443C1" w:rsidRDefault="00B27BEE" w:rsidP="00B0785A">
      <w:pPr>
        <w:pStyle w:val="N2"/>
      </w:pPr>
    </w:p>
    <w:p w14:paraId="63DB41F7" w14:textId="77777777" w:rsidR="00B27BEE" w:rsidRPr="00A443C1" w:rsidRDefault="00B27BEE" w:rsidP="00B0785A">
      <w:pPr>
        <w:pStyle w:val="N2"/>
      </w:pPr>
    </w:p>
    <w:p w14:paraId="2CA9113E" w14:textId="77777777" w:rsidR="00B27BEE" w:rsidRPr="00A443C1" w:rsidRDefault="00B27BEE" w:rsidP="00B0785A">
      <w:pPr>
        <w:pStyle w:val="N2"/>
      </w:pPr>
    </w:p>
    <w:p w14:paraId="48626127" w14:textId="77777777" w:rsidR="00B27BEE" w:rsidRPr="00A443C1" w:rsidRDefault="00B27BEE" w:rsidP="00B0785A">
      <w:pPr>
        <w:pStyle w:val="N2"/>
      </w:pPr>
    </w:p>
    <w:p w14:paraId="0DB46AAD" w14:textId="77777777" w:rsidR="00B27BEE" w:rsidRPr="00A443C1" w:rsidRDefault="00B27BEE" w:rsidP="00B0785A">
      <w:pPr>
        <w:pStyle w:val="N2"/>
      </w:pPr>
    </w:p>
    <w:p w14:paraId="411ACCAF" w14:textId="77777777" w:rsidR="00B27BEE" w:rsidRPr="00A443C1" w:rsidRDefault="00B27BEE" w:rsidP="00B0785A">
      <w:pPr>
        <w:pStyle w:val="N2"/>
      </w:pPr>
    </w:p>
    <w:p w14:paraId="61285745" w14:textId="77777777" w:rsidR="00B27BEE" w:rsidRPr="00A443C1" w:rsidRDefault="00B27BEE" w:rsidP="00B0785A">
      <w:pPr>
        <w:pStyle w:val="N2"/>
      </w:pPr>
    </w:p>
    <w:p w14:paraId="6218819C" w14:textId="77777777" w:rsidR="00B27BEE" w:rsidRPr="00A443C1" w:rsidRDefault="00B27BEE" w:rsidP="00B0785A">
      <w:pPr>
        <w:pStyle w:val="N2"/>
      </w:pPr>
    </w:p>
    <w:p w14:paraId="3556D7A1" w14:textId="77777777" w:rsidR="00B27BEE" w:rsidRPr="00A443C1" w:rsidRDefault="00B27BEE" w:rsidP="00B0785A">
      <w:pPr>
        <w:pStyle w:val="N2"/>
      </w:pPr>
    </w:p>
    <w:p w14:paraId="5CA4DCA4" w14:textId="77777777" w:rsidR="00B27BEE" w:rsidRPr="00A443C1" w:rsidRDefault="00B27BEE" w:rsidP="00B0785A">
      <w:pPr>
        <w:pStyle w:val="N2"/>
      </w:pPr>
    </w:p>
    <w:p w14:paraId="2104A9E9" w14:textId="77777777" w:rsidR="00B27BEE" w:rsidRPr="00A443C1" w:rsidRDefault="00B27BEE" w:rsidP="00B0785A">
      <w:pPr>
        <w:pStyle w:val="N2"/>
      </w:pPr>
    </w:p>
    <w:p w14:paraId="056FBDB3" w14:textId="77777777" w:rsidR="00B27BEE" w:rsidRPr="00A443C1" w:rsidRDefault="00B27BEE" w:rsidP="00B0785A">
      <w:pPr>
        <w:pStyle w:val="N2"/>
      </w:pPr>
    </w:p>
    <w:p w14:paraId="1C2E5ED7" w14:textId="3186F9A0" w:rsidR="00B27BEE" w:rsidRPr="00A443C1" w:rsidRDefault="00B27BEE" w:rsidP="00B0785A">
      <w:pPr>
        <w:pStyle w:val="N2"/>
      </w:pPr>
    </w:p>
    <w:p w14:paraId="256618CF" w14:textId="77777777" w:rsidR="00B27BEE" w:rsidRPr="00A443C1" w:rsidRDefault="00B27BEE" w:rsidP="00B0785A">
      <w:pPr>
        <w:pStyle w:val="N2"/>
      </w:pPr>
    </w:p>
    <w:p w14:paraId="1E80F445" w14:textId="75807DF8" w:rsidR="00B27BEE" w:rsidRPr="00A443C1" w:rsidRDefault="00B27BEE" w:rsidP="00B0785A">
      <w:pPr>
        <w:pStyle w:val="N2"/>
      </w:pPr>
    </w:p>
    <w:p w14:paraId="126B3025" w14:textId="246E0F17" w:rsidR="00B27BEE" w:rsidRPr="00A443C1" w:rsidRDefault="00B27BEE" w:rsidP="00B0785A">
      <w:pPr>
        <w:pStyle w:val="N2"/>
      </w:pPr>
    </w:p>
    <w:p w14:paraId="0E9A5F2D" w14:textId="44771BEC" w:rsidR="00B27BEE" w:rsidRPr="00A443C1" w:rsidRDefault="00B27BEE" w:rsidP="00B0785A">
      <w:pPr>
        <w:pStyle w:val="N2"/>
      </w:pPr>
    </w:p>
    <w:p w14:paraId="24E6EDFD" w14:textId="77777777" w:rsidR="00B27BEE" w:rsidRPr="00A443C1" w:rsidRDefault="00B27BEE" w:rsidP="00B0785A">
      <w:pPr>
        <w:pStyle w:val="N2"/>
      </w:pPr>
    </w:p>
    <w:p w14:paraId="4D4035A8" w14:textId="77777777" w:rsidR="00B27BEE" w:rsidRPr="00A443C1" w:rsidRDefault="00B27BEE" w:rsidP="00B0785A">
      <w:pPr>
        <w:pStyle w:val="N2"/>
      </w:pPr>
    </w:p>
    <w:p w14:paraId="37335EC3" w14:textId="77777777" w:rsidR="00B27BEE" w:rsidRPr="00A443C1" w:rsidRDefault="00B27BEE" w:rsidP="00B0785A">
      <w:pPr>
        <w:pStyle w:val="N2"/>
      </w:pPr>
    </w:p>
    <w:p w14:paraId="1B6678F3" w14:textId="77777777" w:rsidR="00B27BEE" w:rsidRPr="00A443C1" w:rsidRDefault="00B27BEE" w:rsidP="00B0785A">
      <w:pPr>
        <w:pStyle w:val="N2"/>
      </w:pPr>
    </w:p>
    <w:p w14:paraId="7A134AFF" w14:textId="77777777" w:rsidR="00B27BEE" w:rsidRPr="00A443C1" w:rsidRDefault="00B27BEE" w:rsidP="00B0785A">
      <w:pPr>
        <w:pStyle w:val="N2"/>
      </w:pPr>
    </w:p>
    <w:p w14:paraId="61007F8B" w14:textId="77777777" w:rsidR="00B27BEE" w:rsidRPr="00A443C1" w:rsidRDefault="00B27BEE" w:rsidP="00B0785A">
      <w:pPr>
        <w:pStyle w:val="N2"/>
      </w:pPr>
    </w:p>
    <w:p w14:paraId="3E08C526" w14:textId="77777777" w:rsidR="00B27BEE" w:rsidRDefault="00B27BEE" w:rsidP="00B0785A">
      <w:pPr>
        <w:pStyle w:val="N2"/>
      </w:pPr>
    </w:p>
    <w:p w14:paraId="1A27B5AC" w14:textId="77777777" w:rsidR="00095562" w:rsidRPr="00A443C1" w:rsidRDefault="00095562" w:rsidP="00B0785A">
      <w:pPr>
        <w:pStyle w:val="N2"/>
      </w:pPr>
    </w:p>
    <w:p w14:paraId="2519EA62" w14:textId="77777777" w:rsidR="00C03152" w:rsidRPr="00A443C1" w:rsidRDefault="00C03152" w:rsidP="00C03152">
      <w:pPr>
        <w:rPr>
          <w:rFonts w:cstheme="minorBidi"/>
          <w:b/>
          <w:color w:val="000000" w:themeColor="text1"/>
          <w:kern w:val="24"/>
          <w:sz w:val="22"/>
        </w:rPr>
      </w:pPr>
      <w:r w:rsidRPr="00A443C1">
        <w:rPr>
          <w:rFonts w:cstheme="minorBidi"/>
          <w:b/>
          <w:color w:val="000000" w:themeColor="text1"/>
          <w:kern w:val="24"/>
          <w:sz w:val="22"/>
        </w:rPr>
        <w:lastRenderedPageBreak/>
        <w:t>30</w:t>
      </w:r>
      <w:r w:rsidRPr="00A443C1">
        <w:rPr>
          <w:rFonts w:cstheme="minorBidi"/>
          <w:b/>
          <w:color w:val="000000" w:themeColor="text1"/>
          <w:kern w:val="24"/>
          <w:sz w:val="22"/>
        </w:rPr>
        <w:tab/>
      </w:r>
      <w:r w:rsidRPr="00A443C1">
        <w:rPr>
          <w:rFonts w:cstheme="minorBidi"/>
          <w:b/>
          <w:color w:val="000000" w:themeColor="text1"/>
          <w:kern w:val="24"/>
          <w:sz w:val="22"/>
        </w:rPr>
        <w:tab/>
        <w:t>SISTEMES D'ENVOLVENT I D'ACABATS EXTERIORS</w:t>
      </w:r>
    </w:p>
    <w:p w14:paraId="6E416F31" w14:textId="07602B38" w:rsidR="00C03152" w:rsidRPr="00A443C1" w:rsidRDefault="00C03152" w:rsidP="00C03152">
      <w:pPr>
        <w:rPr>
          <w:rFonts w:cstheme="minorBidi"/>
          <w:b/>
          <w:color w:val="000000" w:themeColor="text1"/>
          <w:kern w:val="24"/>
          <w:sz w:val="22"/>
        </w:rPr>
      </w:pPr>
      <w:r w:rsidRPr="00A443C1">
        <w:rPr>
          <w:rFonts w:cstheme="minorBidi"/>
          <w:b/>
          <w:color w:val="000000" w:themeColor="text1"/>
          <w:kern w:val="24"/>
          <w:sz w:val="22"/>
        </w:rPr>
        <w:t>30.10</w:t>
      </w:r>
      <w:r w:rsidRPr="00A443C1">
        <w:rPr>
          <w:rFonts w:cstheme="minorBidi"/>
          <w:b/>
          <w:color w:val="000000" w:themeColor="text1"/>
          <w:kern w:val="24"/>
          <w:sz w:val="22"/>
        </w:rPr>
        <w:tab/>
      </w:r>
      <w:r w:rsidRPr="00A443C1">
        <w:rPr>
          <w:rFonts w:cstheme="minorBidi"/>
          <w:b/>
          <w:color w:val="000000" w:themeColor="text1"/>
          <w:kern w:val="24"/>
          <w:sz w:val="22"/>
        </w:rPr>
        <w:tab/>
        <w:t>ENVOL</w:t>
      </w:r>
      <w:r w:rsidR="00832683" w:rsidRPr="00A443C1">
        <w:rPr>
          <w:rFonts w:cstheme="minorBidi"/>
          <w:b/>
          <w:color w:val="000000" w:themeColor="text1"/>
          <w:kern w:val="24"/>
          <w:sz w:val="22"/>
        </w:rPr>
        <w:t xml:space="preserve">UPANT </w:t>
      </w:r>
      <w:r w:rsidRPr="00A443C1">
        <w:rPr>
          <w:rFonts w:cstheme="minorBidi"/>
          <w:b/>
          <w:color w:val="000000" w:themeColor="text1"/>
          <w:kern w:val="24"/>
          <w:sz w:val="22"/>
        </w:rPr>
        <w:t xml:space="preserve"> VERTICAL</w:t>
      </w:r>
    </w:p>
    <w:p w14:paraId="70D64349" w14:textId="34A7B49F" w:rsidR="00B27BEE" w:rsidRPr="00A443C1" w:rsidRDefault="00B27BEE" w:rsidP="00B0785A">
      <w:pPr>
        <w:pStyle w:val="N2"/>
      </w:pPr>
    </w:p>
    <w:p w14:paraId="7C82A5FC" w14:textId="77777777" w:rsidR="00EF5B16" w:rsidRPr="00A443C1" w:rsidRDefault="00EF5B16" w:rsidP="00EF5B16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WALLS</w:t>
      </w:r>
    </w:p>
    <w:p w14:paraId="3B26A0BF" w14:textId="77777777" w:rsidR="00EF5B16" w:rsidRPr="00A443C1" w:rsidRDefault="00EF5B16" w:rsidP="00EF5B16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30.10.10.10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FAÇANES IN SITU</w:t>
      </w:r>
    </w:p>
    <w:p w14:paraId="53F19507" w14:textId="77777777" w:rsidR="00EF5B16" w:rsidRPr="00A443C1" w:rsidRDefault="00EF5B16" w:rsidP="00EF5B16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30.10.10.20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FAÇANES PREFABRICADES</w:t>
      </w:r>
    </w:p>
    <w:p w14:paraId="75EF1EFB" w14:textId="77777777" w:rsidR="00EF5B16" w:rsidRPr="00A443C1" w:rsidRDefault="00EF5B16" w:rsidP="00EF5B16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30.10.10.40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ACABATS DE FAÇANES</w:t>
      </w:r>
    </w:p>
    <w:p w14:paraId="71848388" w14:textId="77777777" w:rsidR="00EF5B16" w:rsidRPr="00A443C1" w:rsidRDefault="00EF5B16" w:rsidP="00EF5B16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30.10.10.50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REMATS DE FAÇANES</w:t>
      </w:r>
    </w:p>
    <w:p w14:paraId="459F50C8" w14:textId="770A6DD3" w:rsidR="00B27BEE" w:rsidRPr="00A443C1" w:rsidRDefault="00B27BEE" w:rsidP="00B0785A">
      <w:pPr>
        <w:pStyle w:val="N2"/>
      </w:pPr>
    </w:p>
    <w:p w14:paraId="4CB120C2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• </w:t>
      </w:r>
      <w:r w:rsidRPr="00A443C1">
        <w:rPr>
          <w:b/>
          <w:color w:val="000000" w:themeColor="text1"/>
          <w:kern w:val="24"/>
          <w:szCs w:val="20"/>
        </w:rPr>
        <w:t>FAMÍLIA DE SISTEMA</w:t>
      </w:r>
      <w:r w:rsidRPr="00A443C1">
        <w:rPr>
          <w:bCs/>
          <w:color w:val="000000" w:themeColor="text1"/>
          <w:kern w:val="24"/>
          <w:szCs w:val="20"/>
        </w:rPr>
        <w:t>: Les famílies de sistema es troben per defecte dins de Revit i no es poden carregar noves famílies, per la qual cosa triem una de les famílies per defecte i la dupliquem i anomenem segons el que estableix el BEP</w:t>
      </w:r>
    </w:p>
    <w:p w14:paraId="42429070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0EABE9FD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 incloem els valors que indica el BEP. per exemple implantem el valor per al paràmetre ACAT_l1-CodiGuBIMclass</w:t>
      </w:r>
    </w:p>
    <w:p w14:paraId="743C4575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tipus: Construction, Graphics, materials and finishes, analytical properties i identity data.</w:t>
      </w:r>
    </w:p>
    <w:p w14:paraId="47417C56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REPRESENTACIÓ GRÀFICA: en construction Despleguem l'edit assembly i assignem, creem o dupliquem els materials que requerim per fer-ho utilitzem el material browser, finalitzem indicant les característiques de textura i color per a la visualització tant en superfície, fons i secció.</w:t>
      </w:r>
    </w:p>
    <w:p w14:paraId="364BB933" w14:textId="77777777" w:rsidR="00BB0980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10759748" w14:textId="77777777" w:rsidR="00FC7FE5" w:rsidRDefault="00FC7FE5" w:rsidP="00BB0980">
      <w:pPr>
        <w:pStyle w:val="N2"/>
        <w:rPr>
          <w:bCs/>
          <w:color w:val="000000" w:themeColor="text1"/>
          <w:kern w:val="24"/>
          <w:szCs w:val="20"/>
        </w:rPr>
      </w:pPr>
    </w:p>
    <w:p w14:paraId="537D625F" w14:textId="77777777" w:rsidR="00FC7FE5" w:rsidRDefault="00FC7FE5" w:rsidP="00BB0980">
      <w:pPr>
        <w:pStyle w:val="N2"/>
        <w:rPr>
          <w:bCs/>
          <w:color w:val="000000" w:themeColor="text1"/>
          <w:kern w:val="24"/>
          <w:szCs w:val="20"/>
        </w:rPr>
      </w:pPr>
    </w:p>
    <w:p w14:paraId="34ED4AC9" w14:textId="77777777" w:rsidR="00FC7FE5" w:rsidRDefault="00FC7FE5" w:rsidP="00BB0980">
      <w:pPr>
        <w:pStyle w:val="N2"/>
        <w:rPr>
          <w:bCs/>
          <w:color w:val="000000" w:themeColor="text1"/>
          <w:kern w:val="24"/>
          <w:szCs w:val="20"/>
        </w:rPr>
      </w:pPr>
    </w:p>
    <w:p w14:paraId="4A85E9E4" w14:textId="77777777" w:rsidR="00FC7FE5" w:rsidRDefault="00FC7FE5" w:rsidP="00BB0980">
      <w:pPr>
        <w:pStyle w:val="N2"/>
        <w:rPr>
          <w:bCs/>
          <w:color w:val="000000" w:themeColor="text1"/>
          <w:kern w:val="24"/>
          <w:szCs w:val="20"/>
        </w:rPr>
      </w:pPr>
    </w:p>
    <w:p w14:paraId="2F8B394F" w14:textId="77777777" w:rsidR="00FC7FE5" w:rsidRDefault="00FC7FE5" w:rsidP="00BB0980">
      <w:pPr>
        <w:pStyle w:val="N2"/>
        <w:rPr>
          <w:bCs/>
          <w:color w:val="000000" w:themeColor="text1"/>
          <w:kern w:val="24"/>
          <w:szCs w:val="20"/>
        </w:rPr>
      </w:pPr>
    </w:p>
    <w:p w14:paraId="007139D7" w14:textId="77777777" w:rsidR="00095562" w:rsidRDefault="00095562" w:rsidP="00BB0980">
      <w:pPr>
        <w:pStyle w:val="N2"/>
        <w:rPr>
          <w:bCs/>
          <w:color w:val="000000" w:themeColor="text1"/>
          <w:kern w:val="24"/>
          <w:szCs w:val="20"/>
        </w:rPr>
      </w:pPr>
    </w:p>
    <w:p w14:paraId="3EB8922C" w14:textId="77777777" w:rsidR="00FC7FE5" w:rsidRDefault="00FC7FE5" w:rsidP="00BB0980">
      <w:pPr>
        <w:pStyle w:val="N2"/>
        <w:rPr>
          <w:bCs/>
          <w:color w:val="000000" w:themeColor="text1"/>
          <w:kern w:val="24"/>
          <w:szCs w:val="20"/>
        </w:rPr>
      </w:pPr>
    </w:p>
    <w:p w14:paraId="430232FB" w14:textId="77777777" w:rsidR="00FC7FE5" w:rsidRDefault="00FC7FE5" w:rsidP="00BB0980">
      <w:pPr>
        <w:pStyle w:val="N2"/>
        <w:rPr>
          <w:bCs/>
          <w:color w:val="000000" w:themeColor="text1"/>
          <w:kern w:val="24"/>
          <w:szCs w:val="20"/>
        </w:rPr>
      </w:pPr>
    </w:p>
    <w:p w14:paraId="120C97B9" w14:textId="77777777" w:rsidR="00BB0980" w:rsidRPr="00A443C1" w:rsidRDefault="00BB0980" w:rsidP="00BB0980">
      <w:pPr>
        <w:pStyle w:val="N2"/>
      </w:pPr>
      <w:r w:rsidRPr="00A443C1">
        <w:rPr>
          <w:bCs/>
          <w:color w:val="000000" w:themeColor="text1"/>
          <w:kern w:val="24"/>
          <w:szCs w:val="20"/>
        </w:rPr>
        <w:lastRenderedPageBreak/>
        <w:t>• MODELATGE: seleccionem una de les subeines d'edició a DRAW i modelem.</w:t>
      </w:r>
    </w:p>
    <w:p w14:paraId="579F0AD2" w14:textId="70A87C8A" w:rsidR="00B27BEE" w:rsidRPr="00A443C1" w:rsidRDefault="00B27BEE" w:rsidP="00B0785A">
      <w:pPr>
        <w:pStyle w:val="N2"/>
      </w:pPr>
    </w:p>
    <w:p w14:paraId="3D3069C9" w14:textId="4C2824C0" w:rsidR="00B27BEE" w:rsidRPr="00A443C1" w:rsidRDefault="00271576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20" behindDoc="0" locked="0" layoutInCell="1" allowOverlap="1" wp14:anchorId="123FC244" wp14:editId="4F05D841">
            <wp:simplePos x="0" y="0"/>
            <wp:positionH relativeFrom="column">
              <wp:posOffset>-412115</wp:posOffset>
            </wp:positionH>
            <wp:positionV relativeFrom="paragraph">
              <wp:posOffset>4049395</wp:posOffset>
            </wp:positionV>
            <wp:extent cx="3795395" cy="3239770"/>
            <wp:effectExtent l="0" t="0" r="0" b="0"/>
            <wp:wrapNone/>
            <wp:docPr id="2107557420" name="Imagen 2107557420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5CFC230-BE26-2A61-AB07-C63499720A3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20" name="Imagen 2107557420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5CFC230-BE26-2A61-AB07-C63499720A3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379539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400" behindDoc="0" locked="0" layoutInCell="1" allowOverlap="1" wp14:anchorId="668CC53A" wp14:editId="23BA37F6">
            <wp:simplePos x="0" y="0"/>
            <wp:positionH relativeFrom="column">
              <wp:posOffset>-339090</wp:posOffset>
            </wp:positionH>
            <wp:positionV relativeFrom="paragraph">
              <wp:posOffset>-237490</wp:posOffset>
            </wp:positionV>
            <wp:extent cx="1657985" cy="4319905"/>
            <wp:effectExtent l="19050" t="19050" r="18415" b="23495"/>
            <wp:wrapNone/>
            <wp:docPr id="2107557419" name="Imagen 2107557419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529BF74-C651-5975-12F5-0743FE87EE4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19" name="Imagen 2107557419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529BF74-C651-5975-12F5-0743FE87EE4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657985" cy="4319905"/>
                    </a:xfrm>
                    <a:prstGeom prst="rect">
                      <a:avLst/>
                    </a:prstGeom>
                    <a:ln w="19050">
                      <a:solidFill>
                        <a:srgbClr val="00B0F0"/>
                      </a:solidFill>
                    </a:ln>
                  </pic:spPr>
                </pic:pic>
              </a:graphicData>
            </a:graphic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399" behindDoc="0" locked="0" layoutInCell="1" allowOverlap="1" wp14:anchorId="59A8EF75" wp14:editId="7C3F4EAD">
            <wp:simplePos x="0" y="0"/>
            <wp:positionH relativeFrom="column">
              <wp:posOffset>1564005</wp:posOffset>
            </wp:positionH>
            <wp:positionV relativeFrom="paragraph">
              <wp:posOffset>-270510</wp:posOffset>
            </wp:positionV>
            <wp:extent cx="4642485" cy="3959860"/>
            <wp:effectExtent l="0" t="0" r="5715" b="2540"/>
            <wp:wrapNone/>
            <wp:docPr id="2107557418" name="Imagen 2107557418" descr="Interfaz de usuario gráfic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5FC7FC3-7D2E-FD2C-3474-8B8BC124AD2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18" name="Imagen 2107557418" descr="Interfaz de usuario gráfic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5FC7FC3-7D2E-FD2C-3474-8B8BC124AD2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4642485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321" behindDoc="0" locked="0" layoutInCell="1" allowOverlap="1" wp14:anchorId="7F37BD57" wp14:editId="2E460497">
            <wp:simplePos x="0" y="0"/>
            <wp:positionH relativeFrom="column">
              <wp:posOffset>1440815</wp:posOffset>
            </wp:positionH>
            <wp:positionV relativeFrom="paragraph">
              <wp:posOffset>4049395</wp:posOffset>
            </wp:positionV>
            <wp:extent cx="4812665" cy="3239770"/>
            <wp:effectExtent l="0" t="0" r="6985" b="0"/>
            <wp:wrapNone/>
            <wp:docPr id="2107557421" name="Imagen 2107557421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0925876-68ED-57D7-3AEA-97DF80ADC7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21" name="Imagen 2107557421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0925876-68ED-57D7-3AEA-97DF80ADC7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481266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B212715" w14:textId="54F20CA3" w:rsidR="00B27BEE" w:rsidRPr="00A443C1" w:rsidRDefault="00B27BEE" w:rsidP="00B0785A">
      <w:pPr>
        <w:pStyle w:val="N2"/>
      </w:pPr>
    </w:p>
    <w:p w14:paraId="12109319" w14:textId="3AA0EC12" w:rsidR="00B27BEE" w:rsidRPr="00A443C1" w:rsidRDefault="00B27BEE" w:rsidP="00B0785A">
      <w:pPr>
        <w:pStyle w:val="N2"/>
      </w:pPr>
    </w:p>
    <w:p w14:paraId="78924021" w14:textId="37FAE9B7" w:rsidR="00B27BEE" w:rsidRPr="00A443C1" w:rsidRDefault="00B27BEE" w:rsidP="00B0785A">
      <w:pPr>
        <w:pStyle w:val="N2"/>
      </w:pPr>
    </w:p>
    <w:p w14:paraId="73AE95C0" w14:textId="6260BCEA" w:rsidR="00B27BEE" w:rsidRPr="00A443C1" w:rsidRDefault="00B27BEE" w:rsidP="007419A4">
      <w:pPr>
        <w:pStyle w:val="N2"/>
        <w:ind w:left="0"/>
      </w:pPr>
    </w:p>
    <w:p w14:paraId="0E8D9D87" w14:textId="74452FC3" w:rsidR="00B27BEE" w:rsidRPr="00A443C1" w:rsidRDefault="00B27BEE" w:rsidP="00B0785A">
      <w:pPr>
        <w:pStyle w:val="N2"/>
      </w:pPr>
    </w:p>
    <w:p w14:paraId="74A0EFEB" w14:textId="6A61FD56" w:rsidR="0019669A" w:rsidRPr="00A443C1" w:rsidRDefault="0019669A" w:rsidP="00B0785A">
      <w:pPr>
        <w:pStyle w:val="N2"/>
      </w:pPr>
    </w:p>
    <w:p w14:paraId="5626EC04" w14:textId="77777777" w:rsidR="0019669A" w:rsidRPr="00A443C1" w:rsidRDefault="0019669A" w:rsidP="00B0785A">
      <w:pPr>
        <w:pStyle w:val="N2"/>
      </w:pPr>
    </w:p>
    <w:p w14:paraId="63313DE8" w14:textId="77777777" w:rsidR="0019669A" w:rsidRPr="00A443C1" w:rsidRDefault="0019669A" w:rsidP="00B0785A">
      <w:pPr>
        <w:pStyle w:val="N2"/>
      </w:pPr>
    </w:p>
    <w:p w14:paraId="4F4C765A" w14:textId="77777777" w:rsidR="0019669A" w:rsidRPr="00A443C1" w:rsidRDefault="0019669A" w:rsidP="00B0785A">
      <w:pPr>
        <w:pStyle w:val="N2"/>
      </w:pPr>
    </w:p>
    <w:p w14:paraId="1B66CB69" w14:textId="77777777" w:rsidR="0019669A" w:rsidRPr="00A443C1" w:rsidRDefault="0019669A" w:rsidP="00B0785A">
      <w:pPr>
        <w:pStyle w:val="N2"/>
      </w:pPr>
    </w:p>
    <w:p w14:paraId="0CEB7461" w14:textId="77777777" w:rsidR="0019669A" w:rsidRPr="00A443C1" w:rsidRDefault="0019669A" w:rsidP="00B0785A">
      <w:pPr>
        <w:pStyle w:val="N2"/>
      </w:pPr>
    </w:p>
    <w:p w14:paraId="079BF9F2" w14:textId="77777777" w:rsidR="0019669A" w:rsidRPr="00A443C1" w:rsidRDefault="0019669A" w:rsidP="00B0785A">
      <w:pPr>
        <w:pStyle w:val="N2"/>
      </w:pPr>
    </w:p>
    <w:p w14:paraId="2756CFF3" w14:textId="77777777" w:rsidR="0019669A" w:rsidRPr="00A443C1" w:rsidRDefault="0019669A" w:rsidP="00B0785A">
      <w:pPr>
        <w:pStyle w:val="N2"/>
      </w:pPr>
    </w:p>
    <w:p w14:paraId="36A3103A" w14:textId="77777777" w:rsidR="0019669A" w:rsidRPr="00A443C1" w:rsidRDefault="0019669A" w:rsidP="00B0785A">
      <w:pPr>
        <w:pStyle w:val="N2"/>
      </w:pPr>
    </w:p>
    <w:p w14:paraId="5C81B7E3" w14:textId="77777777" w:rsidR="0019669A" w:rsidRPr="00A443C1" w:rsidRDefault="0019669A" w:rsidP="00B0785A">
      <w:pPr>
        <w:pStyle w:val="N2"/>
      </w:pPr>
    </w:p>
    <w:p w14:paraId="5EAADB25" w14:textId="1CEE1ED2" w:rsidR="0019669A" w:rsidRPr="00A443C1" w:rsidRDefault="0019669A" w:rsidP="00B0785A">
      <w:pPr>
        <w:pStyle w:val="N2"/>
      </w:pPr>
    </w:p>
    <w:p w14:paraId="0B11A361" w14:textId="46F14091" w:rsidR="0019669A" w:rsidRPr="00A443C1" w:rsidRDefault="0019669A" w:rsidP="00B0785A">
      <w:pPr>
        <w:pStyle w:val="N2"/>
      </w:pPr>
    </w:p>
    <w:p w14:paraId="54302D9D" w14:textId="42077D79" w:rsidR="0019669A" w:rsidRPr="00A443C1" w:rsidRDefault="0019669A" w:rsidP="00B0785A">
      <w:pPr>
        <w:pStyle w:val="N2"/>
      </w:pPr>
    </w:p>
    <w:p w14:paraId="1E357B15" w14:textId="4BEA9BB1" w:rsidR="0019669A" w:rsidRPr="00A443C1" w:rsidRDefault="0019669A" w:rsidP="00B0785A">
      <w:pPr>
        <w:pStyle w:val="N2"/>
      </w:pPr>
    </w:p>
    <w:p w14:paraId="42680A65" w14:textId="6229E508" w:rsidR="0019669A" w:rsidRPr="00A443C1" w:rsidRDefault="0019669A" w:rsidP="00B0785A">
      <w:pPr>
        <w:pStyle w:val="N2"/>
      </w:pPr>
    </w:p>
    <w:p w14:paraId="052D146D" w14:textId="3EBC5D93" w:rsidR="0019669A" w:rsidRPr="00A443C1" w:rsidRDefault="0019669A" w:rsidP="00B0785A">
      <w:pPr>
        <w:pStyle w:val="N2"/>
      </w:pPr>
    </w:p>
    <w:p w14:paraId="08CCDB8F" w14:textId="119BD1FF" w:rsidR="0019669A" w:rsidRPr="00A443C1" w:rsidRDefault="0019669A" w:rsidP="00B0785A">
      <w:pPr>
        <w:pStyle w:val="N2"/>
      </w:pPr>
    </w:p>
    <w:p w14:paraId="14D3018C" w14:textId="77777777" w:rsidR="0019669A" w:rsidRPr="00A443C1" w:rsidRDefault="0019669A" w:rsidP="00B0785A">
      <w:pPr>
        <w:pStyle w:val="N2"/>
      </w:pPr>
    </w:p>
    <w:p w14:paraId="563C77CB" w14:textId="77777777" w:rsidR="0019669A" w:rsidRPr="00A443C1" w:rsidRDefault="0019669A" w:rsidP="00B0785A">
      <w:pPr>
        <w:pStyle w:val="N2"/>
      </w:pPr>
    </w:p>
    <w:p w14:paraId="09A43E33" w14:textId="77777777" w:rsidR="0019669A" w:rsidRPr="00A443C1" w:rsidRDefault="0019669A" w:rsidP="00B0785A">
      <w:pPr>
        <w:pStyle w:val="N2"/>
      </w:pPr>
    </w:p>
    <w:p w14:paraId="2FBEBC73" w14:textId="77777777" w:rsidR="00753BDF" w:rsidRPr="00A443C1" w:rsidRDefault="00753BDF" w:rsidP="00753BDF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WINDOWS</w:t>
      </w:r>
    </w:p>
    <w:p w14:paraId="43505DA5" w14:textId="77777777" w:rsidR="00753BDF" w:rsidRPr="00A443C1" w:rsidRDefault="00753BDF" w:rsidP="00753BDF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lastRenderedPageBreak/>
        <w:t>30.10.20.10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FINESTRES DE FAÇANES</w:t>
      </w:r>
    </w:p>
    <w:p w14:paraId="4D0D3D6B" w14:textId="77777777" w:rsidR="00753BDF" w:rsidRPr="00A443C1" w:rsidRDefault="00753BDF" w:rsidP="00753BDF">
      <w:pPr>
        <w:rPr>
          <w:bCs/>
          <w:color w:val="000000" w:themeColor="text1"/>
          <w:kern w:val="24"/>
          <w:sz w:val="22"/>
        </w:rPr>
      </w:pPr>
    </w:p>
    <w:p w14:paraId="1E2F1463" w14:textId="77777777" w:rsidR="00753BDF" w:rsidRPr="00A443C1" w:rsidRDefault="00753BDF" w:rsidP="00753BDF">
      <w:pPr>
        <w:rPr>
          <w:bCs/>
          <w:color w:val="000000" w:themeColor="text1"/>
          <w:kern w:val="24"/>
          <w:sz w:val="22"/>
        </w:rPr>
      </w:pPr>
    </w:p>
    <w:p w14:paraId="24AB7602" w14:textId="77777777" w:rsidR="00FF5909" w:rsidRPr="00A443C1" w:rsidRDefault="00FF5909" w:rsidP="00FF5909">
      <w:pPr>
        <w:pStyle w:val="N2"/>
        <w:ind w:left="720"/>
        <w:rPr>
          <w:b/>
          <w:color w:val="000000" w:themeColor="text1"/>
          <w:kern w:val="24"/>
          <w:szCs w:val="20"/>
        </w:rPr>
      </w:pPr>
      <w:r w:rsidRPr="00A443C1">
        <w:rPr>
          <w:b/>
          <w:color w:val="000000" w:themeColor="text1"/>
          <w:kern w:val="24"/>
          <w:szCs w:val="20"/>
        </w:rPr>
        <w:t>FAMÍLIA CARGABLE: es presenten 3 casos,</w:t>
      </w:r>
    </w:p>
    <w:p w14:paraId="60DAE4CB" w14:textId="77777777" w:rsidR="00FF5909" w:rsidRPr="00A443C1" w:rsidRDefault="00FF5909" w:rsidP="00FF5909">
      <w:pPr>
        <w:pStyle w:val="N2"/>
        <w:ind w:left="720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es dupliquen les famílies que porta Revit per defecte a l'arbre de famílies, segons els requeriments.</w:t>
      </w:r>
    </w:p>
    <w:p w14:paraId="4888372E" w14:textId="77777777" w:rsidR="00FF5909" w:rsidRPr="00A443C1" w:rsidRDefault="00FF5909" w:rsidP="00FF5909">
      <w:pPr>
        <w:pStyle w:val="N2"/>
        <w:ind w:left="720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es carreguen les famílies que Revit té a les carpetes externes, segons els requeriments.</w:t>
      </w:r>
    </w:p>
    <w:p w14:paraId="2CB9CE15" w14:textId="77777777" w:rsidR="00FF5909" w:rsidRPr="00A443C1" w:rsidRDefault="00FF5909" w:rsidP="00FF5909">
      <w:pPr>
        <w:pStyle w:val="N2"/>
        <w:ind w:left="720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Es modela una família nova utilitzant la plantilla de biga estructural mètrica.</w:t>
      </w:r>
    </w:p>
    <w:p w14:paraId="6F23C475" w14:textId="77777777" w:rsidR="00FF5909" w:rsidRPr="00A443C1" w:rsidRDefault="00FF5909" w:rsidP="00FF5909">
      <w:pPr>
        <w:pStyle w:val="N2"/>
        <w:ind w:left="720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4A34AB9F" w14:textId="77777777" w:rsidR="00FF5909" w:rsidRPr="00A443C1" w:rsidRDefault="00FF5909" w:rsidP="00281D19">
      <w:pPr>
        <w:pStyle w:val="N2"/>
        <w:numPr>
          <w:ilvl w:val="0"/>
          <w:numId w:val="16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 EDICIÓ A NIVELL D'EXEMPLAR PROPERTIES: ens oferirà les possibilitats d'edició o restricció a nivell d'exemplar.</w:t>
      </w:r>
    </w:p>
    <w:p w14:paraId="61A8DAFC" w14:textId="77777777" w:rsidR="00FF5909" w:rsidRPr="00A443C1" w:rsidRDefault="00FF5909" w:rsidP="00281D19">
      <w:pPr>
        <w:pStyle w:val="N2"/>
        <w:numPr>
          <w:ilvl w:val="0"/>
          <w:numId w:val="16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 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25E5E8CA" w14:textId="77777777" w:rsidR="00FF5909" w:rsidRPr="00A443C1" w:rsidRDefault="00FF5909" w:rsidP="00281D19">
      <w:pPr>
        <w:pStyle w:val="N2"/>
        <w:numPr>
          <w:ilvl w:val="0"/>
          <w:numId w:val="16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SISTEMA DE CLASSIFICACIÓ A NIVELL D'EXEMPLAR PROPERTIES: a PROPERTIES\IDENTITY DATA revisem per confirmar si disposem dels paràmetres de classificació, si no disposem, els creem o els carreguem, a continuació incloem els valors que indica el BEP. per exemple implantem el valor per al paràmetre ACAT_l1-CodiGuBIMclass</w:t>
      </w:r>
    </w:p>
    <w:p w14:paraId="00204ECD" w14:textId="77777777" w:rsidR="00FF5909" w:rsidRPr="00A443C1" w:rsidRDefault="00FF5909" w:rsidP="00281D19">
      <w:pPr>
        <w:pStyle w:val="N2"/>
        <w:numPr>
          <w:ilvl w:val="0"/>
          <w:numId w:val="16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EDICIÓ A NIVELL DE TIPUS “TYPE PROPERTIES”: disposem de 3 nivells per a l'edició o restricció del tipus: Structural, Dimensions i Identity data</w:t>
      </w:r>
    </w:p>
    <w:p w14:paraId="3440B413" w14:textId="0A99C7F7" w:rsidR="00FF5909" w:rsidRPr="00A443C1" w:rsidRDefault="00FF5909" w:rsidP="00281D19">
      <w:pPr>
        <w:pStyle w:val="N2"/>
        <w:numPr>
          <w:ilvl w:val="0"/>
          <w:numId w:val="16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7476BE4B" w14:textId="77777777" w:rsidR="00C6295A" w:rsidRDefault="00C6295A" w:rsidP="00FF5909">
      <w:pPr>
        <w:jc w:val="both"/>
        <w:rPr>
          <w:bCs/>
          <w:color w:val="000000" w:themeColor="text1"/>
          <w:kern w:val="24"/>
          <w:szCs w:val="20"/>
        </w:rPr>
      </w:pPr>
    </w:p>
    <w:p w14:paraId="314907FB" w14:textId="0D40E213" w:rsidR="00FF5909" w:rsidRPr="00A443C1" w:rsidRDefault="00FF5909" w:rsidP="00FF5909">
      <w:pPr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MODELATGE: es defineixen 2 escenaris:</w:t>
      </w:r>
    </w:p>
    <w:p w14:paraId="5C319F89" w14:textId="77777777" w:rsidR="00753BDF" w:rsidRPr="00A443C1" w:rsidRDefault="00753BDF" w:rsidP="00281D19">
      <w:pPr>
        <w:pStyle w:val="Prrafodelista"/>
        <w:numPr>
          <w:ilvl w:val="0"/>
          <w:numId w:val="34"/>
        </w:numPr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Modelar los elementos utilizando las cerramientos donde se alojaran</w:t>
      </w:r>
    </w:p>
    <w:p w14:paraId="76C225BB" w14:textId="77777777" w:rsidR="00753BDF" w:rsidRPr="00A443C1" w:rsidRDefault="00753BDF" w:rsidP="00281D19">
      <w:pPr>
        <w:pStyle w:val="Prrafodelista"/>
        <w:numPr>
          <w:ilvl w:val="0"/>
          <w:numId w:val="34"/>
        </w:numPr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Modelar utilizando información aprobada por los responsables como nube de puntos, planos DWG, etc.</w:t>
      </w:r>
    </w:p>
    <w:p w14:paraId="4F273F93" w14:textId="77777777" w:rsidR="00753BDF" w:rsidRDefault="00753BDF" w:rsidP="00B0785A">
      <w:pPr>
        <w:pStyle w:val="N2"/>
      </w:pPr>
    </w:p>
    <w:p w14:paraId="527E909E" w14:textId="30AE823D" w:rsidR="0019669A" w:rsidRDefault="0019669A" w:rsidP="00B0785A">
      <w:pPr>
        <w:pStyle w:val="N2"/>
      </w:pPr>
    </w:p>
    <w:p w14:paraId="12C4A2FB" w14:textId="77777777" w:rsidR="00095562" w:rsidRDefault="00095562" w:rsidP="00B0785A">
      <w:pPr>
        <w:pStyle w:val="N2"/>
      </w:pPr>
    </w:p>
    <w:p w14:paraId="1CAD41AA" w14:textId="77777777" w:rsidR="00095562" w:rsidRDefault="00095562" w:rsidP="00B0785A">
      <w:pPr>
        <w:pStyle w:val="N2"/>
      </w:pPr>
    </w:p>
    <w:p w14:paraId="3DBCEADE" w14:textId="77777777" w:rsidR="00095562" w:rsidRDefault="00095562" w:rsidP="00B0785A">
      <w:pPr>
        <w:pStyle w:val="N2"/>
      </w:pPr>
    </w:p>
    <w:p w14:paraId="138B0926" w14:textId="77777777" w:rsidR="00095562" w:rsidRDefault="00095562" w:rsidP="00B0785A">
      <w:pPr>
        <w:pStyle w:val="N2"/>
      </w:pPr>
    </w:p>
    <w:p w14:paraId="57EAC554" w14:textId="77777777" w:rsidR="00095562" w:rsidRDefault="00095562" w:rsidP="00B0785A">
      <w:pPr>
        <w:pStyle w:val="N2"/>
      </w:pPr>
    </w:p>
    <w:p w14:paraId="64A10F24" w14:textId="77777777" w:rsidR="00095562" w:rsidRDefault="00095562" w:rsidP="00B0785A">
      <w:pPr>
        <w:pStyle w:val="N2"/>
      </w:pPr>
    </w:p>
    <w:p w14:paraId="11CEB9F0" w14:textId="77777777" w:rsidR="00095562" w:rsidRPr="00A443C1" w:rsidRDefault="00095562" w:rsidP="00B0785A">
      <w:pPr>
        <w:pStyle w:val="N2"/>
      </w:pPr>
    </w:p>
    <w:p w14:paraId="669AD1E3" w14:textId="765C2B6E" w:rsidR="0019669A" w:rsidRPr="00A443C1" w:rsidRDefault="00271576" w:rsidP="00BB0980">
      <w:pPr>
        <w:pStyle w:val="N2"/>
        <w:ind w:left="0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01" behindDoc="0" locked="0" layoutInCell="1" allowOverlap="1" wp14:anchorId="3BB80731" wp14:editId="3A01AE9C">
            <wp:simplePos x="0" y="0"/>
            <wp:positionH relativeFrom="column">
              <wp:posOffset>1673225</wp:posOffset>
            </wp:positionH>
            <wp:positionV relativeFrom="paragraph">
              <wp:posOffset>24765</wp:posOffset>
            </wp:positionV>
            <wp:extent cx="4632325" cy="3959860"/>
            <wp:effectExtent l="0" t="0" r="0" b="2540"/>
            <wp:wrapNone/>
            <wp:docPr id="2107557427" name="Imagen 2107557427" descr="Interfaz de usuario gráfic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CF8E94E-3890-2394-D516-6E8138B300B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27" name="Imagen 2107557427" descr="Interfaz de usuario gráfic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CF8E94E-3890-2394-D516-6E8138B300B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632325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322" behindDoc="0" locked="0" layoutInCell="1" allowOverlap="1" wp14:anchorId="019EA798" wp14:editId="4F2AD990">
            <wp:simplePos x="0" y="0"/>
            <wp:positionH relativeFrom="column">
              <wp:posOffset>17145</wp:posOffset>
            </wp:positionH>
            <wp:positionV relativeFrom="paragraph">
              <wp:posOffset>30480</wp:posOffset>
            </wp:positionV>
            <wp:extent cx="1546860" cy="3959860"/>
            <wp:effectExtent l="19050" t="19050" r="15240" b="21590"/>
            <wp:wrapNone/>
            <wp:docPr id="2107557426" name="Imagen 2107557426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17E7811-A031-821C-8A2F-F23C2875FE7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26" name="Imagen 2107557426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17E7811-A031-821C-8A2F-F23C2875FE7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1546860" cy="3959860"/>
                    </a:xfrm>
                    <a:prstGeom prst="rect">
                      <a:avLst/>
                    </a:prstGeom>
                    <a:ln w="19050">
                      <a:solidFill>
                        <a:srgbClr val="00B0F0"/>
                      </a:solidFill>
                    </a:ln>
                  </pic:spPr>
                </pic:pic>
              </a:graphicData>
            </a:graphic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323" behindDoc="0" locked="0" layoutInCell="1" allowOverlap="1" wp14:anchorId="67A69110" wp14:editId="39E958CE">
            <wp:simplePos x="0" y="0"/>
            <wp:positionH relativeFrom="column">
              <wp:posOffset>12065</wp:posOffset>
            </wp:positionH>
            <wp:positionV relativeFrom="paragraph">
              <wp:posOffset>4057650</wp:posOffset>
            </wp:positionV>
            <wp:extent cx="4801235" cy="3239770"/>
            <wp:effectExtent l="0" t="0" r="0" b="0"/>
            <wp:wrapNone/>
            <wp:docPr id="2107557428" name="Imagen 2107557428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18F4487-3A4E-E757-67B0-6F42EDFD12E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28" name="Imagen 2107557428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18F4487-3A4E-E757-67B0-6F42EDFD12E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480123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533EF3E" w14:textId="44A7143E" w:rsidR="0019669A" w:rsidRPr="00A443C1" w:rsidRDefault="0019669A" w:rsidP="00753BDF">
      <w:pPr>
        <w:pStyle w:val="N2"/>
        <w:ind w:left="0"/>
      </w:pPr>
    </w:p>
    <w:p w14:paraId="6C5DDE02" w14:textId="2DE34CA5" w:rsidR="0019669A" w:rsidRPr="00A443C1" w:rsidRDefault="0019669A" w:rsidP="00B0785A">
      <w:pPr>
        <w:pStyle w:val="N2"/>
      </w:pPr>
    </w:p>
    <w:p w14:paraId="6BDB124F" w14:textId="58D13DC0" w:rsidR="0019669A" w:rsidRPr="00A443C1" w:rsidRDefault="0019669A" w:rsidP="00B0785A">
      <w:pPr>
        <w:pStyle w:val="N2"/>
      </w:pPr>
    </w:p>
    <w:p w14:paraId="787B9B52" w14:textId="77777777" w:rsidR="0019669A" w:rsidRPr="00A443C1" w:rsidRDefault="0019669A" w:rsidP="00B0785A">
      <w:pPr>
        <w:pStyle w:val="N2"/>
      </w:pPr>
    </w:p>
    <w:p w14:paraId="3121D7B6" w14:textId="77777777" w:rsidR="0019669A" w:rsidRPr="00A443C1" w:rsidRDefault="0019669A" w:rsidP="00B0785A">
      <w:pPr>
        <w:pStyle w:val="N2"/>
      </w:pPr>
    </w:p>
    <w:p w14:paraId="6563BDE8" w14:textId="77777777" w:rsidR="0019669A" w:rsidRPr="00A443C1" w:rsidRDefault="0019669A" w:rsidP="00B0785A">
      <w:pPr>
        <w:pStyle w:val="N2"/>
      </w:pPr>
    </w:p>
    <w:p w14:paraId="518CD530" w14:textId="77777777" w:rsidR="0019669A" w:rsidRPr="00A443C1" w:rsidRDefault="0019669A" w:rsidP="00B0785A">
      <w:pPr>
        <w:pStyle w:val="N2"/>
      </w:pPr>
    </w:p>
    <w:p w14:paraId="55CD3D5D" w14:textId="77777777" w:rsidR="0019669A" w:rsidRPr="00A443C1" w:rsidRDefault="0019669A" w:rsidP="00B0785A">
      <w:pPr>
        <w:pStyle w:val="N2"/>
      </w:pPr>
    </w:p>
    <w:p w14:paraId="5425FE55" w14:textId="77777777" w:rsidR="0019669A" w:rsidRPr="00A443C1" w:rsidRDefault="0019669A" w:rsidP="00B0785A">
      <w:pPr>
        <w:pStyle w:val="N2"/>
      </w:pPr>
    </w:p>
    <w:p w14:paraId="60854B57" w14:textId="77777777" w:rsidR="0019669A" w:rsidRPr="00A443C1" w:rsidRDefault="0019669A" w:rsidP="00B0785A">
      <w:pPr>
        <w:pStyle w:val="N2"/>
      </w:pPr>
    </w:p>
    <w:p w14:paraId="7537D34D" w14:textId="77777777" w:rsidR="0019669A" w:rsidRPr="00A443C1" w:rsidRDefault="0019669A" w:rsidP="00B0785A">
      <w:pPr>
        <w:pStyle w:val="N2"/>
      </w:pPr>
    </w:p>
    <w:p w14:paraId="43DBDFAE" w14:textId="77777777" w:rsidR="0019669A" w:rsidRPr="00A443C1" w:rsidRDefault="0019669A" w:rsidP="00B0785A">
      <w:pPr>
        <w:pStyle w:val="N2"/>
      </w:pPr>
    </w:p>
    <w:p w14:paraId="3D7D5F2F" w14:textId="4D545D47" w:rsidR="0019669A" w:rsidRPr="00A443C1" w:rsidRDefault="0019669A" w:rsidP="00B0785A">
      <w:pPr>
        <w:pStyle w:val="N2"/>
      </w:pPr>
    </w:p>
    <w:p w14:paraId="1EF6751C" w14:textId="77777777" w:rsidR="0019669A" w:rsidRPr="00A443C1" w:rsidRDefault="0019669A" w:rsidP="00B0785A">
      <w:pPr>
        <w:pStyle w:val="N2"/>
      </w:pPr>
    </w:p>
    <w:p w14:paraId="047C99B3" w14:textId="5F8A1DAA" w:rsidR="0019669A" w:rsidRPr="00A443C1" w:rsidRDefault="0019669A" w:rsidP="00B0785A">
      <w:pPr>
        <w:pStyle w:val="N2"/>
      </w:pPr>
    </w:p>
    <w:p w14:paraId="0148689B" w14:textId="1C01C146" w:rsidR="0019669A" w:rsidRPr="00A443C1" w:rsidRDefault="0019669A" w:rsidP="00B0785A">
      <w:pPr>
        <w:pStyle w:val="N2"/>
      </w:pPr>
    </w:p>
    <w:p w14:paraId="5C71E165" w14:textId="2EC94C75" w:rsidR="0019669A" w:rsidRPr="00A443C1" w:rsidRDefault="0019669A" w:rsidP="00B0785A">
      <w:pPr>
        <w:pStyle w:val="N2"/>
      </w:pPr>
    </w:p>
    <w:p w14:paraId="278D164A" w14:textId="77777777" w:rsidR="0019669A" w:rsidRPr="00A443C1" w:rsidRDefault="0019669A" w:rsidP="00B0785A">
      <w:pPr>
        <w:pStyle w:val="N2"/>
      </w:pPr>
    </w:p>
    <w:p w14:paraId="1F5FB953" w14:textId="77777777" w:rsidR="0019669A" w:rsidRPr="00A443C1" w:rsidRDefault="0019669A" w:rsidP="00B0785A">
      <w:pPr>
        <w:pStyle w:val="N2"/>
      </w:pPr>
    </w:p>
    <w:p w14:paraId="04E236E5" w14:textId="77777777" w:rsidR="0019669A" w:rsidRPr="00A443C1" w:rsidRDefault="0019669A" w:rsidP="00B0785A">
      <w:pPr>
        <w:pStyle w:val="N2"/>
      </w:pPr>
    </w:p>
    <w:p w14:paraId="17336CF6" w14:textId="77777777" w:rsidR="0019669A" w:rsidRPr="00A443C1" w:rsidRDefault="0019669A" w:rsidP="00B0785A">
      <w:pPr>
        <w:pStyle w:val="N2"/>
      </w:pPr>
    </w:p>
    <w:p w14:paraId="196B0EFD" w14:textId="77777777" w:rsidR="0019669A" w:rsidRPr="00A443C1" w:rsidRDefault="0019669A" w:rsidP="00B0785A">
      <w:pPr>
        <w:pStyle w:val="N2"/>
      </w:pPr>
    </w:p>
    <w:p w14:paraId="7236175B" w14:textId="77777777" w:rsidR="0019669A" w:rsidRPr="00A443C1" w:rsidRDefault="0019669A" w:rsidP="00B0785A">
      <w:pPr>
        <w:pStyle w:val="N2"/>
      </w:pPr>
    </w:p>
    <w:p w14:paraId="1DC0DC70" w14:textId="77777777" w:rsidR="0019669A" w:rsidRPr="00A443C1" w:rsidRDefault="0019669A" w:rsidP="001A639C">
      <w:pPr>
        <w:pStyle w:val="N2"/>
        <w:ind w:left="0"/>
      </w:pPr>
    </w:p>
    <w:p w14:paraId="3BB2FAC5" w14:textId="77777777" w:rsidR="0019669A" w:rsidRPr="00A443C1" w:rsidRDefault="0019669A" w:rsidP="00B0785A">
      <w:pPr>
        <w:pStyle w:val="N2"/>
      </w:pPr>
    </w:p>
    <w:p w14:paraId="0ABF60B4" w14:textId="77777777" w:rsidR="00F561DD" w:rsidRPr="00A443C1" w:rsidRDefault="00F561DD" w:rsidP="00F561DD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DOORS</w:t>
      </w:r>
    </w:p>
    <w:p w14:paraId="6AED9362" w14:textId="77777777" w:rsidR="00F561DD" w:rsidRPr="00A443C1" w:rsidRDefault="00F561DD" w:rsidP="00F561DD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lastRenderedPageBreak/>
        <w:t>30.10.20.20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PORTES DE FAÇANES</w:t>
      </w:r>
    </w:p>
    <w:p w14:paraId="0C3CBA76" w14:textId="77777777" w:rsidR="00734A92" w:rsidRPr="00A443C1" w:rsidRDefault="00734A92" w:rsidP="001A639C">
      <w:pPr>
        <w:pStyle w:val="N2"/>
        <w:ind w:left="0"/>
      </w:pPr>
    </w:p>
    <w:p w14:paraId="44834780" w14:textId="77777777" w:rsidR="001A639C" w:rsidRPr="00A443C1" w:rsidRDefault="001A639C" w:rsidP="001A639C">
      <w:pPr>
        <w:pStyle w:val="N2"/>
        <w:ind w:left="720"/>
        <w:rPr>
          <w:b/>
          <w:color w:val="000000" w:themeColor="text1"/>
          <w:kern w:val="24"/>
          <w:szCs w:val="20"/>
        </w:rPr>
      </w:pPr>
      <w:r w:rsidRPr="00A443C1">
        <w:rPr>
          <w:b/>
          <w:color w:val="000000" w:themeColor="text1"/>
          <w:kern w:val="24"/>
          <w:szCs w:val="20"/>
        </w:rPr>
        <w:t>FAMÍLIA CARGABLE: es presenten 3 casos,</w:t>
      </w:r>
    </w:p>
    <w:p w14:paraId="7B5ADF2D" w14:textId="77777777" w:rsidR="001A639C" w:rsidRPr="00A443C1" w:rsidRDefault="001A639C" w:rsidP="001A639C">
      <w:pPr>
        <w:pStyle w:val="N2"/>
        <w:ind w:left="720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es dupliquen les famílies que porta Revit per defecte a l'arbre de famílies, segons els requeriments.</w:t>
      </w:r>
    </w:p>
    <w:p w14:paraId="6830ADD7" w14:textId="77777777" w:rsidR="001A639C" w:rsidRPr="00A443C1" w:rsidRDefault="001A639C" w:rsidP="001A639C">
      <w:pPr>
        <w:pStyle w:val="N2"/>
        <w:ind w:left="720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es carreguen les famílies que Revit té a les carpetes externes, segons els requeriments.</w:t>
      </w:r>
    </w:p>
    <w:p w14:paraId="2E8A11E9" w14:textId="77777777" w:rsidR="001A639C" w:rsidRPr="00A443C1" w:rsidRDefault="001A639C" w:rsidP="001A639C">
      <w:pPr>
        <w:pStyle w:val="N2"/>
        <w:ind w:left="720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Es modela una família nova utilitzant la plantilla de biga estructural mètrica.</w:t>
      </w:r>
    </w:p>
    <w:p w14:paraId="01DDD457" w14:textId="77777777" w:rsidR="001A639C" w:rsidRPr="00A443C1" w:rsidRDefault="001A639C" w:rsidP="001A639C">
      <w:pPr>
        <w:pStyle w:val="N2"/>
        <w:ind w:left="720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3627C607" w14:textId="77777777" w:rsidR="001A639C" w:rsidRPr="00A443C1" w:rsidRDefault="001A639C" w:rsidP="00281D19">
      <w:pPr>
        <w:pStyle w:val="N2"/>
        <w:numPr>
          <w:ilvl w:val="0"/>
          <w:numId w:val="16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 EDICIÓ A NIVELL D'EXEMPLAR PROPERTIES: ens oferirà les possibilitats d'edició o restricció a nivell d'exemplar.</w:t>
      </w:r>
    </w:p>
    <w:p w14:paraId="2EE4CBC5" w14:textId="77777777" w:rsidR="001A639C" w:rsidRPr="00A443C1" w:rsidRDefault="001A639C" w:rsidP="00281D19">
      <w:pPr>
        <w:pStyle w:val="N2"/>
        <w:numPr>
          <w:ilvl w:val="0"/>
          <w:numId w:val="16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 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1A6A0B27" w14:textId="77777777" w:rsidR="001A639C" w:rsidRPr="00A443C1" w:rsidRDefault="001A639C" w:rsidP="00281D19">
      <w:pPr>
        <w:pStyle w:val="N2"/>
        <w:numPr>
          <w:ilvl w:val="0"/>
          <w:numId w:val="16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SISTEMA DE CLASSIFICACIÓ A NIVELL D'EXEMPLAR PROPERTIES: a PROPERTIES\IDENTITY DATA revisem per confirmar si disposem dels paràmetres de classificació, si no disposem, els creem o els carreguem, a continuació incloem els valors que indica el BEP. per exemple implantem el valor per al paràmetre ACAT_l1-CodiGuBIMclass</w:t>
      </w:r>
    </w:p>
    <w:p w14:paraId="713A8EB0" w14:textId="77777777" w:rsidR="001A639C" w:rsidRPr="00A443C1" w:rsidRDefault="001A639C" w:rsidP="00281D19">
      <w:pPr>
        <w:pStyle w:val="N2"/>
        <w:numPr>
          <w:ilvl w:val="0"/>
          <w:numId w:val="16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EDICIÓ A NIVELL DE TIPUS “TYPE PROPERTIES”: disposem de 3 nivells per a l'edició o restricció del tipus: Structural, Dimensions i Identity data</w:t>
      </w:r>
    </w:p>
    <w:p w14:paraId="6E80E6A1" w14:textId="77777777" w:rsidR="001A639C" w:rsidRPr="00A443C1" w:rsidRDefault="001A639C" w:rsidP="00281D19">
      <w:pPr>
        <w:pStyle w:val="N2"/>
        <w:numPr>
          <w:ilvl w:val="0"/>
          <w:numId w:val="16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7CBAC3D8" w14:textId="77777777" w:rsidR="001A639C" w:rsidRPr="00A443C1" w:rsidRDefault="001A639C" w:rsidP="00CE29CE">
      <w:p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</w:p>
    <w:p w14:paraId="23F83034" w14:textId="77777777" w:rsidR="001A639C" w:rsidRPr="00A443C1" w:rsidRDefault="001A639C" w:rsidP="001A639C">
      <w:pPr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MODELATGE: es defineixen 2 escenaris:</w:t>
      </w:r>
    </w:p>
    <w:p w14:paraId="32368C15" w14:textId="77777777" w:rsidR="00A443C1" w:rsidRPr="00A443C1" w:rsidRDefault="00A443C1" w:rsidP="00A443C1">
      <w:pPr>
        <w:ind w:firstLine="708"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o Modelar els elements utilitzant els tancaments on s'allotgessin</w:t>
      </w:r>
    </w:p>
    <w:p w14:paraId="3C770526" w14:textId="71A8D851" w:rsidR="00CE29CE" w:rsidRPr="00A443C1" w:rsidRDefault="00A443C1" w:rsidP="00A443C1">
      <w:pPr>
        <w:ind w:firstLine="708"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o Modelar utilitzant informació aprovada pels responsables com a núvol de punts, plànols DWG, etc</w:t>
      </w:r>
    </w:p>
    <w:p w14:paraId="31974E6C" w14:textId="77777777" w:rsidR="00BB0980" w:rsidRDefault="00BB0980" w:rsidP="00B01551">
      <w:pPr>
        <w:pStyle w:val="Prrafodelista"/>
        <w:numPr>
          <w:ilvl w:val="0"/>
          <w:numId w:val="0"/>
        </w:numPr>
        <w:ind w:left="1440"/>
        <w:jc w:val="both"/>
        <w:rPr>
          <w:bCs/>
          <w:color w:val="000000" w:themeColor="text1"/>
          <w:kern w:val="24"/>
          <w:szCs w:val="20"/>
        </w:rPr>
      </w:pPr>
    </w:p>
    <w:p w14:paraId="196B580D" w14:textId="77777777" w:rsidR="00BB0980" w:rsidRDefault="00BB0980" w:rsidP="00B01551">
      <w:pPr>
        <w:pStyle w:val="Prrafodelista"/>
        <w:numPr>
          <w:ilvl w:val="0"/>
          <w:numId w:val="0"/>
        </w:numPr>
        <w:ind w:left="1440"/>
        <w:jc w:val="both"/>
        <w:rPr>
          <w:bCs/>
          <w:color w:val="000000" w:themeColor="text1"/>
          <w:kern w:val="24"/>
          <w:szCs w:val="20"/>
        </w:rPr>
      </w:pPr>
    </w:p>
    <w:p w14:paraId="7D418E8B" w14:textId="77777777" w:rsidR="00BB0980" w:rsidRDefault="00BB0980" w:rsidP="00B01551">
      <w:pPr>
        <w:pStyle w:val="Prrafodelista"/>
        <w:numPr>
          <w:ilvl w:val="0"/>
          <w:numId w:val="0"/>
        </w:numPr>
        <w:ind w:left="1440"/>
        <w:jc w:val="both"/>
        <w:rPr>
          <w:bCs/>
          <w:color w:val="000000" w:themeColor="text1"/>
          <w:kern w:val="24"/>
          <w:szCs w:val="20"/>
        </w:rPr>
      </w:pPr>
    </w:p>
    <w:p w14:paraId="2C9CC253" w14:textId="77777777" w:rsidR="00BB0980" w:rsidRDefault="00BB0980" w:rsidP="00B01551">
      <w:pPr>
        <w:pStyle w:val="Prrafodelista"/>
        <w:numPr>
          <w:ilvl w:val="0"/>
          <w:numId w:val="0"/>
        </w:numPr>
        <w:ind w:left="1440"/>
        <w:jc w:val="both"/>
        <w:rPr>
          <w:bCs/>
          <w:color w:val="000000" w:themeColor="text1"/>
          <w:kern w:val="24"/>
          <w:szCs w:val="20"/>
        </w:rPr>
      </w:pPr>
    </w:p>
    <w:p w14:paraId="322DF3FA" w14:textId="77777777" w:rsidR="00BB0980" w:rsidRDefault="00BB0980" w:rsidP="00B01551">
      <w:pPr>
        <w:pStyle w:val="Prrafodelista"/>
        <w:numPr>
          <w:ilvl w:val="0"/>
          <w:numId w:val="0"/>
        </w:numPr>
        <w:ind w:left="1440"/>
        <w:jc w:val="both"/>
        <w:rPr>
          <w:bCs/>
          <w:color w:val="000000" w:themeColor="text1"/>
          <w:kern w:val="24"/>
          <w:szCs w:val="20"/>
        </w:rPr>
      </w:pPr>
    </w:p>
    <w:p w14:paraId="108F0530" w14:textId="77777777" w:rsidR="00BB0980" w:rsidRDefault="00BB0980" w:rsidP="00B01551">
      <w:pPr>
        <w:pStyle w:val="Prrafodelista"/>
        <w:numPr>
          <w:ilvl w:val="0"/>
          <w:numId w:val="0"/>
        </w:numPr>
        <w:ind w:left="1440"/>
        <w:jc w:val="both"/>
        <w:rPr>
          <w:bCs/>
          <w:color w:val="000000" w:themeColor="text1"/>
          <w:kern w:val="24"/>
          <w:szCs w:val="20"/>
        </w:rPr>
      </w:pPr>
    </w:p>
    <w:p w14:paraId="36324FB5" w14:textId="77777777" w:rsidR="00BB0980" w:rsidRDefault="00BB0980" w:rsidP="00B01551">
      <w:pPr>
        <w:pStyle w:val="Prrafodelista"/>
        <w:numPr>
          <w:ilvl w:val="0"/>
          <w:numId w:val="0"/>
        </w:numPr>
        <w:ind w:left="1440"/>
        <w:jc w:val="both"/>
        <w:rPr>
          <w:bCs/>
          <w:color w:val="000000" w:themeColor="text1"/>
          <w:kern w:val="24"/>
          <w:szCs w:val="20"/>
        </w:rPr>
      </w:pPr>
    </w:p>
    <w:p w14:paraId="0A527651" w14:textId="77777777" w:rsidR="00BB0980" w:rsidRDefault="00BB0980" w:rsidP="00B01551">
      <w:pPr>
        <w:pStyle w:val="Prrafodelista"/>
        <w:numPr>
          <w:ilvl w:val="0"/>
          <w:numId w:val="0"/>
        </w:numPr>
        <w:ind w:left="1440"/>
        <w:jc w:val="both"/>
        <w:rPr>
          <w:bCs/>
          <w:color w:val="000000" w:themeColor="text1"/>
          <w:kern w:val="24"/>
          <w:szCs w:val="20"/>
        </w:rPr>
      </w:pPr>
    </w:p>
    <w:p w14:paraId="29CFE857" w14:textId="344F6C1E" w:rsidR="00BB0980" w:rsidRDefault="00C61030" w:rsidP="00B01551">
      <w:pPr>
        <w:pStyle w:val="Prrafodelista"/>
        <w:numPr>
          <w:ilvl w:val="0"/>
          <w:numId w:val="0"/>
        </w:numPr>
        <w:ind w:left="1440"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noProof/>
          <w:lang w:val="es-ES" w:eastAsia="es-ES"/>
        </w:rPr>
        <w:lastRenderedPageBreak/>
        <w:drawing>
          <wp:anchor distT="0" distB="0" distL="114300" distR="114300" simplePos="0" relativeHeight="251658402" behindDoc="0" locked="0" layoutInCell="1" allowOverlap="1" wp14:anchorId="19A47523" wp14:editId="6D947322">
            <wp:simplePos x="0" y="0"/>
            <wp:positionH relativeFrom="column">
              <wp:posOffset>-400050</wp:posOffset>
            </wp:positionH>
            <wp:positionV relativeFrom="paragraph">
              <wp:posOffset>237490</wp:posOffset>
            </wp:positionV>
            <wp:extent cx="1562735" cy="4319905"/>
            <wp:effectExtent l="19050" t="19050" r="18415" b="23495"/>
            <wp:wrapNone/>
            <wp:docPr id="2107557434" name="Imagen 2107557434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787F7A8-772D-67FC-8672-B7A671B8B63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34" name="Imagen 2107557434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787F7A8-772D-67FC-8672-B7A671B8B63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1562735" cy="4319905"/>
                    </a:xfrm>
                    <a:prstGeom prst="rect">
                      <a:avLst/>
                    </a:prstGeom>
                    <a:ln w="19050">
                      <a:solidFill>
                        <a:srgbClr val="00B0F0"/>
                      </a:solidFill>
                    </a:ln>
                  </pic:spPr>
                </pic:pic>
              </a:graphicData>
            </a:graphic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403" behindDoc="0" locked="0" layoutInCell="1" allowOverlap="1" wp14:anchorId="72C687CE" wp14:editId="7311BEBC">
            <wp:simplePos x="0" y="0"/>
            <wp:positionH relativeFrom="column">
              <wp:posOffset>1477645</wp:posOffset>
            </wp:positionH>
            <wp:positionV relativeFrom="paragraph">
              <wp:posOffset>273685</wp:posOffset>
            </wp:positionV>
            <wp:extent cx="4652645" cy="3959860"/>
            <wp:effectExtent l="0" t="0" r="0" b="2540"/>
            <wp:wrapNone/>
            <wp:docPr id="2107557435" name="Imagen 2107557435" descr="Interfaz de usuario gráfic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0BEAD56-44BD-1130-D019-28EE4923A86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35" name="Imagen 2107557435" descr="Interfaz de usuario gráfic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0BEAD56-44BD-1130-D019-28EE4923A86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4652645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774A3B" w14:textId="28111DBC" w:rsidR="0019669A" w:rsidRPr="00A443C1" w:rsidRDefault="0019669A" w:rsidP="00B01551">
      <w:pPr>
        <w:pStyle w:val="Prrafodelista"/>
        <w:numPr>
          <w:ilvl w:val="0"/>
          <w:numId w:val="0"/>
        </w:numPr>
        <w:ind w:left="1440"/>
        <w:jc w:val="both"/>
        <w:rPr>
          <w:bCs/>
          <w:color w:val="000000" w:themeColor="text1"/>
          <w:kern w:val="24"/>
          <w:szCs w:val="20"/>
        </w:rPr>
      </w:pPr>
    </w:p>
    <w:p w14:paraId="0D0D9923" w14:textId="77CC18A0" w:rsidR="0019669A" w:rsidRPr="00A443C1" w:rsidRDefault="0019669A" w:rsidP="00B0785A">
      <w:pPr>
        <w:pStyle w:val="N2"/>
      </w:pPr>
    </w:p>
    <w:p w14:paraId="0ABFB922" w14:textId="254584A9" w:rsidR="0019669A" w:rsidRPr="00A443C1" w:rsidRDefault="0019669A" w:rsidP="00B0785A">
      <w:pPr>
        <w:pStyle w:val="N2"/>
      </w:pPr>
    </w:p>
    <w:p w14:paraId="170DE043" w14:textId="77777777" w:rsidR="0019669A" w:rsidRPr="00A443C1" w:rsidRDefault="0019669A" w:rsidP="00B0785A">
      <w:pPr>
        <w:pStyle w:val="N2"/>
      </w:pPr>
    </w:p>
    <w:p w14:paraId="4A65B0BC" w14:textId="77777777" w:rsidR="0019669A" w:rsidRPr="00A443C1" w:rsidRDefault="0019669A" w:rsidP="00B0785A">
      <w:pPr>
        <w:pStyle w:val="N2"/>
      </w:pPr>
    </w:p>
    <w:p w14:paraId="77AC8DAA" w14:textId="77777777" w:rsidR="00B27BEE" w:rsidRPr="00A443C1" w:rsidRDefault="00B27BEE" w:rsidP="00B0785A">
      <w:pPr>
        <w:pStyle w:val="N2"/>
      </w:pPr>
    </w:p>
    <w:p w14:paraId="5F8B3ED6" w14:textId="77777777" w:rsidR="0036695A" w:rsidRPr="00A443C1" w:rsidRDefault="0036695A" w:rsidP="00B0785A">
      <w:pPr>
        <w:pStyle w:val="N2"/>
      </w:pPr>
    </w:p>
    <w:p w14:paraId="3D837859" w14:textId="77777777" w:rsidR="0036695A" w:rsidRPr="00A443C1" w:rsidRDefault="0036695A" w:rsidP="00B0785A">
      <w:pPr>
        <w:pStyle w:val="N2"/>
      </w:pPr>
    </w:p>
    <w:p w14:paraId="374C36E7" w14:textId="77777777" w:rsidR="0036695A" w:rsidRPr="00A443C1" w:rsidRDefault="0036695A" w:rsidP="00B0785A">
      <w:pPr>
        <w:pStyle w:val="N2"/>
      </w:pPr>
    </w:p>
    <w:p w14:paraId="7F5F09CD" w14:textId="77777777" w:rsidR="0036695A" w:rsidRPr="00A443C1" w:rsidRDefault="0036695A" w:rsidP="00B0785A">
      <w:pPr>
        <w:pStyle w:val="N2"/>
      </w:pPr>
    </w:p>
    <w:p w14:paraId="091D6C55" w14:textId="700FBB98" w:rsidR="0097420C" w:rsidRPr="00A443C1" w:rsidRDefault="0097420C" w:rsidP="00B0785A">
      <w:pPr>
        <w:pStyle w:val="N2"/>
      </w:pPr>
    </w:p>
    <w:p w14:paraId="688F02B7" w14:textId="77777777" w:rsidR="0097420C" w:rsidRPr="00A443C1" w:rsidRDefault="0097420C" w:rsidP="00B0785A">
      <w:pPr>
        <w:pStyle w:val="N2"/>
      </w:pPr>
    </w:p>
    <w:p w14:paraId="1F14ADA0" w14:textId="77777777" w:rsidR="0097420C" w:rsidRPr="00A443C1" w:rsidRDefault="0097420C" w:rsidP="00B0785A">
      <w:pPr>
        <w:pStyle w:val="N2"/>
      </w:pPr>
    </w:p>
    <w:p w14:paraId="29F0D2E6" w14:textId="128CB913" w:rsidR="0097420C" w:rsidRPr="00A443C1" w:rsidRDefault="0097420C" w:rsidP="00B0785A">
      <w:pPr>
        <w:pStyle w:val="N2"/>
      </w:pPr>
    </w:p>
    <w:p w14:paraId="675D4FC7" w14:textId="63764683" w:rsidR="0097420C" w:rsidRPr="00A443C1" w:rsidRDefault="0097420C" w:rsidP="00B0785A">
      <w:pPr>
        <w:pStyle w:val="N2"/>
      </w:pPr>
    </w:p>
    <w:p w14:paraId="4D6B191B" w14:textId="65F38287" w:rsidR="0097420C" w:rsidRPr="00A443C1" w:rsidRDefault="00C61030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04" behindDoc="0" locked="0" layoutInCell="1" allowOverlap="1" wp14:anchorId="646FC124" wp14:editId="0ACF14FB">
            <wp:simplePos x="0" y="0"/>
            <wp:positionH relativeFrom="column">
              <wp:posOffset>1027082</wp:posOffset>
            </wp:positionH>
            <wp:positionV relativeFrom="paragraph">
              <wp:posOffset>182509</wp:posOffset>
            </wp:positionV>
            <wp:extent cx="4980305" cy="3351530"/>
            <wp:effectExtent l="0" t="0" r="0" b="1270"/>
            <wp:wrapNone/>
            <wp:docPr id="2107557436" name="Imagen 2107557436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36FB3CF-3311-9164-8B3C-95F64850D3B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36" name="Imagen 2107557436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36FB3CF-3311-9164-8B3C-95F64850D3B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4980305" cy="3351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61FD7D" w14:textId="6B8D88D5" w:rsidR="0097420C" w:rsidRPr="00A443C1" w:rsidRDefault="0097420C" w:rsidP="00B0785A">
      <w:pPr>
        <w:pStyle w:val="N2"/>
      </w:pPr>
    </w:p>
    <w:p w14:paraId="3AA43B82" w14:textId="72485F07" w:rsidR="0097420C" w:rsidRPr="00A443C1" w:rsidRDefault="0097420C" w:rsidP="00B0785A">
      <w:pPr>
        <w:pStyle w:val="N2"/>
      </w:pPr>
    </w:p>
    <w:p w14:paraId="1035C5A3" w14:textId="77777777" w:rsidR="0097420C" w:rsidRPr="00A443C1" w:rsidRDefault="0097420C" w:rsidP="00B0785A">
      <w:pPr>
        <w:pStyle w:val="N2"/>
      </w:pPr>
    </w:p>
    <w:p w14:paraId="647C68E8" w14:textId="77777777" w:rsidR="0097420C" w:rsidRPr="00A443C1" w:rsidRDefault="0097420C" w:rsidP="00B0785A">
      <w:pPr>
        <w:pStyle w:val="N2"/>
      </w:pPr>
    </w:p>
    <w:p w14:paraId="672FD7ED" w14:textId="77777777" w:rsidR="0097420C" w:rsidRPr="00A443C1" w:rsidRDefault="0097420C" w:rsidP="00B0785A">
      <w:pPr>
        <w:pStyle w:val="N2"/>
      </w:pPr>
    </w:p>
    <w:p w14:paraId="6C5678C4" w14:textId="77777777" w:rsidR="0097420C" w:rsidRPr="00A443C1" w:rsidRDefault="0097420C" w:rsidP="00B0785A">
      <w:pPr>
        <w:pStyle w:val="N2"/>
      </w:pPr>
    </w:p>
    <w:p w14:paraId="304B3739" w14:textId="77777777" w:rsidR="0097420C" w:rsidRPr="00A443C1" w:rsidRDefault="0097420C" w:rsidP="00B0785A">
      <w:pPr>
        <w:pStyle w:val="N2"/>
      </w:pPr>
    </w:p>
    <w:p w14:paraId="16B69A15" w14:textId="77777777" w:rsidR="0097420C" w:rsidRPr="00A443C1" w:rsidRDefault="0097420C" w:rsidP="00B0785A">
      <w:pPr>
        <w:pStyle w:val="N2"/>
      </w:pPr>
    </w:p>
    <w:p w14:paraId="56FF66A0" w14:textId="77777777" w:rsidR="0097420C" w:rsidRPr="00A443C1" w:rsidRDefault="0097420C" w:rsidP="00B0785A">
      <w:pPr>
        <w:pStyle w:val="N2"/>
      </w:pPr>
    </w:p>
    <w:p w14:paraId="64C81D44" w14:textId="77777777" w:rsidR="0097420C" w:rsidRPr="00A443C1" w:rsidRDefault="0097420C" w:rsidP="00B0785A">
      <w:pPr>
        <w:pStyle w:val="N2"/>
      </w:pPr>
    </w:p>
    <w:p w14:paraId="5F954C64" w14:textId="77777777" w:rsidR="0097420C" w:rsidRPr="00A443C1" w:rsidRDefault="0097420C" w:rsidP="00B0785A">
      <w:pPr>
        <w:pStyle w:val="N2"/>
      </w:pPr>
    </w:p>
    <w:p w14:paraId="1D078C9A" w14:textId="77777777" w:rsidR="00897E89" w:rsidRPr="00A443C1" w:rsidRDefault="00897E89" w:rsidP="00897E89">
      <w:pPr>
        <w:rPr>
          <w:rFonts w:cstheme="minorBidi"/>
          <w:bCs/>
          <w:color w:val="000000" w:themeColor="text1"/>
          <w:kern w:val="24"/>
          <w:sz w:val="22"/>
        </w:rPr>
      </w:pPr>
      <w:r w:rsidRPr="00A443C1">
        <w:rPr>
          <w:rFonts w:cstheme="minorBidi"/>
          <w:bCs/>
          <w:color w:val="000000" w:themeColor="text1"/>
          <w:kern w:val="24"/>
          <w:sz w:val="22"/>
        </w:rPr>
        <w:t>30</w:t>
      </w:r>
      <w:r w:rsidRPr="00A443C1">
        <w:rPr>
          <w:rFonts w:cstheme="minorBidi"/>
          <w:bCs/>
          <w:color w:val="000000" w:themeColor="text1"/>
          <w:kern w:val="24"/>
          <w:sz w:val="22"/>
        </w:rPr>
        <w:tab/>
      </w:r>
      <w:r w:rsidRPr="00A443C1">
        <w:rPr>
          <w:rFonts w:cstheme="minorBidi"/>
          <w:bCs/>
          <w:color w:val="000000" w:themeColor="text1"/>
          <w:kern w:val="24"/>
          <w:sz w:val="22"/>
        </w:rPr>
        <w:tab/>
        <w:t>SISTEMES D'ENVOLVENT I D'ACABATS EXTERIORS</w:t>
      </w:r>
    </w:p>
    <w:p w14:paraId="45A9B567" w14:textId="77777777" w:rsidR="00897E89" w:rsidRPr="00A443C1" w:rsidRDefault="00897E89" w:rsidP="00897E89">
      <w:pPr>
        <w:rPr>
          <w:rFonts w:cstheme="minorBidi"/>
          <w:bCs/>
          <w:color w:val="000000" w:themeColor="text1"/>
          <w:kern w:val="24"/>
          <w:sz w:val="22"/>
        </w:rPr>
      </w:pPr>
      <w:r w:rsidRPr="00A443C1">
        <w:rPr>
          <w:rFonts w:cstheme="minorBidi"/>
          <w:bCs/>
          <w:color w:val="000000" w:themeColor="text1"/>
          <w:kern w:val="24"/>
          <w:sz w:val="22"/>
        </w:rPr>
        <w:lastRenderedPageBreak/>
        <w:t>30.20</w:t>
      </w:r>
      <w:r w:rsidRPr="00A443C1">
        <w:rPr>
          <w:rFonts w:cstheme="minorBidi"/>
          <w:bCs/>
          <w:color w:val="000000" w:themeColor="text1"/>
          <w:kern w:val="24"/>
          <w:sz w:val="22"/>
        </w:rPr>
        <w:tab/>
      </w:r>
      <w:r w:rsidRPr="00A443C1">
        <w:rPr>
          <w:rFonts w:cstheme="minorBidi"/>
          <w:bCs/>
          <w:color w:val="000000" w:themeColor="text1"/>
          <w:kern w:val="24"/>
          <w:sz w:val="22"/>
        </w:rPr>
        <w:tab/>
        <w:t>ENVOLVENT HORIZONTAL SUPERIOR</w:t>
      </w:r>
    </w:p>
    <w:p w14:paraId="2599098A" w14:textId="77777777" w:rsidR="00E77051" w:rsidRPr="00A443C1" w:rsidRDefault="00E77051" w:rsidP="00E77051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ROOF</w:t>
      </w:r>
    </w:p>
    <w:p w14:paraId="7B0FBE82" w14:textId="77777777" w:rsidR="00E77051" w:rsidRPr="00A443C1" w:rsidRDefault="00E77051" w:rsidP="00E77051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30.20.10.10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COBERTES IN-SITU</w:t>
      </w:r>
    </w:p>
    <w:p w14:paraId="260C7717" w14:textId="77777777" w:rsidR="00E77051" w:rsidRPr="00A443C1" w:rsidRDefault="00E77051" w:rsidP="00E77051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30.20.10.20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COBERTES PRE-FABRICADES</w:t>
      </w:r>
    </w:p>
    <w:p w14:paraId="47417C8E" w14:textId="77777777" w:rsidR="00E77051" w:rsidRPr="00A443C1" w:rsidRDefault="00E77051" w:rsidP="00E77051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30.20.10.40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ACABATS DE COBERTES</w:t>
      </w:r>
    </w:p>
    <w:p w14:paraId="36542D33" w14:textId="77777777" w:rsidR="00E77051" w:rsidRPr="00A443C1" w:rsidRDefault="00E77051" w:rsidP="00E77051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30.20.10.50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REMATS DE COBERTES</w:t>
      </w:r>
    </w:p>
    <w:p w14:paraId="4FDDDAC0" w14:textId="77777777" w:rsidR="0097420C" w:rsidRPr="00A443C1" w:rsidRDefault="0097420C" w:rsidP="00B0785A">
      <w:pPr>
        <w:pStyle w:val="N2"/>
      </w:pPr>
    </w:p>
    <w:p w14:paraId="6452D7F9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• </w:t>
      </w:r>
      <w:r w:rsidRPr="00A443C1">
        <w:rPr>
          <w:b/>
          <w:color w:val="000000" w:themeColor="text1"/>
          <w:kern w:val="24"/>
          <w:szCs w:val="20"/>
        </w:rPr>
        <w:t>FAMÍLIA DE SISTEMA</w:t>
      </w:r>
      <w:r w:rsidRPr="00A443C1">
        <w:rPr>
          <w:bCs/>
          <w:color w:val="000000" w:themeColor="text1"/>
          <w:kern w:val="24"/>
          <w:szCs w:val="20"/>
        </w:rPr>
        <w:t>: Les famílies de sistema es troben per defecte dins de Revit i no es poden carregar noves famílies, per la qual cosa triem una de les famílies per defecte i la dupliquem i anomenem segons el que estableix el BEP</w:t>
      </w:r>
    </w:p>
    <w:p w14:paraId="59345089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470289E3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 incloem els valors que indica el BEP. per exemple implantem el valor per al paràmetre ACAT_l1-CodiGuBIMclass</w:t>
      </w:r>
    </w:p>
    <w:p w14:paraId="47709571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tipus: Construction, Graphics, materials and finishes, analytical properties i identity data.</w:t>
      </w:r>
    </w:p>
    <w:p w14:paraId="4521F0EF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REPRESENTACIÓ GRÀFICA: en construction Despleguem l'edit assembly i assignem, creem o dupliquem els materials que requerim per fer-ho utilitzem el material browser, finalitzem indicant les característiques de textura i color per a la visualització tant en superfície, fons i secció.</w:t>
      </w:r>
    </w:p>
    <w:p w14:paraId="4224D558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1A19669D" w14:textId="77777777" w:rsidR="00BB0980" w:rsidRPr="00A443C1" w:rsidRDefault="00BB0980" w:rsidP="00BB0980">
      <w:pPr>
        <w:pStyle w:val="N2"/>
      </w:pPr>
      <w:r w:rsidRPr="00A443C1">
        <w:rPr>
          <w:bCs/>
          <w:color w:val="000000" w:themeColor="text1"/>
          <w:kern w:val="24"/>
          <w:szCs w:val="20"/>
        </w:rPr>
        <w:t>• MODELATGE: seleccionem una de les subeines d'edició a DRAW i modelem.</w:t>
      </w:r>
    </w:p>
    <w:p w14:paraId="42BFE835" w14:textId="77777777" w:rsidR="00095562" w:rsidRDefault="00095562" w:rsidP="00B0785A">
      <w:pPr>
        <w:pStyle w:val="N2"/>
      </w:pPr>
    </w:p>
    <w:p w14:paraId="573BFFAF" w14:textId="77777777" w:rsidR="00095562" w:rsidRDefault="00095562" w:rsidP="00B0785A">
      <w:pPr>
        <w:pStyle w:val="N2"/>
      </w:pPr>
    </w:p>
    <w:p w14:paraId="33CCD2E3" w14:textId="77777777" w:rsidR="00095562" w:rsidRDefault="00095562" w:rsidP="00B0785A">
      <w:pPr>
        <w:pStyle w:val="N2"/>
      </w:pPr>
    </w:p>
    <w:p w14:paraId="53C32109" w14:textId="77777777" w:rsidR="00095562" w:rsidRDefault="00095562" w:rsidP="00B0785A">
      <w:pPr>
        <w:pStyle w:val="N2"/>
      </w:pPr>
    </w:p>
    <w:p w14:paraId="7FD7368C" w14:textId="77777777" w:rsidR="00095562" w:rsidRDefault="00095562" w:rsidP="00B0785A">
      <w:pPr>
        <w:pStyle w:val="N2"/>
      </w:pPr>
    </w:p>
    <w:p w14:paraId="7E54A8B8" w14:textId="77777777" w:rsidR="00095562" w:rsidRDefault="00095562" w:rsidP="00B0785A">
      <w:pPr>
        <w:pStyle w:val="N2"/>
      </w:pPr>
    </w:p>
    <w:p w14:paraId="10D99175" w14:textId="77777777" w:rsidR="00095562" w:rsidRDefault="00095562" w:rsidP="00B0785A">
      <w:pPr>
        <w:pStyle w:val="N2"/>
      </w:pPr>
    </w:p>
    <w:p w14:paraId="05ADFDAA" w14:textId="77777777" w:rsidR="00095562" w:rsidRDefault="00095562" w:rsidP="00B0785A">
      <w:pPr>
        <w:pStyle w:val="N2"/>
      </w:pPr>
    </w:p>
    <w:p w14:paraId="7EE91328" w14:textId="77777777" w:rsidR="00095562" w:rsidRDefault="00095562" w:rsidP="00B0785A">
      <w:pPr>
        <w:pStyle w:val="N2"/>
      </w:pPr>
    </w:p>
    <w:p w14:paraId="4E90F2C5" w14:textId="77777777" w:rsidR="00095562" w:rsidRDefault="00095562" w:rsidP="00B0785A">
      <w:pPr>
        <w:pStyle w:val="N2"/>
      </w:pPr>
    </w:p>
    <w:p w14:paraId="537F12DB" w14:textId="3E5C43E5" w:rsidR="0097420C" w:rsidRPr="00A443C1" w:rsidRDefault="009B3F43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05" behindDoc="0" locked="0" layoutInCell="1" allowOverlap="1" wp14:anchorId="5C00BADA" wp14:editId="45649D33">
            <wp:simplePos x="0" y="0"/>
            <wp:positionH relativeFrom="column">
              <wp:posOffset>-161278</wp:posOffset>
            </wp:positionH>
            <wp:positionV relativeFrom="paragraph">
              <wp:posOffset>295895</wp:posOffset>
            </wp:positionV>
            <wp:extent cx="1777365" cy="4876800"/>
            <wp:effectExtent l="19050" t="19050" r="13335" b="19050"/>
            <wp:wrapNone/>
            <wp:docPr id="887778624" name="Imagen 887778624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D18F9DE-E0A5-A6F9-673F-8A4ED8C327D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24" name="Imagen 887778624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D18F9DE-E0A5-A6F9-673F-8A4ED8C327D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1777365" cy="4876800"/>
                    </a:xfrm>
                    <a:prstGeom prst="rect">
                      <a:avLst/>
                    </a:prstGeom>
                    <a:ln w="19050">
                      <a:solidFill>
                        <a:srgbClr val="00B0F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406" behindDoc="0" locked="0" layoutInCell="1" allowOverlap="1" wp14:anchorId="498CB6AE" wp14:editId="3FEF9A53">
            <wp:simplePos x="0" y="0"/>
            <wp:positionH relativeFrom="column">
              <wp:posOffset>2062830</wp:posOffset>
            </wp:positionH>
            <wp:positionV relativeFrom="paragraph">
              <wp:posOffset>-173211</wp:posOffset>
            </wp:positionV>
            <wp:extent cx="3279775" cy="2799080"/>
            <wp:effectExtent l="0" t="0" r="0" b="1270"/>
            <wp:wrapNone/>
            <wp:docPr id="887778625" name="Imagen 887778625" descr="Interfaz de usuario gráfic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ADE4332-B63A-A4AC-1E4B-452E463A76E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25" name="Imagen 887778625" descr="Interfaz de usuario gráfic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ADE4332-B63A-A4AC-1E4B-452E463A76E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3279775" cy="2799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E35F3F" w14:textId="77777777" w:rsidR="0097420C" w:rsidRPr="00A443C1" w:rsidRDefault="0097420C" w:rsidP="00E77051">
      <w:pPr>
        <w:pStyle w:val="N2"/>
        <w:ind w:left="0"/>
      </w:pPr>
    </w:p>
    <w:p w14:paraId="11D74870" w14:textId="08F83B01" w:rsidR="0097420C" w:rsidRPr="00A443C1" w:rsidRDefault="0097420C" w:rsidP="00B0785A">
      <w:pPr>
        <w:pStyle w:val="N2"/>
      </w:pPr>
    </w:p>
    <w:p w14:paraId="7F860F3F" w14:textId="2E10AC09" w:rsidR="0097420C" w:rsidRPr="00A443C1" w:rsidRDefault="0097420C" w:rsidP="00B0785A">
      <w:pPr>
        <w:pStyle w:val="N2"/>
      </w:pPr>
    </w:p>
    <w:p w14:paraId="0EF95336" w14:textId="36C8484F" w:rsidR="0097420C" w:rsidRPr="00A443C1" w:rsidRDefault="0097420C" w:rsidP="00B0785A">
      <w:pPr>
        <w:pStyle w:val="N2"/>
      </w:pPr>
    </w:p>
    <w:p w14:paraId="47A70174" w14:textId="11EA64E1" w:rsidR="0097420C" w:rsidRPr="00A443C1" w:rsidRDefault="0097420C" w:rsidP="00B0785A">
      <w:pPr>
        <w:pStyle w:val="N2"/>
      </w:pPr>
    </w:p>
    <w:p w14:paraId="3DDE1197" w14:textId="39EE2C83" w:rsidR="0097420C" w:rsidRPr="00A443C1" w:rsidRDefault="0097420C" w:rsidP="00B0785A">
      <w:pPr>
        <w:pStyle w:val="N2"/>
      </w:pPr>
    </w:p>
    <w:p w14:paraId="6F852F8A" w14:textId="16FC0ED8" w:rsidR="0097420C" w:rsidRPr="00A443C1" w:rsidRDefault="0097420C" w:rsidP="00B0785A">
      <w:pPr>
        <w:pStyle w:val="N2"/>
      </w:pPr>
    </w:p>
    <w:p w14:paraId="6B43886B" w14:textId="2F69B74D" w:rsidR="0097420C" w:rsidRPr="00A443C1" w:rsidRDefault="0097420C" w:rsidP="00B0785A">
      <w:pPr>
        <w:pStyle w:val="N2"/>
      </w:pPr>
    </w:p>
    <w:p w14:paraId="4AE4CB2D" w14:textId="7A0CFD84" w:rsidR="0097420C" w:rsidRPr="00A443C1" w:rsidRDefault="0097420C" w:rsidP="00B0785A">
      <w:pPr>
        <w:pStyle w:val="N2"/>
      </w:pPr>
    </w:p>
    <w:p w14:paraId="05674812" w14:textId="31453B82" w:rsidR="0097420C" w:rsidRPr="00A443C1" w:rsidRDefault="009B3F43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34" behindDoc="0" locked="0" layoutInCell="1" allowOverlap="1" wp14:anchorId="3DA5BB4C" wp14:editId="68B94CE7">
            <wp:simplePos x="0" y="0"/>
            <wp:positionH relativeFrom="column">
              <wp:posOffset>2360938</wp:posOffset>
            </wp:positionH>
            <wp:positionV relativeFrom="paragraph">
              <wp:posOffset>6299</wp:posOffset>
            </wp:positionV>
            <wp:extent cx="2981325" cy="2544445"/>
            <wp:effectExtent l="0" t="0" r="9525" b="8255"/>
            <wp:wrapNone/>
            <wp:docPr id="887778627" name="Imagen 887778627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4740DA3-EF76-E3BA-4B1B-AC29D007821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27" name="Imagen 887778627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4740DA3-EF76-E3BA-4B1B-AC29D007821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2544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874FEC" w14:textId="5A928457" w:rsidR="0097420C" w:rsidRPr="00A443C1" w:rsidRDefault="0097420C" w:rsidP="00B0785A">
      <w:pPr>
        <w:pStyle w:val="N2"/>
      </w:pPr>
    </w:p>
    <w:p w14:paraId="5868CCCB" w14:textId="7EB2EA7C" w:rsidR="0097420C" w:rsidRPr="00A443C1" w:rsidRDefault="0097420C" w:rsidP="00B0785A">
      <w:pPr>
        <w:pStyle w:val="N2"/>
      </w:pPr>
    </w:p>
    <w:p w14:paraId="6783F50B" w14:textId="0BA644FE" w:rsidR="0097420C" w:rsidRPr="00A443C1" w:rsidRDefault="0097420C" w:rsidP="00B0785A">
      <w:pPr>
        <w:pStyle w:val="N2"/>
      </w:pPr>
    </w:p>
    <w:p w14:paraId="17C9953F" w14:textId="239DBE23" w:rsidR="0097420C" w:rsidRPr="00A443C1" w:rsidRDefault="0097420C" w:rsidP="00B0785A">
      <w:pPr>
        <w:pStyle w:val="N2"/>
      </w:pPr>
    </w:p>
    <w:p w14:paraId="6A70C82A" w14:textId="5817D594" w:rsidR="0097420C" w:rsidRPr="00A443C1" w:rsidRDefault="0097420C" w:rsidP="00B0785A">
      <w:pPr>
        <w:pStyle w:val="N2"/>
      </w:pPr>
    </w:p>
    <w:p w14:paraId="5BABB0B8" w14:textId="688E16C9" w:rsidR="0097420C" w:rsidRPr="00A443C1" w:rsidRDefault="0097420C" w:rsidP="00B0785A">
      <w:pPr>
        <w:pStyle w:val="N2"/>
      </w:pPr>
    </w:p>
    <w:p w14:paraId="0724EE83" w14:textId="26D0CCFD" w:rsidR="0097420C" w:rsidRPr="00A443C1" w:rsidRDefault="0097420C" w:rsidP="00B0785A">
      <w:pPr>
        <w:pStyle w:val="N2"/>
      </w:pPr>
    </w:p>
    <w:p w14:paraId="34FE72E4" w14:textId="21FCCA39" w:rsidR="0097420C" w:rsidRPr="00A443C1" w:rsidRDefault="0097420C" w:rsidP="00B0785A">
      <w:pPr>
        <w:pStyle w:val="N2"/>
      </w:pPr>
    </w:p>
    <w:p w14:paraId="78239A8B" w14:textId="74A571FE" w:rsidR="0097420C" w:rsidRPr="00A443C1" w:rsidRDefault="00C6295A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267" behindDoc="0" locked="0" layoutInCell="1" allowOverlap="1" wp14:anchorId="2D05AEB4" wp14:editId="6A420CBD">
            <wp:simplePos x="0" y="0"/>
            <wp:positionH relativeFrom="column">
              <wp:posOffset>-128905</wp:posOffset>
            </wp:positionH>
            <wp:positionV relativeFrom="paragraph">
              <wp:posOffset>281305</wp:posOffset>
            </wp:positionV>
            <wp:extent cx="3770630" cy="2544445"/>
            <wp:effectExtent l="0" t="0" r="1270" b="8255"/>
            <wp:wrapNone/>
            <wp:docPr id="887778626" name="Imagen 887778626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2EB91E8-761E-1182-E57C-D0820EA2FE2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26" name="Imagen 887778626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2EB91E8-761E-1182-E57C-D0820EA2FE2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3770630" cy="2544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0E8F89" w14:textId="22C0E1FC" w:rsidR="0097420C" w:rsidRPr="00A443C1" w:rsidRDefault="0097420C" w:rsidP="00B0785A">
      <w:pPr>
        <w:pStyle w:val="N2"/>
      </w:pPr>
    </w:p>
    <w:p w14:paraId="48181807" w14:textId="73E86696" w:rsidR="0097420C" w:rsidRPr="00A443C1" w:rsidRDefault="0097420C" w:rsidP="00B0785A">
      <w:pPr>
        <w:pStyle w:val="N2"/>
      </w:pPr>
    </w:p>
    <w:p w14:paraId="4E9DE85D" w14:textId="1E577B46" w:rsidR="0097420C" w:rsidRPr="00A443C1" w:rsidRDefault="0097420C" w:rsidP="00B0785A">
      <w:pPr>
        <w:pStyle w:val="N2"/>
      </w:pPr>
    </w:p>
    <w:p w14:paraId="55C7C3F9" w14:textId="2F3F90BC" w:rsidR="0097420C" w:rsidRPr="00A443C1" w:rsidRDefault="0097420C" w:rsidP="00B0785A">
      <w:pPr>
        <w:pStyle w:val="N2"/>
      </w:pPr>
    </w:p>
    <w:p w14:paraId="4459045F" w14:textId="77777777" w:rsidR="0097420C" w:rsidRPr="00A443C1" w:rsidRDefault="0097420C" w:rsidP="00B0785A">
      <w:pPr>
        <w:pStyle w:val="N2"/>
      </w:pPr>
    </w:p>
    <w:p w14:paraId="5638B9F0" w14:textId="77777777" w:rsidR="0097420C" w:rsidRPr="00A443C1" w:rsidRDefault="0097420C" w:rsidP="00B0785A">
      <w:pPr>
        <w:pStyle w:val="N2"/>
      </w:pPr>
    </w:p>
    <w:p w14:paraId="5492105A" w14:textId="77777777" w:rsidR="0097420C" w:rsidRPr="00A443C1" w:rsidRDefault="0097420C" w:rsidP="00B0785A">
      <w:pPr>
        <w:pStyle w:val="N2"/>
      </w:pPr>
    </w:p>
    <w:p w14:paraId="0B67CB40" w14:textId="77777777" w:rsidR="0097420C" w:rsidRPr="00A443C1" w:rsidRDefault="0097420C" w:rsidP="00B0785A">
      <w:pPr>
        <w:pStyle w:val="N2"/>
      </w:pPr>
    </w:p>
    <w:p w14:paraId="74957B2B" w14:textId="77777777" w:rsidR="001A2AFB" w:rsidRPr="00A443C1" w:rsidRDefault="001A2AFB" w:rsidP="001A2AFB">
      <w:pPr>
        <w:rPr>
          <w:rFonts w:cstheme="minorBidi"/>
          <w:bCs/>
          <w:color w:val="000000" w:themeColor="text1"/>
          <w:kern w:val="24"/>
          <w:sz w:val="22"/>
        </w:rPr>
      </w:pPr>
      <w:r w:rsidRPr="00A443C1">
        <w:rPr>
          <w:rFonts w:cstheme="minorBidi"/>
          <w:bCs/>
          <w:color w:val="000000" w:themeColor="text1"/>
          <w:kern w:val="24"/>
          <w:sz w:val="22"/>
        </w:rPr>
        <w:lastRenderedPageBreak/>
        <w:t>30</w:t>
      </w:r>
      <w:r w:rsidRPr="00A443C1">
        <w:rPr>
          <w:rFonts w:cstheme="minorBidi"/>
          <w:bCs/>
          <w:color w:val="000000" w:themeColor="text1"/>
          <w:kern w:val="24"/>
          <w:sz w:val="22"/>
        </w:rPr>
        <w:tab/>
      </w:r>
      <w:r w:rsidRPr="00A443C1">
        <w:rPr>
          <w:rFonts w:cstheme="minorBidi"/>
          <w:bCs/>
          <w:color w:val="000000" w:themeColor="text1"/>
          <w:kern w:val="24"/>
          <w:sz w:val="22"/>
        </w:rPr>
        <w:tab/>
        <w:t>SISTEMES D'ENVOLVENT I D'ACABATS EXTERIORS</w:t>
      </w:r>
    </w:p>
    <w:p w14:paraId="25A3186F" w14:textId="77777777" w:rsidR="001A2AFB" w:rsidRPr="00A443C1" w:rsidRDefault="001A2AFB" w:rsidP="001A2AFB">
      <w:pPr>
        <w:rPr>
          <w:rFonts w:cstheme="minorBidi"/>
          <w:bCs/>
          <w:color w:val="000000" w:themeColor="text1"/>
          <w:kern w:val="24"/>
          <w:sz w:val="22"/>
        </w:rPr>
      </w:pPr>
      <w:r w:rsidRPr="00A443C1">
        <w:rPr>
          <w:rFonts w:cstheme="minorBidi"/>
          <w:bCs/>
          <w:color w:val="000000" w:themeColor="text1"/>
          <w:kern w:val="24"/>
          <w:sz w:val="22"/>
        </w:rPr>
        <w:t>30.40</w:t>
      </w:r>
      <w:r w:rsidRPr="00A443C1">
        <w:rPr>
          <w:rFonts w:cstheme="minorBidi"/>
          <w:bCs/>
          <w:color w:val="000000" w:themeColor="text1"/>
          <w:kern w:val="24"/>
          <w:sz w:val="22"/>
        </w:rPr>
        <w:tab/>
      </w:r>
      <w:r w:rsidRPr="00A443C1">
        <w:rPr>
          <w:rFonts w:cstheme="minorBidi"/>
          <w:bCs/>
          <w:color w:val="000000" w:themeColor="text1"/>
          <w:kern w:val="24"/>
          <w:sz w:val="22"/>
        </w:rPr>
        <w:tab/>
        <w:t>ESCALES I RAMPES EXTERIORS</w:t>
      </w:r>
    </w:p>
    <w:p w14:paraId="7067128B" w14:textId="77777777" w:rsidR="0097420C" w:rsidRPr="00A443C1" w:rsidRDefault="0097420C" w:rsidP="00B0785A">
      <w:pPr>
        <w:pStyle w:val="N2"/>
      </w:pPr>
    </w:p>
    <w:p w14:paraId="5832434D" w14:textId="77777777" w:rsidR="001A2AFB" w:rsidRPr="00A443C1" w:rsidRDefault="001A2AFB" w:rsidP="001A2AFB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CATEGORÍA STAIRS</w:t>
      </w:r>
    </w:p>
    <w:p w14:paraId="1B4CC5E7" w14:textId="77777777" w:rsidR="001A2AFB" w:rsidRPr="00A443C1" w:rsidRDefault="001A2AFB" w:rsidP="001A2AFB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30.40.10.10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GRAONS EXTERIORS</w:t>
      </w:r>
    </w:p>
    <w:p w14:paraId="6B50FC17" w14:textId="77777777" w:rsidR="001A2AFB" w:rsidRPr="00A443C1" w:rsidRDefault="001A2AFB" w:rsidP="001A2AFB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30.40.10.10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RECRESCUT DE GRAONS EXTERIORS</w:t>
      </w:r>
    </w:p>
    <w:p w14:paraId="43BEE3BC" w14:textId="32E60CD2" w:rsidR="0097420C" w:rsidRPr="00A443C1" w:rsidRDefault="0097420C" w:rsidP="00B0785A">
      <w:pPr>
        <w:pStyle w:val="N2"/>
      </w:pPr>
    </w:p>
    <w:p w14:paraId="7133840A" w14:textId="77777777" w:rsidR="0076584C" w:rsidRPr="00A443C1" w:rsidRDefault="0076584C" w:rsidP="00B0785A">
      <w:pPr>
        <w:pStyle w:val="N2"/>
      </w:pPr>
    </w:p>
    <w:p w14:paraId="2912E1AB" w14:textId="77777777" w:rsidR="0076584C" w:rsidRPr="00A443C1" w:rsidRDefault="0076584C" w:rsidP="00B0785A">
      <w:pPr>
        <w:pStyle w:val="N2"/>
      </w:pPr>
    </w:p>
    <w:p w14:paraId="5F05484F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• </w:t>
      </w:r>
      <w:r w:rsidRPr="00A443C1">
        <w:rPr>
          <w:b/>
          <w:color w:val="000000" w:themeColor="text1"/>
          <w:kern w:val="24"/>
          <w:szCs w:val="20"/>
        </w:rPr>
        <w:t>FAMÍLIA DE SISTEMA</w:t>
      </w:r>
      <w:r w:rsidRPr="00A443C1">
        <w:rPr>
          <w:bCs/>
          <w:color w:val="000000" w:themeColor="text1"/>
          <w:kern w:val="24"/>
          <w:szCs w:val="20"/>
        </w:rPr>
        <w:t>: Les famílies de sistema es troben per defecte dins de Revit i no es poden carregar noves famílies, per la qual cosa triem una de les famílies per defecte i la dupliquem i anomenem segons el que estableix el BEP</w:t>
      </w:r>
    </w:p>
    <w:p w14:paraId="68B3EA85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5938D8C4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 incloem els valors que indica el BEP. per exemple implantem el valor per al paràmetre ACAT_l1-CodiGuBIMclass</w:t>
      </w:r>
    </w:p>
    <w:p w14:paraId="74E0B8FB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tipus: Construction, Graphics, materials and finishes, analytical properties i identity data.</w:t>
      </w:r>
    </w:p>
    <w:p w14:paraId="6C2576F5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REPRESENTACIÓ GRÀFICA: en construction Despleguem l'edit assembly i assignem, creem o dupliquem els materials que requerim per fer-ho utilitzem el material browser, finalitzem indicant les característiques de textura i color per a la visualització tant en superfície, fons i secció.</w:t>
      </w:r>
    </w:p>
    <w:p w14:paraId="745185EB" w14:textId="77777777" w:rsidR="00BB0980" w:rsidRPr="00A443C1" w:rsidRDefault="00BB0980" w:rsidP="00BB0980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768B7E61" w14:textId="77777777" w:rsidR="00BB0980" w:rsidRPr="00A443C1" w:rsidRDefault="00BB0980" w:rsidP="00BB0980">
      <w:pPr>
        <w:pStyle w:val="N2"/>
      </w:pPr>
      <w:r w:rsidRPr="00A443C1">
        <w:rPr>
          <w:bCs/>
          <w:color w:val="000000" w:themeColor="text1"/>
          <w:kern w:val="24"/>
          <w:szCs w:val="20"/>
        </w:rPr>
        <w:t>• MODELATGE: seleccionem una de les subeines d'edició a DRAW i modelem.</w:t>
      </w:r>
    </w:p>
    <w:p w14:paraId="0DE0FC08" w14:textId="1A56B220" w:rsidR="0097420C" w:rsidRPr="00A443C1" w:rsidRDefault="0097420C" w:rsidP="00B0785A">
      <w:pPr>
        <w:pStyle w:val="N2"/>
      </w:pPr>
    </w:p>
    <w:p w14:paraId="06762351" w14:textId="671A42A9" w:rsidR="0097420C" w:rsidRPr="00A443C1" w:rsidRDefault="0097420C" w:rsidP="00B0785A">
      <w:pPr>
        <w:pStyle w:val="N2"/>
      </w:pPr>
    </w:p>
    <w:p w14:paraId="0963D62C" w14:textId="5756DE39" w:rsidR="0097420C" w:rsidRDefault="0097420C" w:rsidP="00B0785A">
      <w:pPr>
        <w:pStyle w:val="N2"/>
      </w:pPr>
    </w:p>
    <w:p w14:paraId="29BE588B" w14:textId="77777777" w:rsidR="00095562" w:rsidRDefault="00095562" w:rsidP="00B0785A">
      <w:pPr>
        <w:pStyle w:val="N2"/>
      </w:pPr>
    </w:p>
    <w:p w14:paraId="06579255" w14:textId="77777777" w:rsidR="00095562" w:rsidRDefault="00095562" w:rsidP="00B0785A">
      <w:pPr>
        <w:pStyle w:val="N2"/>
      </w:pPr>
    </w:p>
    <w:p w14:paraId="68958571" w14:textId="77777777" w:rsidR="00095562" w:rsidRDefault="00095562" w:rsidP="00B0785A">
      <w:pPr>
        <w:pStyle w:val="N2"/>
      </w:pPr>
    </w:p>
    <w:p w14:paraId="722E52E9" w14:textId="26AB5A11" w:rsidR="005E0D83" w:rsidRPr="00A443C1" w:rsidRDefault="005E0D83" w:rsidP="00B0785A">
      <w:pPr>
        <w:pStyle w:val="N2"/>
      </w:pPr>
    </w:p>
    <w:p w14:paraId="0A44DCE7" w14:textId="1BA7F044" w:rsidR="005E0D83" w:rsidRPr="00A443C1" w:rsidRDefault="009B3F43" w:rsidP="00B0785A">
      <w:pPr>
        <w:pStyle w:val="N2"/>
      </w:pPr>
      <w:r w:rsidRPr="00A443C1">
        <w:rPr>
          <w:noProof/>
          <w:lang w:val="es-ES" w:eastAsia="es-ES"/>
        </w:rPr>
        <w:lastRenderedPageBreak/>
        <w:drawing>
          <wp:anchor distT="0" distB="0" distL="114300" distR="114300" simplePos="0" relativeHeight="251658326" behindDoc="0" locked="0" layoutInCell="1" allowOverlap="1" wp14:anchorId="29BC0E03" wp14:editId="1A7D8DF7">
            <wp:simplePos x="0" y="0"/>
            <wp:positionH relativeFrom="column">
              <wp:posOffset>2831465</wp:posOffset>
            </wp:positionH>
            <wp:positionV relativeFrom="paragraph">
              <wp:posOffset>2546985</wp:posOffset>
            </wp:positionV>
            <wp:extent cx="3086100" cy="2519680"/>
            <wp:effectExtent l="0" t="0" r="0" b="0"/>
            <wp:wrapSquare wrapText="bothSides"/>
            <wp:docPr id="887778641" name="Imagen 887778641" descr="Imagen que contiene edificio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06ECBC4-E67D-24B1-9ADC-D7B72B3C80A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41" name="Imagen 887778641" descr="Imagen que contiene edificio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06ECBC4-E67D-24B1-9ADC-D7B72B3C80A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324" behindDoc="0" locked="0" layoutInCell="1" allowOverlap="1" wp14:anchorId="1F1A57AE" wp14:editId="4800BB77">
            <wp:simplePos x="0" y="0"/>
            <wp:positionH relativeFrom="column">
              <wp:posOffset>-187960</wp:posOffset>
            </wp:positionH>
            <wp:positionV relativeFrom="paragraph">
              <wp:posOffset>5462270</wp:posOffset>
            </wp:positionV>
            <wp:extent cx="2711450" cy="2272665"/>
            <wp:effectExtent l="0" t="0" r="0" b="0"/>
            <wp:wrapNone/>
            <wp:docPr id="887778639" name="Imagen 887778639" descr="Tabl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6FF45F9-E1AF-C1ED-9AD6-EE6DD68F2F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39" name="Imagen 887778639" descr="Tabl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6FF45F9-E1AF-C1ED-9AD6-EE6DD68F2F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2711450" cy="2272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408" behindDoc="0" locked="0" layoutInCell="1" allowOverlap="1" wp14:anchorId="3FA6075A" wp14:editId="308EE204">
            <wp:simplePos x="0" y="0"/>
            <wp:positionH relativeFrom="column">
              <wp:posOffset>2421255</wp:posOffset>
            </wp:positionH>
            <wp:positionV relativeFrom="paragraph">
              <wp:posOffset>151765</wp:posOffset>
            </wp:positionV>
            <wp:extent cx="3037840" cy="2525395"/>
            <wp:effectExtent l="0" t="0" r="0" b="8255"/>
            <wp:wrapNone/>
            <wp:docPr id="887778638" name="Imagen 887778638" descr="Interfaz de usuario gráfica, Tabl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1487C60-7B2B-045E-B9B4-F62A478CF86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38" name="Imagen 887778638" descr="Interfaz de usuario gráfica, Tabl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1487C60-7B2B-045E-B9B4-F62A478CF86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037840" cy="2525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407" behindDoc="0" locked="0" layoutInCell="1" allowOverlap="1" wp14:anchorId="2FA4FE8E" wp14:editId="66003219">
            <wp:simplePos x="0" y="0"/>
            <wp:positionH relativeFrom="column">
              <wp:posOffset>-110490</wp:posOffset>
            </wp:positionH>
            <wp:positionV relativeFrom="paragraph">
              <wp:posOffset>151765</wp:posOffset>
            </wp:positionV>
            <wp:extent cx="1960245" cy="4992370"/>
            <wp:effectExtent l="19050" t="19050" r="20955" b="17780"/>
            <wp:wrapNone/>
            <wp:docPr id="887778637" name="Imagen 887778637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BC55335-5063-38DF-F88B-E05F09BD5F1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37" name="Imagen 887778637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BC55335-5063-38DF-F88B-E05F09BD5F1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960245" cy="4992370"/>
                    </a:xfrm>
                    <a:prstGeom prst="rect">
                      <a:avLst/>
                    </a:prstGeom>
                    <a:ln w="19050">
                      <a:solidFill>
                        <a:srgbClr val="00B0F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224E1B" w14:textId="4CF0FE3B" w:rsidR="005E0D83" w:rsidRPr="00A443C1" w:rsidRDefault="005E0D83" w:rsidP="00B0785A">
      <w:pPr>
        <w:pStyle w:val="N2"/>
      </w:pPr>
    </w:p>
    <w:p w14:paraId="43D84E80" w14:textId="59DCC324" w:rsidR="005E0D83" w:rsidRPr="00A443C1" w:rsidRDefault="005E0D83" w:rsidP="00B0785A">
      <w:pPr>
        <w:pStyle w:val="N2"/>
      </w:pPr>
    </w:p>
    <w:p w14:paraId="5E388E35" w14:textId="230A0062" w:rsidR="005E0D83" w:rsidRPr="00A443C1" w:rsidRDefault="005E0D83" w:rsidP="00B0785A">
      <w:pPr>
        <w:pStyle w:val="N2"/>
      </w:pPr>
    </w:p>
    <w:p w14:paraId="3930B706" w14:textId="77777777" w:rsidR="005E0D83" w:rsidRPr="00A443C1" w:rsidRDefault="005E0D83" w:rsidP="00B0785A">
      <w:pPr>
        <w:pStyle w:val="N2"/>
      </w:pPr>
    </w:p>
    <w:p w14:paraId="5FD30CE7" w14:textId="77777777" w:rsidR="005E0D83" w:rsidRPr="00A443C1" w:rsidRDefault="005E0D83" w:rsidP="00B0785A">
      <w:pPr>
        <w:pStyle w:val="N2"/>
      </w:pPr>
    </w:p>
    <w:p w14:paraId="130244FC" w14:textId="35907687" w:rsidR="005E0D83" w:rsidRPr="00A443C1" w:rsidRDefault="005E0D83" w:rsidP="00B0785A">
      <w:pPr>
        <w:pStyle w:val="N2"/>
      </w:pPr>
    </w:p>
    <w:p w14:paraId="4E39602A" w14:textId="16FB8F1B" w:rsidR="005E0D83" w:rsidRPr="00A443C1" w:rsidRDefault="005E0D83" w:rsidP="00B0785A">
      <w:pPr>
        <w:pStyle w:val="N2"/>
      </w:pPr>
    </w:p>
    <w:p w14:paraId="2DD7341F" w14:textId="0B367567" w:rsidR="005E0D83" w:rsidRPr="00A443C1" w:rsidRDefault="005E0D83" w:rsidP="00B0785A">
      <w:pPr>
        <w:pStyle w:val="N2"/>
      </w:pPr>
    </w:p>
    <w:p w14:paraId="3046604C" w14:textId="554E3E2A" w:rsidR="005E0D83" w:rsidRPr="00A443C1" w:rsidRDefault="005E0D83" w:rsidP="00B0785A">
      <w:pPr>
        <w:pStyle w:val="N2"/>
      </w:pPr>
    </w:p>
    <w:p w14:paraId="0632EC70" w14:textId="221330CE" w:rsidR="005E0D83" w:rsidRPr="00A443C1" w:rsidRDefault="005E0D83" w:rsidP="00B0785A">
      <w:pPr>
        <w:pStyle w:val="N2"/>
      </w:pPr>
    </w:p>
    <w:p w14:paraId="60D86460" w14:textId="36F16A46" w:rsidR="005E0D83" w:rsidRPr="00A443C1" w:rsidRDefault="005E0D83" w:rsidP="00B0785A">
      <w:pPr>
        <w:pStyle w:val="N2"/>
      </w:pPr>
    </w:p>
    <w:p w14:paraId="680E3E5F" w14:textId="0003A2DA" w:rsidR="005E0D83" w:rsidRPr="00A443C1" w:rsidRDefault="005E0D83" w:rsidP="00B0785A">
      <w:pPr>
        <w:pStyle w:val="N2"/>
      </w:pPr>
    </w:p>
    <w:p w14:paraId="773D3FE9" w14:textId="77777777" w:rsidR="005E0D83" w:rsidRPr="00A443C1" w:rsidRDefault="005E0D83" w:rsidP="00B0785A">
      <w:pPr>
        <w:pStyle w:val="N2"/>
      </w:pPr>
    </w:p>
    <w:p w14:paraId="6CA93515" w14:textId="3A0528AA" w:rsidR="005E0D83" w:rsidRPr="00A443C1" w:rsidRDefault="005E0D83" w:rsidP="00B0785A">
      <w:pPr>
        <w:pStyle w:val="N2"/>
      </w:pPr>
    </w:p>
    <w:p w14:paraId="199E57EE" w14:textId="38389F2C" w:rsidR="005E0D83" w:rsidRPr="00A443C1" w:rsidRDefault="005E0D83" w:rsidP="00B0785A">
      <w:pPr>
        <w:pStyle w:val="N2"/>
      </w:pPr>
    </w:p>
    <w:p w14:paraId="17A1EF67" w14:textId="001F4F92" w:rsidR="005E0D83" w:rsidRPr="00A443C1" w:rsidRDefault="005E0D83" w:rsidP="00B0785A">
      <w:pPr>
        <w:pStyle w:val="N2"/>
      </w:pPr>
    </w:p>
    <w:p w14:paraId="10D6E3AA" w14:textId="3B9BA3B2" w:rsidR="005E0D83" w:rsidRPr="00A443C1" w:rsidRDefault="005E0D83" w:rsidP="00B0785A">
      <w:pPr>
        <w:pStyle w:val="N2"/>
      </w:pPr>
    </w:p>
    <w:p w14:paraId="5F52F38F" w14:textId="02C3C4CD" w:rsidR="005E0D83" w:rsidRPr="00A443C1" w:rsidRDefault="005E0D83" w:rsidP="00B0785A">
      <w:pPr>
        <w:pStyle w:val="N2"/>
      </w:pPr>
    </w:p>
    <w:p w14:paraId="7425D9B6" w14:textId="77777777" w:rsidR="005E0D83" w:rsidRPr="00A443C1" w:rsidRDefault="005E0D83" w:rsidP="00B0785A">
      <w:pPr>
        <w:pStyle w:val="N2"/>
      </w:pPr>
    </w:p>
    <w:p w14:paraId="79423631" w14:textId="14B91D8C" w:rsidR="005E0D83" w:rsidRPr="00A443C1" w:rsidRDefault="009B3F43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25" behindDoc="0" locked="0" layoutInCell="1" allowOverlap="1" wp14:anchorId="03F7272B" wp14:editId="5F249BE5">
            <wp:simplePos x="0" y="0"/>
            <wp:positionH relativeFrom="column">
              <wp:posOffset>2954020</wp:posOffset>
            </wp:positionH>
            <wp:positionV relativeFrom="paragraph">
              <wp:posOffset>28575</wp:posOffset>
            </wp:positionV>
            <wp:extent cx="2733040" cy="2272665"/>
            <wp:effectExtent l="0" t="0" r="0" b="0"/>
            <wp:wrapNone/>
            <wp:docPr id="887778640" name="Imagen 887778640" descr="Tabl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F456A15-653E-1211-4508-BD89E1ACB3B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40" name="Imagen 887778640" descr="Tabl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F456A15-653E-1211-4508-BD89E1ACB3B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2733040" cy="2272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CBF398" w14:textId="79AE6794" w:rsidR="005E0D83" w:rsidRPr="00A443C1" w:rsidRDefault="005E0D83" w:rsidP="00B0785A">
      <w:pPr>
        <w:pStyle w:val="N2"/>
      </w:pPr>
    </w:p>
    <w:p w14:paraId="3840AD27" w14:textId="3A28AE1B" w:rsidR="005E0D83" w:rsidRPr="00A443C1" w:rsidRDefault="005E0D83" w:rsidP="00B0785A">
      <w:pPr>
        <w:pStyle w:val="N2"/>
      </w:pPr>
    </w:p>
    <w:p w14:paraId="31B100D6" w14:textId="290215EF" w:rsidR="005E0D83" w:rsidRPr="00A443C1" w:rsidRDefault="005E0D83" w:rsidP="00B0785A">
      <w:pPr>
        <w:pStyle w:val="N2"/>
      </w:pPr>
    </w:p>
    <w:p w14:paraId="52FCAB15" w14:textId="5338D09F" w:rsidR="005E0D83" w:rsidRPr="00A443C1" w:rsidRDefault="005E0D83" w:rsidP="00B0785A">
      <w:pPr>
        <w:pStyle w:val="N2"/>
      </w:pPr>
    </w:p>
    <w:p w14:paraId="1633413C" w14:textId="2ED5C952" w:rsidR="005E0D83" w:rsidRPr="00A443C1" w:rsidRDefault="005E0D83" w:rsidP="00B0785A">
      <w:pPr>
        <w:pStyle w:val="N2"/>
      </w:pPr>
    </w:p>
    <w:p w14:paraId="71DDBE0B" w14:textId="34085600" w:rsidR="005E0D83" w:rsidRPr="00A443C1" w:rsidRDefault="005E0D83" w:rsidP="00B0785A">
      <w:pPr>
        <w:pStyle w:val="N2"/>
      </w:pPr>
    </w:p>
    <w:p w14:paraId="77D01046" w14:textId="7D758917" w:rsidR="005E0D83" w:rsidRPr="00A443C1" w:rsidRDefault="005E0D83" w:rsidP="00B0785A">
      <w:pPr>
        <w:pStyle w:val="N2"/>
      </w:pPr>
    </w:p>
    <w:p w14:paraId="141F0FDA" w14:textId="73521C80" w:rsidR="009764D9" w:rsidRPr="00A443C1" w:rsidRDefault="009764D9" w:rsidP="009764D9">
      <w:pPr>
        <w:rPr>
          <w:rFonts w:cstheme="minorBidi"/>
          <w:bCs/>
          <w:color w:val="000000" w:themeColor="text1"/>
          <w:kern w:val="24"/>
          <w:sz w:val="22"/>
        </w:rPr>
      </w:pPr>
      <w:r w:rsidRPr="00A443C1">
        <w:rPr>
          <w:rFonts w:cstheme="minorBidi"/>
          <w:bCs/>
          <w:color w:val="000000" w:themeColor="text1"/>
          <w:kern w:val="24"/>
          <w:sz w:val="22"/>
        </w:rPr>
        <w:t>40</w:t>
      </w:r>
      <w:r w:rsidRPr="00A443C1">
        <w:rPr>
          <w:rFonts w:cstheme="minorBidi"/>
          <w:bCs/>
          <w:color w:val="000000" w:themeColor="text1"/>
          <w:kern w:val="24"/>
          <w:sz w:val="22"/>
        </w:rPr>
        <w:tab/>
      </w:r>
      <w:r w:rsidRPr="00A443C1">
        <w:rPr>
          <w:rFonts w:cstheme="minorBidi"/>
          <w:bCs/>
          <w:color w:val="000000" w:themeColor="text1"/>
          <w:kern w:val="24"/>
          <w:sz w:val="22"/>
        </w:rPr>
        <w:tab/>
        <w:t>SISTEMES DE COMPARTIMENTACIÓ I D'ACABATS INTERIORS</w:t>
      </w:r>
    </w:p>
    <w:p w14:paraId="04E27846" w14:textId="1787591E" w:rsidR="005E0D83" w:rsidRPr="00BB0980" w:rsidRDefault="009764D9" w:rsidP="00BB0980">
      <w:pPr>
        <w:rPr>
          <w:rFonts w:cstheme="minorBidi"/>
          <w:bCs/>
          <w:color w:val="000000" w:themeColor="text1"/>
          <w:kern w:val="24"/>
          <w:sz w:val="22"/>
        </w:rPr>
      </w:pPr>
      <w:r w:rsidRPr="00A443C1">
        <w:rPr>
          <w:rFonts w:cstheme="minorBidi"/>
          <w:bCs/>
          <w:color w:val="000000" w:themeColor="text1"/>
          <w:kern w:val="24"/>
          <w:sz w:val="22"/>
        </w:rPr>
        <w:lastRenderedPageBreak/>
        <w:t>40.10</w:t>
      </w:r>
      <w:r w:rsidRPr="00A443C1">
        <w:rPr>
          <w:rFonts w:cstheme="minorBidi"/>
          <w:bCs/>
          <w:color w:val="000000" w:themeColor="text1"/>
          <w:kern w:val="24"/>
          <w:sz w:val="22"/>
        </w:rPr>
        <w:tab/>
      </w:r>
      <w:r w:rsidRPr="00A443C1">
        <w:rPr>
          <w:rFonts w:cstheme="minorBidi"/>
          <w:bCs/>
          <w:color w:val="000000" w:themeColor="text1"/>
          <w:kern w:val="24"/>
          <w:sz w:val="22"/>
        </w:rPr>
        <w:tab/>
        <w:t xml:space="preserve">COMPARTIMENTACIÓ I ACABATS INTERIORS VERTICALS </w:t>
      </w:r>
    </w:p>
    <w:p w14:paraId="1EE00F38" w14:textId="77777777" w:rsidR="00510CD9" w:rsidRPr="00A443C1" w:rsidRDefault="00510CD9" w:rsidP="00510CD9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CATEGORÍA WALLS</w:t>
      </w:r>
    </w:p>
    <w:p w14:paraId="14B49131" w14:textId="77777777" w:rsidR="00510CD9" w:rsidRPr="00A443C1" w:rsidRDefault="00510CD9" w:rsidP="00510CD9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40.10.10.10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ENVANS</w:t>
      </w:r>
    </w:p>
    <w:p w14:paraId="6E32C0F7" w14:textId="77777777" w:rsidR="00510CD9" w:rsidRPr="00A443C1" w:rsidRDefault="00510CD9" w:rsidP="00510CD9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40.10.10.30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EXTRADOSSATS</w:t>
      </w:r>
    </w:p>
    <w:p w14:paraId="2C21BE77" w14:textId="77777777" w:rsidR="00510CD9" w:rsidRPr="00A443C1" w:rsidRDefault="00510CD9" w:rsidP="00510CD9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40.10.10.50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PROTECCIONS INTERIORS</w:t>
      </w:r>
    </w:p>
    <w:p w14:paraId="2594A317" w14:textId="77777777" w:rsidR="00510CD9" w:rsidRPr="00A443C1" w:rsidRDefault="00510CD9" w:rsidP="00510CD9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40.10.20.10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REVESTIMENTS DISCONTINUS</w:t>
      </w:r>
    </w:p>
    <w:p w14:paraId="52416440" w14:textId="77777777" w:rsidR="00510CD9" w:rsidRPr="00A443C1" w:rsidRDefault="00510CD9" w:rsidP="00510CD9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40.10.20.20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REVESTIMENTS CONTINUS</w:t>
      </w:r>
    </w:p>
    <w:p w14:paraId="31AFBC40" w14:textId="77777777" w:rsidR="00510CD9" w:rsidRPr="00A443C1" w:rsidRDefault="00510CD9" w:rsidP="00510CD9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 xml:space="preserve">40.10.20.30 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REMATS INTERIORS</w:t>
      </w:r>
    </w:p>
    <w:p w14:paraId="3DD5A44A" w14:textId="77777777" w:rsidR="00510CD9" w:rsidRPr="00A443C1" w:rsidRDefault="00510CD9" w:rsidP="00510CD9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 xml:space="preserve">40.10.20.40 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PINTURES I VINILS</w:t>
      </w:r>
    </w:p>
    <w:p w14:paraId="71E13F7D" w14:textId="77777777" w:rsidR="00BB0980" w:rsidRPr="00A443C1" w:rsidRDefault="00BB0980" w:rsidP="00BB0980">
      <w:pPr>
        <w:pStyle w:val="N2"/>
        <w:numPr>
          <w:ilvl w:val="0"/>
          <w:numId w:val="21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• </w:t>
      </w:r>
      <w:r w:rsidRPr="00A443C1">
        <w:rPr>
          <w:b/>
          <w:color w:val="000000" w:themeColor="text1"/>
          <w:kern w:val="24"/>
          <w:szCs w:val="20"/>
        </w:rPr>
        <w:t>FAMÍLIA DE SISTEMA</w:t>
      </w:r>
      <w:r w:rsidRPr="00A443C1">
        <w:rPr>
          <w:bCs/>
          <w:color w:val="000000" w:themeColor="text1"/>
          <w:kern w:val="24"/>
          <w:szCs w:val="20"/>
        </w:rPr>
        <w:t>: Les famílies de sistema es troben per defecte dins de Revit i no es poden carregar noves famílies, per la qual cosa triem una de les famílies per defecte i la dupliquem i anomenem segons el que estableix el BEP</w:t>
      </w:r>
    </w:p>
    <w:p w14:paraId="694D85E2" w14:textId="77777777" w:rsidR="00BB0980" w:rsidRPr="00A443C1" w:rsidRDefault="00BB0980" w:rsidP="00BB0980">
      <w:pPr>
        <w:pStyle w:val="N2"/>
        <w:numPr>
          <w:ilvl w:val="0"/>
          <w:numId w:val="21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5E162975" w14:textId="77777777" w:rsidR="00BB0980" w:rsidRPr="00A443C1" w:rsidRDefault="00BB0980" w:rsidP="00BB0980">
      <w:pPr>
        <w:pStyle w:val="N2"/>
        <w:numPr>
          <w:ilvl w:val="0"/>
          <w:numId w:val="21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 incloem els valors que indica el BEP. per exemple implantem el valor per al paràmetre ACAT_l1-CodiGuBIMclass</w:t>
      </w:r>
    </w:p>
    <w:p w14:paraId="13415F19" w14:textId="77777777" w:rsidR="00BB0980" w:rsidRPr="00A443C1" w:rsidRDefault="00BB0980" w:rsidP="00BB0980">
      <w:pPr>
        <w:pStyle w:val="N2"/>
        <w:numPr>
          <w:ilvl w:val="0"/>
          <w:numId w:val="21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tipus: Construction, Graphics, materials and finishes, analytical properties i identity data.</w:t>
      </w:r>
    </w:p>
    <w:p w14:paraId="4DEA03A5" w14:textId="77777777" w:rsidR="00BB0980" w:rsidRPr="00A443C1" w:rsidRDefault="00BB0980" w:rsidP="00BB0980">
      <w:pPr>
        <w:pStyle w:val="N2"/>
        <w:numPr>
          <w:ilvl w:val="0"/>
          <w:numId w:val="21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REPRESENTACIÓ GRÀFICA: en construction Despleguem l'edit assembly i assignem, creem o dupliquem els materials que requerim per fer-ho utilitzem el material browser, finalitzem indicant les característiques de textura i color per a la visualització tant en superfície, fons i secció.</w:t>
      </w:r>
    </w:p>
    <w:p w14:paraId="259AA84F" w14:textId="77777777" w:rsidR="00BB0980" w:rsidRPr="00A443C1" w:rsidRDefault="00BB0980" w:rsidP="00BB0980">
      <w:pPr>
        <w:pStyle w:val="N2"/>
        <w:numPr>
          <w:ilvl w:val="0"/>
          <w:numId w:val="21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3937B099" w14:textId="77777777" w:rsidR="00BB0980" w:rsidRPr="00A443C1" w:rsidRDefault="00BB0980" w:rsidP="00BB0980">
      <w:pPr>
        <w:pStyle w:val="N2"/>
        <w:numPr>
          <w:ilvl w:val="0"/>
          <w:numId w:val="21"/>
        </w:numPr>
      </w:pPr>
      <w:r w:rsidRPr="00A443C1">
        <w:rPr>
          <w:bCs/>
          <w:color w:val="000000" w:themeColor="text1"/>
          <w:kern w:val="24"/>
          <w:szCs w:val="20"/>
        </w:rPr>
        <w:t>• MODELATGE: seleccionem una de les subeines d'edició a DRAW i modelem.</w:t>
      </w:r>
    </w:p>
    <w:p w14:paraId="310797E3" w14:textId="77777777" w:rsidR="00F5499D" w:rsidRPr="00A443C1" w:rsidRDefault="00F5499D" w:rsidP="00281D19">
      <w:pPr>
        <w:pStyle w:val="Prrafodelista"/>
        <w:numPr>
          <w:ilvl w:val="0"/>
          <w:numId w:val="21"/>
        </w:numPr>
        <w:spacing w:after="0" w:line="256" w:lineRule="auto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MODELADO: seleccionamos una de las sub-herramientas de edición en DRAW y modelamos. Utilizando las rejillas, nube de puntos, plnos DWG, etc.</w:t>
      </w:r>
    </w:p>
    <w:p w14:paraId="731EA9B8" w14:textId="3EE64398" w:rsidR="005E0D83" w:rsidRDefault="005E0D83" w:rsidP="00B0785A">
      <w:pPr>
        <w:pStyle w:val="N2"/>
      </w:pPr>
    </w:p>
    <w:p w14:paraId="68FD7CBA" w14:textId="77777777" w:rsidR="00D40A6B" w:rsidRDefault="00D40A6B" w:rsidP="00B0785A">
      <w:pPr>
        <w:pStyle w:val="N2"/>
      </w:pPr>
    </w:p>
    <w:p w14:paraId="20210525" w14:textId="77777777" w:rsidR="00095562" w:rsidRDefault="00095562" w:rsidP="00B0785A">
      <w:pPr>
        <w:pStyle w:val="N2"/>
      </w:pPr>
    </w:p>
    <w:p w14:paraId="2DCF1563" w14:textId="77777777" w:rsidR="00095562" w:rsidRDefault="00095562" w:rsidP="00B0785A">
      <w:pPr>
        <w:pStyle w:val="N2"/>
      </w:pPr>
    </w:p>
    <w:p w14:paraId="1D548EC8" w14:textId="77777777" w:rsidR="00D40A6B" w:rsidRDefault="00D40A6B" w:rsidP="00B0785A">
      <w:pPr>
        <w:pStyle w:val="N2"/>
      </w:pPr>
    </w:p>
    <w:p w14:paraId="28482544" w14:textId="71FDD263" w:rsidR="005E0D83" w:rsidRPr="00A443C1" w:rsidRDefault="009B3F43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09" behindDoc="0" locked="0" layoutInCell="1" allowOverlap="1" wp14:anchorId="4570C772" wp14:editId="748193BC">
            <wp:simplePos x="0" y="0"/>
            <wp:positionH relativeFrom="column">
              <wp:posOffset>-386080</wp:posOffset>
            </wp:positionH>
            <wp:positionV relativeFrom="paragraph">
              <wp:posOffset>317500</wp:posOffset>
            </wp:positionV>
            <wp:extent cx="1209675" cy="3018155"/>
            <wp:effectExtent l="19050" t="19050" r="9525" b="10795"/>
            <wp:wrapNone/>
            <wp:docPr id="887778645" name="Imagen 887778645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136BA2A-6EFA-8A8A-58D2-7BAD4AA0EF5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45" name="Imagen 887778645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136BA2A-6EFA-8A8A-58D2-7BAD4AA0EF5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3018155"/>
                    </a:xfrm>
                    <a:prstGeom prst="rect">
                      <a:avLst/>
                    </a:prstGeom>
                    <a:ln w="19050">
                      <a:solidFill>
                        <a:srgbClr val="00B0F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410" behindDoc="0" locked="0" layoutInCell="1" allowOverlap="1" wp14:anchorId="28633BBA" wp14:editId="2A0D7CCC">
            <wp:simplePos x="0" y="0"/>
            <wp:positionH relativeFrom="column">
              <wp:posOffset>1412875</wp:posOffset>
            </wp:positionH>
            <wp:positionV relativeFrom="paragraph">
              <wp:posOffset>256540</wp:posOffset>
            </wp:positionV>
            <wp:extent cx="4621530" cy="3044825"/>
            <wp:effectExtent l="0" t="0" r="7620" b="3175"/>
            <wp:wrapNone/>
            <wp:docPr id="887778646" name="Imagen 887778646" descr="Interfaz de usuario gráfic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143D6A9-C4C0-EED4-1378-0553A548E9F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46" name="Imagen 887778646" descr="Interfaz de usuario gráfic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143D6A9-C4C0-EED4-1378-0553A548E9F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4621530" cy="3044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327" behindDoc="0" locked="0" layoutInCell="1" allowOverlap="1" wp14:anchorId="7E359F96" wp14:editId="5DBBF42D">
            <wp:simplePos x="0" y="0"/>
            <wp:positionH relativeFrom="column">
              <wp:posOffset>-476885</wp:posOffset>
            </wp:positionH>
            <wp:positionV relativeFrom="paragraph">
              <wp:posOffset>3361690</wp:posOffset>
            </wp:positionV>
            <wp:extent cx="3763010" cy="2470150"/>
            <wp:effectExtent l="0" t="0" r="8890" b="6350"/>
            <wp:wrapNone/>
            <wp:docPr id="887778647" name="Imagen 887778647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CFA5D03-1DCC-2AF1-150A-83F3973588D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47" name="Imagen 887778647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CFA5D03-1DCC-2AF1-150A-83F3973588D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3763010" cy="2470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435" behindDoc="0" locked="0" layoutInCell="1" allowOverlap="1" wp14:anchorId="08D4F33D" wp14:editId="27C832DB">
            <wp:simplePos x="0" y="0"/>
            <wp:positionH relativeFrom="column">
              <wp:posOffset>2331720</wp:posOffset>
            </wp:positionH>
            <wp:positionV relativeFrom="paragraph">
              <wp:posOffset>5339080</wp:posOffset>
            </wp:positionV>
            <wp:extent cx="3663315" cy="2470150"/>
            <wp:effectExtent l="0" t="0" r="0" b="6350"/>
            <wp:wrapNone/>
            <wp:docPr id="887778648" name="Imagen 887778648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9313024-C9AF-FC8C-6EF8-5D2CD88FE68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48" name="Imagen 887778648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9313024-C9AF-FC8C-6EF8-5D2CD88FE68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3663315" cy="2470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5D32E9" w14:textId="269D29DD" w:rsidR="005E0D83" w:rsidRPr="00A443C1" w:rsidRDefault="005E0D83" w:rsidP="00B0785A">
      <w:pPr>
        <w:pStyle w:val="N2"/>
      </w:pPr>
    </w:p>
    <w:p w14:paraId="4B46080D" w14:textId="35E2FBD0" w:rsidR="005E0D83" w:rsidRPr="00A443C1" w:rsidRDefault="005E0D83" w:rsidP="00F5499D">
      <w:pPr>
        <w:pStyle w:val="N2"/>
        <w:ind w:left="0"/>
      </w:pPr>
    </w:p>
    <w:p w14:paraId="66D733AF" w14:textId="1A7A5BC8" w:rsidR="005E0D83" w:rsidRPr="00A443C1" w:rsidRDefault="005E0D83" w:rsidP="00B0785A">
      <w:pPr>
        <w:pStyle w:val="N2"/>
      </w:pPr>
    </w:p>
    <w:p w14:paraId="7200C334" w14:textId="70EECB74" w:rsidR="005E0D83" w:rsidRPr="00A443C1" w:rsidRDefault="005E0D83" w:rsidP="00B0785A">
      <w:pPr>
        <w:pStyle w:val="N2"/>
      </w:pPr>
    </w:p>
    <w:p w14:paraId="148A4456" w14:textId="3221ABF3" w:rsidR="005E0D83" w:rsidRPr="00A443C1" w:rsidRDefault="005E0D83" w:rsidP="00B0785A">
      <w:pPr>
        <w:pStyle w:val="N2"/>
      </w:pPr>
    </w:p>
    <w:p w14:paraId="71B627ED" w14:textId="77777777" w:rsidR="00766D5E" w:rsidRPr="00A443C1" w:rsidRDefault="00766D5E" w:rsidP="00B0785A">
      <w:pPr>
        <w:pStyle w:val="N2"/>
      </w:pPr>
    </w:p>
    <w:p w14:paraId="090946C7" w14:textId="77777777" w:rsidR="00766D5E" w:rsidRPr="00A443C1" w:rsidRDefault="00766D5E" w:rsidP="00B0785A">
      <w:pPr>
        <w:pStyle w:val="N2"/>
      </w:pPr>
    </w:p>
    <w:p w14:paraId="7530D426" w14:textId="77777777" w:rsidR="00766D5E" w:rsidRPr="00A443C1" w:rsidRDefault="00766D5E" w:rsidP="00B0785A">
      <w:pPr>
        <w:pStyle w:val="N2"/>
      </w:pPr>
    </w:p>
    <w:p w14:paraId="70DF5656" w14:textId="77777777" w:rsidR="00766D5E" w:rsidRPr="00A443C1" w:rsidRDefault="00766D5E" w:rsidP="00B0785A">
      <w:pPr>
        <w:pStyle w:val="N2"/>
      </w:pPr>
    </w:p>
    <w:p w14:paraId="7515FAEB" w14:textId="77777777" w:rsidR="00766D5E" w:rsidRPr="00A443C1" w:rsidRDefault="00766D5E" w:rsidP="00B0785A">
      <w:pPr>
        <w:pStyle w:val="N2"/>
      </w:pPr>
    </w:p>
    <w:p w14:paraId="5214392E" w14:textId="77777777" w:rsidR="00766D5E" w:rsidRPr="00A443C1" w:rsidRDefault="00766D5E" w:rsidP="00B0785A">
      <w:pPr>
        <w:pStyle w:val="N2"/>
      </w:pPr>
    </w:p>
    <w:p w14:paraId="47664F29" w14:textId="77777777" w:rsidR="00766D5E" w:rsidRPr="00A443C1" w:rsidRDefault="00766D5E" w:rsidP="00B0785A">
      <w:pPr>
        <w:pStyle w:val="N2"/>
      </w:pPr>
    </w:p>
    <w:p w14:paraId="4BD7860E" w14:textId="3D040814" w:rsidR="00766D5E" w:rsidRPr="00A443C1" w:rsidRDefault="00766D5E" w:rsidP="00B0785A">
      <w:pPr>
        <w:pStyle w:val="N2"/>
      </w:pPr>
    </w:p>
    <w:p w14:paraId="4B267BFA" w14:textId="21D0E6DB" w:rsidR="00766D5E" w:rsidRPr="00A443C1" w:rsidRDefault="00766D5E" w:rsidP="00B0785A">
      <w:pPr>
        <w:pStyle w:val="N2"/>
      </w:pPr>
    </w:p>
    <w:p w14:paraId="24277E80" w14:textId="4366BA56" w:rsidR="00766D5E" w:rsidRPr="00A443C1" w:rsidRDefault="00766D5E" w:rsidP="00B0785A">
      <w:pPr>
        <w:pStyle w:val="N2"/>
      </w:pPr>
    </w:p>
    <w:p w14:paraId="3E6E70E8" w14:textId="3F0644A6" w:rsidR="00766D5E" w:rsidRPr="00A443C1" w:rsidRDefault="00766D5E" w:rsidP="00B0785A">
      <w:pPr>
        <w:pStyle w:val="N2"/>
      </w:pPr>
    </w:p>
    <w:p w14:paraId="294C178A" w14:textId="5930D0C9" w:rsidR="00766D5E" w:rsidRPr="00A443C1" w:rsidRDefault="00766D5E" w:rsidP="00B0785A">
      <w:pPr>
        <w:pStyle w:val="N2"/>
      </w:pPr>
    </w:p>
    <w:p w14:paraId="31F84994" w14:textId="558658FE" w:rsidR="00766D5E" w:rsidRPr="00A443C1" w:rsidRDefault="00766D5E" w:rsidP="00B0785A">
      <w:pPr>
        <w:pStyle w:val="N2"/>
      </w:pPr>
    </w:p>
    <w:p w14:paraId="2BA99D61" w14:textId="58DB4081" w:rsidR="00766D5E" w:rsidRPr="00A443C1" w:rsidRDefault="00766D5E" w:rsidP="00B0785A">
      <w:pPr>
        <w:pStyle w:val="N2"/>
      </w:pPr>
    </w:p>
    <w:p w14:paraId="2412C342" w14:textId="6CF4BA67" w:rsidR="00766D5E" w:rsidRPr="00A443C1" w:rsidRDefault="00766D5E" w:rsidP="00B0785A">
      <w:pPr>
        <w:pStyle w:val="N2"/>
      </w:pPr>
    </w:p>
    <w:p w14:paraId="770A62D3" w14:textId="0AC8F917" w:rsidR="00766D5E" w:rsidRPr="00A443C1" w:rsidRDefault="00766D5E" w:rsidP="00B0785A">
      <w:pPr>
        <w:pStyle w:val="N2"/>
      </w:pPr>
    </w:p>
    <w:p w14:paraId="5A6BEEE4" w14:textId="6C6DCE7E" w:rsidR="00766D5E" w:rsidRPr="00A443C1" w:rsidRDefault="00766D5E" w:rsidP="00B0785A">
      <w:pPr>
        <w:pStyle w:val="N2"/>
      </w:pPr>
    </w:p>
    <w:p w14:paraId="3474ED3C" w14:textId="10F7236F" w:rsidR="00766D5E" w:rsidRPr="00A443C1" w:rsidRDefault="00766D5E" w:rsidP="00B0785A">
      <w:pPr>
        <w:pStyle w:val="N2"/>
      </w:pPr>
    </w:p>
    <w:p w14:paraId="04CE3A03" w14:textId="4A16F77C" w:rsidR="00766D5E" w:rsidRPr="00A443C1" w:rsidRDefault="00766D5E" w:rsidP="00B0785A">
      <w:pPr>
        <w:pStyle w:val="N2"/>
      </w:pPr>
    </w:p>
    <w:p w14:paraId="30985559" w14:textId="77777777" w:rsidR="00766D5E" w:rsidRPr="00A443C1" w:rsidRDefault="00766D5E" w:rsidP="00B0785A">
      <w:pPr>
        <w:pStyle w:val="N2"/>
      </w:pPr>
    </w:p>
    <w:p w14:paraId="5D60B5B1" w14:textId="77777777" w:rsidR="00766D5E" w:rsidRPr="00A443C1" w:rsidRDefault="00766D5E" w:rsidP="00B0785A">
      <w:pPr>
        <w:pStyle w:val="N2"/>
      </w:pPr>
    </w:p>
    <w:p w14:paraId="169BC0CC" w14:textId="77777777" w:rsidR="00766D5E" w:rsidRPr="00A443C1" w:rsidRDefault="00766D5E" w:rsidP="00B0785A">
      <w:pPr>
        <w:pStyle w:val="N2"/>
      </w:pPr>
    </w:p>
    <w:p w14:paraId="181C1884" w14:textId="77777777" w:rsidR="002562AB" w:rsidRPr="00A443C1" w:rsidRDefault="002562AB" w:rsidP="002562AB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lastRenderedPageBreak/>
        <w:t>CATEGORÍA DOORS</w:t>
      </w:r>
    </w:p>
    <w:p w14:paraId="08E54ABC" w14:textId="77777777" w:rsidR="002562AB" w:rsidRPr="00A443C1" w:rsidRDefault="002562AB" w:rsidP="002562AB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40.10.10.20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MAMPARES</w:t>
      </w:r>
    </w:p>
    <w:p w14:paraId="5F70CC69" w14:textId="77777777" w:rsidR="002562AB" w:rsidRPr="00A443C1" w:rsidRDefault="002562AB" w:rsidP="002562AB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40.10.10.30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FUSTERIA INTERIOR</w:t>
      </w:r>
    </w:p>
    <w:p w14:paraId="0152534F" w14:textId="77777777" w:rsidR="009B03E0" w:rsidRPr="00A443C1" w:rsidRDefault="009B03E0" w:rsidP="009B03E0">
      <w:pPr>
        <w:pStyle w:val="N2"/>
        <w:ind w:left="720"/>
        <w:rPr>
          <w:b/>
          <w:color w:val="000000" w:themeColor="text1"/>
          <w:kern w:val="24"/>
          <w:szCs w:val="20"/>
        </w:rPr>
      </w:pPr>
      <w:r w:rsidRPr="00A443C1">
        <w:rPr>
          <w:b/>
          <w:color w:val="000000" w:themeColor="text1"/>
          <w:kern w:val="24"/>
          <w:szCs w:val="20"/>
        </w:rPr>
        <w:t>FAMÍLIA CARGABLE: es presenten 3 casos,</w:t>
      </w:r>
    </w:p>
    <w:p w14:paraId="4E529C2F" w14:textId="77777777" w:rsidR="009B03E0" w:rsidRPr="00A443C1" w:rsidRDefault="009B03E0" w:rsidP="009B03E0">
      <w:pPr>
        <w:pStyle w:val="N2"/>
        <w:ind w:left="720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es dupliquen les famílies que porta Revit per defecte a l'arbre de famílies, segons els requeriments.</w:t>
      </w:r>
    </w:p>
    <w:p w14:paraId="523EA53F" w14:textId="77777777" w:rsidR="009B03E0" w:rsidRPr="00A443C1" w:rsidRDefault="009B03E0" w:rsidP="009B03E0">
      <w:pPr>
        <w:pStyle w:val="N2"/>
        <w:ind w:left="720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es carreguen les famílies que Revit té a les carpetes externes, segons els requeriments.</w:t>
      </w:r>
    </w:p>
    <w:p w14:paraId="48564F0F" w14:textId="77777777" w:rsidR="009B03E0" w:rsidRPr="00A443C1" w:rsidRDefault="009B03E0" w:rsidP="009B03E0">
      <w:pPr>
        <w:pStyle w:val="N2"/>
        <w:ind w:left="720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Es modela una família nova utilitzant la plantilla de biga estructural mètrica.</w:t>
      </w:r>
    </w:p>
    <w:p w14:paraId="3223BEE1" w14:textId="77777777" w:rsidR="009B03E0" w:rsidRPr="00A443C1" w:rsidRDefault="009B03E0" w:rsidP="009B03E0">
      <w:pPr>
        <w:pStyle w:val="N2"/>
        <w:ind w:left="720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205E7BB5" w14:textId="77777777" w:rsidR="009B03E0" w:rsidRPr="00A443C1" w:rsidRDefault="009B03E0" w:rsidP="00281D19">
      <w:pPr>
        <w:pStyle w:val="N2"/>
        <w:numPr>
          <w:ilvl w:val="0"/>
          <w:numId w:val="16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 EDICIÓ A NIVELL D'EXEMPLAR PROPERTIES: ens oferirà les possibilitats d'edició o restricció a nivell d'exemplar.</w:t>
      </w:r>
    </w:p>
    <w:p w14:paraId="63BC8A8B" w14:textId="77777777" w:rsidR="009B03E0" w:rsidRPr="00A443C1" w:rsidRDefault="009B03E0" w:rsidP="00281D19">
      <w:pPr>
        <w:pStyle w:val="N2"/>
        <w:numPr>
          <w:ilvl w:val="0"/>
          <w:numId w:val="16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 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531BF4C0" w14:textId="77777777" w:rsidR="009B03E0" w:rsidRPr="00A443C1" w:rsidRDefault="009B03E0" w:rsidP="00281D19">
      <w:pPr>
        <w:pStyle w:val="N2"/>
        <w:numPr>
          <w:ilvl w:val="0"/>
          <w:numId w:val="16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SISTEMA DE CLASSIFICACIÓ A NIVELL D'EXEMPLAR PROPERTIES: a PROPERTIES\IDENTITY DATA revisem per confirmar si disposem dels paràmetres de classificació, si no disposem, els creem o els carreguem, a continuació incloem els valors que indica el BEP. per exemple implantem el valor per al paràmetre ACAT_l1-CodiGuBIMclass</w:t>
      </w:r>
    </w:p>
    <w:p w14:paraId="7289460F" w14:textId="77777777" w:rsidR="009B03E0" w:rsidRPr="00A443C1" w:rsidRDefault="009B03E0" w:rsidP="00281D19">
      <w:pPr>
        <w:pStyle w:val="N2"/>
        <w:numPr>
          <w:ilvl w:val="0"/>
          <w:numId w:val="16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EDICIÓ A NIVELL DE TIPUS “TYPE PROPERTIES”: disposem de 3 nivells per a l'edició o restricció del tipus: Structural, Dimensions i Identity data</w:t>
      </w:r>
    </w:p>
    <w:p w14:paraId="1751A543" w14:textId="77777777" w:rsidR="009B03E0" w:rsidRPr="00A443C1" w:rsidRDefault="009B03E0" w:rsidP="00281D19">
      <w:pPr>
        <w:pStyle w:val="N2"/>
        <w:numPr>
          <w:ilvl w:val="0"/>
          <w:numId w:val="16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323DBFE7" w14:textId="77777777" w:rsidR="009B03E0" w:rsidRPr="00A443C1" w:rsidRDefault="009B03E0" w:rsidP="009B03E0">
      <w:pPr>
        <w:spacing w:after="0" w:line="240" w:lineRule="auto"/>
        <w:contextualSpacing/>
        <w:jc w:val="both"/>
        <w:rPr>
          <w:bCs/>
          <w:color w:val="000000" w:themeColor="text1"/>
          <w:kern w:val="24"/>
          <w:szCs w:val="20"/>
        </w:rPr>
      </w:pPr>
    </w:p>
    <w:p w14:paraId="05F7BC1D" w14:textId="77777777" w:rsidR="009B03E0" w:rsidRPr="00A443C1" w:rsidRDefault="009B03E0" w:rsidP="009B03E0">
      <w:pPr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MODELATGE: es defineixen 2 escenaris:</w:t>
      </w:r>
    </w:p>
    <w:p w14:paraId="7367468C" w14:textId="77777777" w:rsidR="00A443C1" w:rsidRPr="00A443C1" w:rsidRDefault="00A443C1" w:rsidP="00A443C1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o Modelar els elements utilitzant els tancaments on s'allotgessin</w:t>
      </w:r>
    </w:p>
    <w:p w14:paraId="3D14FCDA" w14:textId="5C0A66BD" w:rsidR="00766D5E" w:rsidRPr="00A443C1" w:rsidRDefault="00A443C1" w:rsidP="00A443C1">
      <w:pPr>
        <w:pStyle w:val="N2"/>
      </w:pPr>
      <w:r w:rsidRPr="00A443C1">
        <w:rPr>
          <w:bCs/>
          <w:color w:val="000000" w:themeColor="text1"/>
          <w:kern w:val="24"/>
          <w:szCs w:val="20"/>
        </w:rPr>
        <w:t>o Modelar utilitzant informació aprovada pels responsables com a núvol de punts, plànols DWG, etc</w:t>
      </w:r>
    </w:p>
    <w:p w14:paraId="3528C8F1" w14:textId="585196F3" w:rsidR="00766D5E" w:rsidRDefault="00766D5E" w:rsidP="00B0785A">
      <w:pPr>
        <w:pStyle w:val="N2"/>
      </w:pPr>
    </w:p>
    <w:p w14:paraId="400FEA5D" w14:textId="77777777" w:rsidR="00651945" w:rsidRDefault="00651945" w:rsidP="00B0785A">
      <w:pPr>
        <w:pStyle w:val="N2"/>
      </w:pPr>
    </w:p>
    <w:p w14:paraId="0D4789B6" w14:textId="77777777" w:rsidR="00651945" w:rsidRDefault="00651945" w:rsidP="00B0785A">
      <w:pPr>
        <w:pStyle w:val="N2"/>
      </w:pPr>
    </w:p>
    <w:p w14:paraId="59FD5543" w14:textId="77777777" w:rsidR="00651945" w:rsidRDefault="00651945" w:rsidP="00B0785A">
      <w:pPr>
        <w:pStyle w:val="N2"/>
      </w:pPr>
    </w:p>
    <w:p w14:paraId="762F817D" w14:textId="77777777" w:rsidR="00651945" w:rsidRDefault="00651945" w:rsidP="00B0785A">
      <w:pPr>
        <w:pStyle w:val="N2"/>
      </w:pPr>
    </w:p>
    <w:p w14:paraId="452AD10F" w14:textId="77777777" w:rsidR="00651945" w:rsidRPr="00A443C1" w:rsidRDefault="00651945" w:rsidP="00B0785A">
      <w:pPr>
        <w:pStyle w:val="N2"/>
      </w:pPr>
    </w:p>
    <w:p w14:paraId="4E84F04C" w14:textId="113E093C" w:rsidR="00766D5E" w:rsidRPr="00A443C1" w:rsidRDefault="00766D5E" w:rsidP="00B0785A">
      <w:pPr>
        <w:pStyle w:val="N2"/>
      </w:pPr>
    </w:p>
    <w:p w14:paraId="6773A77B" w14:textId="77D3F5E2" w:rsidR="00766D5E" w:rsidRPr="00A443C1" w:rsidRDefault="00766D5E" w:rsidP="00B0785A">
      <w:pPr>
        <w:pStyle w:val="N2"/>
      </w:pPr>
    </w:p>
    <w:p w14:paraId="5426B539" w14:textId="186B6977" w:rsidR="00766D5E" w:rsidRPr="00A443C1" w:rsidRDefault="009B3F43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30" behindDoc="0" locked="0" layoutInCell="1" allowOverlap="1" wp14:anchorId="0839732A" wp14:editId="24FDEF62">
            <wp:simplePos x="0" y="0"/>
            <wp:positionH relativeFrom="column">
              <wp:posOffset>1504315</wp:posOffset>
            </wp:positionH>
            <wp:positionV relativeFrom="paragraph">
              <wp:posOffset>165735</wp:posOffset>
            </wp:positionV>
            <wp:extent cx="4893945" cy="3599815"/>
            <wp:effectExtent l="0" t="0" r="1905" b="635"/>
            <wp:wrapNone/>
            <wp:docPr id="887778652" name="Imagen 887778652" descr="Imagen que contiene Interfaz de usuario gráfic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6480FF8-2308-7451-8FF4-9C6670FB56C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52" name="Imagen 887778652" descr="Imagen que contiene Interfaz de usuario gráfic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6480FF8-2308-7451-8FF4-9C6670FB56C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4893945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329" behindDoc="0" locked="0" layoutInCell="1" allowOverlap="1" wp14:anchorId="5C736AD6" wp14:editId="43DA33B1">
            <wp:simplePos x="0" y="0"/>
            <wp:positionH relativeFrom="column">
              <wp:posOffset>-264795</wp:posOffset>
            </wp:positionH>
            <wp:positionV relativeFrom="paragraph">
              <wp:posOffset>196215</wp:posOffset>
            </wp:positionV>
            <wp:extent cx="1701800" cy="4319905"/>
            <wp:effectExtent l="19050" t="19050" r="12700" b="23495"/>
            <wp:wrapNone/>
            <wp:docPr id="887778651" name="Imagen 887778651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3E9130E-167D-F4CA-2125-C3DD9BE8EC6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51" name="Imagen 887778651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3E9130E-167D-F4CA-2125-C3DD9BE8EC6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1701800" cy="4319905"/>
                    </a:xfrm>
                    <a:prstGeom prst="rect">
                      <a:avLst/>
                    </a:prstGeom>
                    <a:ln w="19050">
                      <a:solidFill>
                        <a:srgbClr val="00B0F0"/>
                      </a:solidFill>
                    </a:ln>
                  </pic:spPr>
                </pic:pic>
              </a:graphicData>
            </a:graphic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331" behindDoc="0" locked="0" layoutInCell="1" allowOverlap="1" wp14:anchorId="709CF9C2" wp14:editId="3CD55386">
            <wp:simplePos x="0" y="0"/>
            <wp:positionH relativeFrom="column">
              <wp:posOffset>-264795</wp:posOffset>
            </wp:positionH>
            <wp:positionV relativeFrom="paragraph">
              <wp:posOffset>4236720</wp:posOffset>
            </wp:positionV>
            <wp:extent cx="5366385" cy="3599815"/>
            <wp:effectExtent l="0" t="0" r="5715" b="635"/>
            <wp:wrapNone/>
            <wp:docPr id="887778653" name="Imagen 887778653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8B292C6-F667-66E7-9C02-DB89811B4C2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53" name="Imagen 887778653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8B292C6-F667-66E7-9C02-DB89811B4C2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366385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52309B" w14:textId="611E45B1" w:rsidR="002C02E6" w:rsidRPr="00A443C1" w:rsidRDefault="002C02E6" w:rsidP="00B0785A">
      <w:pPr>
        <w:pStyle w:val="N2"/>
      </w:pPr>
    </w:p>
    <w:p w14:paraId="54468F37" w14:textId="77777777" w:rsidR="002C02E6" w:rsidRPr="00A443C1" w:rsidRDefault="002C02E6" w:rsidP="00B0785A">
      <w:pPr>
        <w:pStyle w:val="N2"/>
      </w:pPr>
    </w:p>
    <w:p w14:paraId="0A97452B" w14:textId="77777777" w:rsidR="002C02E6" w:rsidRPr="00A443C1" w:rsidRDefault="002C02E6" w:rsidP="00B0785A">
      <w:pPr>
        <w:pStyle w:val="N2"/>
      </w:pPr>
    </w:p>
    <w:p w14:paraId="40DA7E88" w14:textId="77777777" w:rsidR="002C02E6" w:rsidRPr="00A443C1" w:rsidRDefault="002C02E6" w:rsidP="00B0785A">
      <w:pPr>
        <w:pStyle w:val="N2"/>
      </w:pPr>
    </w:p>
    <w:p w14:paraId="581F176A" w14:textId="011186C2" w:rsidR="002C02E6" w:rsidRPr="00A443C1" w:rsidRDefault="002C02E6" w:rsidP="008C4249">
      <w:pPr>
        <w:pStyle w:val="N2"/>
        <w:ind w:left="0"/>
      </w:pPr>
    </w:p>
    <w:p w14:paraId="07F00AD3" w14:textId="77777777" w:rsidR="002C02E6" w:rsidRPr="00A443C1" w:rsidRDefault="002C02E6" w:rsidP="00B0785A">
      <w:pPr>
        <w:pStyle w:val="N2"/>
      </w:pPr>
    </w:p>
    <w:p w14:paraId="769ECE41" w14:textId="343F9136" w:rsidR="002C02E6" w:rsidRPr="00A443C1" w:rsidRDefault="002C02E6" w:rsidP="00B0785A">
      <w:pPr>
        <w:pStyle w:val="N2"/>
      </w:pPr>
    </w:p>
    <w:p w14:paraId="6231CE0D" w14:textId="77777777" w:rsidR="002C02E6" w:rsidRPr="00A443C1" w:rsidRDefault="002C02E6" w:rsidP="00B0785A">
      <w:pPr>
        <w:pStyle w:val="N2"/>
      </w:pPr>
    </w:p>
    <w:p w14:paraId="35E0B31C" w14:textId="77777777" w:rsidR="002C02E6" w:rsidRPr="00A443C1" w:rsidRDefault="002C02E6" w:rsidP="00B0785A">
      <w:pPr>
        <w:pStyle w:val="N2"/>
      </w:pPr>
    </w:p>
    <w:p w14:paraId="34F39EC6" w14:textId="77777777" w:rsidR="002C02E6" w:rsidRPr="00A443C1" w:rsidRDefault="002C02E6" w:rsidP="00B0785A">
      <w:pPr>
        <w:pStyle w:val="N2"/>
      </w:pPr>
    </w:p>
    <w:p w14:paraId="1902E4DB" w14:textId="77777777" w:rsidR="002C02E6" w:rsidRPr="00A443C1" w:rsidRDefault="002C02E6" w:rsidP="00B0785A">
      <w:pPr>
        <w:pStyle w:val="N2"/>
      </w:pPr>
    </w:p>
    <w:p w14:paraId="1EA9630A" w14:textId="77777777" w:rsidR="002C02E6" w:rsidRPr="00A443C1" w:rsidRDefault="002C02E6" w:rsidP="00B0785A">
      <w:pPr>
        <w:pStyle w:val="N2"/>
      </w:pPr>
    </w:p>
    <w:p w14:paraId="0B1BDC2D" w14:textId="77777777" w:rsidR="002C02E6" w:rsidRPr="00A443C1" w:rsidRDefault="002C02E6" w:rsidP="00B0785A">
      <w:pPr>
        <w:pStyle w:val="N2"/>
      </w:pPr>
    </w:p>
    <w:p w14:paraId="43428E55" w14:textId="77777777" w:rsidR="002C02E6" w:rsidRPr="00A443C1" w:rsidRDefault="002C02E6" w:rsidP="00B0785A">
      <w:pPr>
        <w:pStyle w:val="N2"/>
      </w:pPr>
    </w:p>
    <w:p w14:paraId="22FD89F5" w14:textId="77777777" w:rsidR="002C02E6" w:rsidRPr="00A443C1" w:rsidRDefault="002C02E6" w:rsidP="00B0785A">
      <w:pPr>
        <w:pStyle w:val="N2"/>
      </w:pPr>
    </w:p>
    <w:p w14:paraId="34CCDC43" w14:textId="77777777" w:rsidR="002C02E6" w:rsidRPr="00A443C1" w:rsidRDefault="002C02E6" w:rsidP="00B0785A">
      <w:pPr>
        <w:pStyle w:val="N2"/>
      </w:pPr>
    </w:p>
    <w:p w14:paraId="30CEB762" w14:textId="7CBC168F" w:rsidR="002C02E6" w:rsidRPr="00A443C1" w:rsidRDefault="002C02E6" w:rsidP="00B0785A">
      <w:pPr>
        <w:pStyle w:val="N2"/>
      </w:pPr>
    </w:p>
    <w:p w14:paraId="00259406" w14:textId="77777777" w:rsidR="002C02E6" w:rsidRPr="00A443C1" w:rsidRDefault="002C02E6" w:rsidP="00B0785A">
      <w:pPr>
        <w:pStyle w:val="N2"/>
      </w:pPr>
    </w:p>
    <w:p w14:paraId="3B7AC8BD" w14:textId="06777D12" w:rsidR="002C02E6" w:rsidRPr="00A443C1" w:rsidRDefault="002C02E6" w:rsidP="00B0785A">
      <w:pPr>
        <w:pStyle w:val="N2"/>
      </w:pPr>
    </w:p>
    <w:p w14:paraId="27F3B56E" w14:textId="299DDEC9" w:rsidR="002C02E6" w:rsidRPr="00A443C1" w:rsidRDefault="002C02E6" w:rsidP="00B0785A">
      <w:pPr>
        <w:pStyle w:val="N2"/>
      </w:pPr>
    </w:p>
    <w:p w14:paraId="23F01938" w14:textId="0F279406" w:rsidR="002C02E6" w:rsidRPr="00A443C1" w:rsidRDefault="002C02E6" w:rsidP="00B0785A">
      <w:pPr>
        <w:pStyle w:val="N2"/>
      </w:pPr>
    </w:p>
    <w:p w14:paraId="352F7AD7" w14:textId="1611DC34" w:rsidR="002C02E6" w:rsidRPr="00A443C1" w:rsidRDefault="002C02E6" w:rsidP="00B0785A">
      <w:pPr>
        <w:pStyle w:val="N2"/>
      </w:pPr>
    </w:p>
    <w:p w14:paraId="7EFF1D23" w14:textId="77777777" w:rsidR="002C02E6" w:rsidRPr="00A443C1" w:rsidRDefault="002C02E6" w:rsidP="00B0785A">
      <w:pPr>
        <w:pStyle w:val="N2"/>
      </w:pPr>
    </w:p>
    <w:p w14:paraId="563FE530" w14:textId="77777777" w:rsidR="002C02E6" w:rsidRPr="00A443C1" w:rsidRDefault="002C02E6" w:rsidP="00B0785A">
      <w:pPr>
        <w:pStyle w:val="N2"/>
      </w:pPr>
    </w:p>
    <w:p w14:paraId="2C3FCA51" w14:textId="77777777" w:rsidR="002C02E6" w:rsidRPr="00A443C1" w:rsidRDefault="002C02E6" w:rsidP="00B0785A">
      <w:pPr>
        <w:pStyle w:val="N2"/>
      </w:pPr>
    </w:p>
    <w:p w14:paraId="3391D527" w14:textId="77777777" w:rsidR="002C02E6" w:rsidRPr="00A443C1" w:rsidRDefault="002C02E6" w:rsidP="00B0785A">
      <w:pPr>
        <w:pStyle w:val="N2"/>
      </w:pPr>
    </w:p>
    <w:p w14:paraId="1F9ACC8C" w14:textId="77777777" w:rsidR="009E5785" w:rsidRPr="00A443C1" w:rsidRDefault="009E5785" w:rsidP="009E5785">
      <w:pPr>
        <w:rPr>
          <w:rFonts w:cstheme="minorBidi"/>
          <w:bCs/>
          <w:color w:val="000000" w:themeColor="text1"/>
          <w:kern w:val="24"/>
          <w:sz w:val="22"/>
        </w:rPr>
      </w:pPr>
      <w:r w:rsidRPr="00A443C1">
        <w:rPr>
          <w:rFonts w:cstheme="minorBidi"/>
          <w:bCs/>
          <w:color w:val="000000" w:themeColor="text1"/>
          <w:kern w:val="24"/>
          <w:sz w:val="22"/>
        </w:rPr>
        <w:t>40</w:t>
      </w:r>
      <w:r w:rsidRPr="00A443C1">
        <w:rPr>
          <w:rFonts w:cstheme="minorBidi"/>
          <w:bCs/>
          <w:color w:val="000000" w:themeColor="text1"/>
          <w:kern w:val="24"/>
          <w:sz w:val="22"/>
        </w:rPr>
        <w:tab/>
      </w:r>
      <w:r w:rsidRPr="00A443C1">
        <w:rPr>
          <w:rFonts w:cstheme="minorBidi"/>
          <w:bCs/>
          <w:color w:val="000000" w:themeColor="text1"/>
          <w:kern w:val="24"/>
          <w:sz w:val="22"/>
        </w:rPr>
        <w:tab/>
        <w:t>SISTEMES DE COMPARTIMENTACIÓ I D'ACABATS INTERIORS</w:t>
      </w:r>
    </w:p>
    <w:p w14:paraId="10A5ECF5" w14:textId="77777777" w:rsidR="009E5785" w:rsidRPr="00A443C1" w:rsidRDefault="009E5785" w:rsidP="009E5785">
      <w:pPr>
        <w:rPr>
          <w:rFonts w:cstheme="minorBidi"/>
          <w:bCs/>
          <w:color w:val="000000" w:themeColor="text1"/>
          <w:kern w:val="24"/>
          <w:sz w:val="22"/>
        </w:rPr>
      </w:pPr>
      <w:r w:rsidRPr="00A443C1">
        <w:rPr>
          <w:rFonts w:cstheme="minorBidi"/>
          <w:bCs/>
          <w:color w:val="000000" w:themeColor="text1"/>
          <w:kern w:val="24"/>
          <w:sz w:val="22"/>
        </w:rPr>
        <w:lastRenderedPageBreak/>
        <w:t>40.20</w:t>
      </w:r>
      <w:r w:rsidRPr="00A443C1">
        <w:rPr>
          <w:rFonts w:cstheme="minorBidi"/>
          <w:bCs/>
          <w:color w:val="000000" w:themeColor="text1"/>
          <w:kern w:val="24"/>
          <w:sz w:val="22"/>
        </w:rPr>
        <w:tab/>
        <w:t>COMPARTIMENTACIÓ I ACABATS INTERIORS HORITZONTALS</w:t>
      </w:r>
    </w:p>
    <w:p w14:paraId="1BDBA582" w14:textId="76082BF1" w:rsidR="002C02E6" w:rsidRPr="00A443C1" w:rsidRDefault="002C02E6" w:rsidP="00B0785A">
      <w:pPr>
        <w:pStyle w:val="N2"/>
      </w:pPr>
    </w:p>
    <w:p w14:paraId="68AD9C41" w14:textId="77777777" w:rsidR="009E5785" w:rsidRPr="00A443C1" w:rsidRDefault="009E5785" w:rsidP="009E5785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CEILINGS</w:t>
      </w:r>
    </w:p>
    <w:p w14:paraId="67505E59" w14:textId="77777777" w:rsidR="009E5785" w:rsidRPr="00A443C1" w:rsidRDefault="009E5785" w:rsidP="009E5785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40.20.10.10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FALSOS SOSTRES INTERIORS</w:t>
      </w:r>
    </w:p>
    <w:p w14:paraId="23EF5E9D" w14:textId="77777777" w:rsidR="009617BB" w:rsidRPr="00A443C1" w:rsidRDefault="009617BB" w:rsidP="004E1A59">
      <w:pPr>
        <w:pStyle w:val="N2"/>
        <w:ind w:left="0"/>
      </w:pPr>
    </w:p>
    <w:p w14:paraId="6D94C136" w14:textId="77777777" w:rsidR="009617BB" w:rsidRPr="00A443C1" w:rsidRDefault="009617BB" w:rsidP="00B0785A">
      <w:pPr>
        <w:pStyle w:val="N2"/>
      </w:pPr>
    </w:p>
    <w:p w14:paraId="6B2CB4A1" w14:textId="77777777" w:rsidR="009617BB" w:rsidRPr="00A443C1" w:rsidRDefault="009617BB" w:rsidP="00B0785A">
      <w:pPr>
        <w:pStyle w:val="N2"/>
      </w:pPr>
    </w:p>
    <w:p w14:paraId="48E39A1C" w14:textId="77777777" w:rsidR="004E1A59" w:rsidRPr="00A443C1" w:rsidRDefault="004E1A59" w:rsidP="004E1A59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• </w:t>
      </w:r>
      <w:r w:rsidRPr="00A443C1">
        <w:rPr>
          <w:b/>
          <w:color w:val="000000" w:themeColor="text1"/>
          <w:kern w:val="24"/>
          <w:szCs w:val="20"/>
        </w:rPr>
        <w:t>FAMÍLIA DE SISTEMA</w:t>
      </w:r>
      <w:r w:rsidRPr="00A443C1">
        <w:rPr>
          <w:bCs/>
          <w:color w:val="000000" w:themeColor="text1"/>
          <w:kern w:val="24"/>
          <w:szCs w:val="20"/>
        </w:rPr>
        <w:t>: Les famílies de sistema es troben per defecte dins de Revit i no es poden carregar noves famílies, per la qual cosa triem una de les famílies per defecte i la dupliquem i anomenem segons el que estableix el BEP</w:t>
      </w:r>
    </w:p>
    <w:p w14:paraId="5E9C10D1" w14:textId="77777777" w:rsidR="004E1A59" w:rsidRPr="00A443C1" w:rsidRDefault="004E1A59" w:rsidP="004E1A59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243E0A4E" w14:textId="77777777" w:rsidR="004E1A59" w:rsidRPr="00A443C1" w:rsidRDefault="004E1A59" w:rsidP="004E1A59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 incloem els valors que indica el BEP. per exemple implantem el valor per al paràmetre ACAT_l1-CodiGuBIMclass</w:t>
      </w:r>
    </w:p>
    <w:p w14:paraId="7B1E06C8" w14:textId="77777777" w:rsidR="004E1A59" w:rsidRPr="00A443C1" w:rsidRDefault="004E1A59" w:rsidP="004E1A59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tipus: Construction, Graphics, materials and finishes, analytical properties i identity data.</w:t>
      </w:r>
    </w:p>
    <w:p w14:paraId="49F72C8E" w14:textId="77777777" w:rsidR="004E1A59" w:rsidRPr="00A443C1" w:rsidRDefault="004E1A59" w:rsidP="004E1A59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REPRESENTACIÓ GRÀFICA: en construction Despleguem l'edit assembly i assignem, creem o dupliquem els materials que requerim per fer-ho utilitzem el material browser, finalitzem indicant les característiques de textura i color per a la visualització tant en superfície, fons i secció.</w:t>
      </w:r>
    </w:p>
    <w:p w14:paraId="2A750DD7" w14:textId="77777777" w:rsidR="004E1A59" w:rsidRPr="00A443C1" w:rsidRDefault="004E1A59" w:rsidP="004E1A59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67A0CB2B" w14:textId="77777777" w:rsidR="004E1A59" w:rsidRPr="00A443C1" w:rsidRDefault="004E1A59" w:rsidP="004E1A59">
      <w:pPr>
        <w:pStyle w:val="N2"/>
      </w:pPr>
      <w:r w:rsidRPr="00A443C1">
        <w:rPr>
          <w:bCs/>
          <w:color w:val="000000" w:themeColor="text1"/>
          <w:kern w:val="24"/>
          <w:szCs w:val="20"/>
        </w:rPr>
        <w:t>• MODELATGE: seleccionem una de les subeines d'edició a DRAW i modelem.</w:t>
      </w:r>
    </w:p>
    <w:p w14:paraId="27C2D9B6" w14:textId="1241A80D" w:rsidR="002C02E6" w:rsidRDefault="002C02E6" w:rsidP="00B0785A">
      <w:pPr>
        <w:pStyle w:val="N2"/>
      </w:pPr>
    </w:p>
    <w:p w14:paraId="0A170D19" w14:textId="77777777" w:rsidR="00651945" w:rsidRDefault="00651945" w:rsidP="00B0785A">
      <w:pPr>
        <w:pStyle w:val="N2"/>
      </w:pPr>
    </w:p>
    <w:p w14:paraId="048900D3" w14:textId="77777777" w:rsidR="00651945" w:rsidRDefault="00651945" w:rsidP="00B0785A">
      <w:pPr>
        <w:pStyle w:val="N2"/>
      </w:pPr>
    </w:p>
    <w:p w14:paraId="41D779F2" w14:textId="77777777" w:rsidR="00651945" w:rsidRDefault="00651945" w:rsidP="00B0785A">
      <w:pPr>
        <w:pStyle w:val="N2"/>
      </w:pPr>
    </w:p>
    <w:p w14:paraId="54EEDAFB" w14:textId="77777777" w:rsidR="00651945" w:rsidRDefault="00651945" w:rsidP="00B0785A">
      <w:pPr>
        <w:pStyle w:val="N2"/>
      </w:pPr>
    </w:p>
    <w:p w14:paraId="7C745299" w14:textId="77777777" w:rsidR="00095562" w:rsidRDefault="00095562" w:rsidP="00B0785A">
      <w:pPr>
        <w:pStyle w:val="N2"/>
      </w:pPr>
    </w:p>
    <w:p w14:paraId="1591BD68" w14:textId="77777777" w:rsidR="00095562" w:rsidRDefault="00095562" w:rsidP="00B0785A">
      <w:pPr>
        <w:pStyle w:val="N2"/>
      </w:pPr>
    </w:p>
    <w:p w14:paraId="28907C73" w14:textId="77777777" w:rsidR="00651945" w:rsidRDefault="00651945" w:rsidP="00B0785A">
      <w:pPr>
        <w:pStyle w:val="N2"/>
      </w:pPr>
    </w:p>
    <w:p w14:paraId="7133E9D9" w14:textId="77777777" w:rsidR="00651945" w:rsidRDefault="00651945" w:rsidP="00B0785A">
      <w:pPr>
        <w:pStyle w:val="N2"/>
      </w:pPr>
    </w:p>
    <w:p w14:paraId="48336BFB" w14:textId="77777777" w:rsidR="00651945" w:rsidRPr="00A443C1" w:rsidRDefault="00651945" w:rsidP="00B0785A">
      <w:pPr>
        <w:pStyle w:val="N2"/>
      </w:pPr>
    </w:p>
    <w:p w14:paraId="404A169E" w14:textId="179E99EF" w:rsidR="002C02E6" w:rsidRPr="00A443C1" w:rsidRDefault="009B3F43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11" behindDoc="0" locked="0" layoutInCell="1" allowOverlap="1" wp14:anchorId="5979AC2A" wp14:editId="62796E5B">
            <wp:simplePos x="0" y="0"/>
            <wp:positionH relativeFrom="column">
              <wp:posOffset>-327384</wp:posOffset>
            </wp:positionH>
            <wp:positionV relativeFrom="paragraph">
              <wp:posOffset>141402</wp:posOffset>
            </wp:positionV>
            <wp:extent cx="1332343" cy="3339695"/>
            <wp:effectExtent l="19050" t="19050" r="20320" b="13335"/>
            <wp:wrapNone/>
            <wp:docPr id="887778657" name="Imagen 887778657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489BC0C-62D2-1B80-1683-44D302FFA0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57" name="Imagen 887778657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489BC0C-62D2-1B80-1683-44D302FFA0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1332343" cy="3339695"/>
                    </a:xfrm>
                    <a:prstGeom prst="rect">
                      <a:avLst/>
                    </a:prstGeom>
                    <a:ln w="19050">
                      <a:solidFill>
                        <a:srgbClr val="00B0F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7861BB" w14:textId="1E1BF9C7" w:rsidR="002C02E6" w:rsidRPr="00A443C1" w:rsidRDefault="009B3F43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32" behindDoc="0" locked="0" layoutInCell="1" allowOverlap="1" wp14:anchorId="351A7ECF" wp14:editId="5EF21C1C">
            <wp:simplePos x="0" y="0"/>
            <wp:positionH relativeFrom="column">
              <wp:posOffset>1434741</wp:posOffset>
            </wp:positionH>
            <wp:positionV relativeFrom="paragraph">
              <wp:posOffset>48057</wp:posOffset>
            </wp:positionV>
            <wp:extent cx="4206430" cy="2783176"/>
            <wp:effectExtent l="0" t="0" r="3810" b="0"/>
            <wp:wrapNone/>
            <wp:docPr id="887778658" name="Imagen 887778658" descr="Tabl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5BEC2FC-3D5F-0AAF-1B2A-07B87EA1BC9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58" name="Imagen 887778658" descr="Tabl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5BEC2FC-3D5F-0AAF-1B2A-07B87EA1BC9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4206430" cy="27831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2AE6A1" w14:textId="77777777" w:rsidR="002C02E6" w:rsidRPr="00A443C1" w:rsidRDefault="002C02E6" w:rsidP="00B0785A">
      <w:pPr>
        <w:pStyle w:val="N2"/>
      </w:pPr>
    </w:p>
    <w:p w14:paraId="44CDF678" w14:textId="2377D460" w:rsidR="002C02E6" w:rsidRPr="00A443C1" w:rsidRDefault="002C02E6" w:rsidP="00B0785A">
      <w:pPr>
        <w:pStyle w:val="N2"/>
      </w:pPr>
    </w:p>
    <w:p w14:paraId="2606C939" w14:textId="77777777" w:rsidR="002C02E6" w:rsidRPr="00A443C1" w:rsidRDefault="002C02E6" w:rsidP="00B0785A">
      <w:pPr>
        <w:pStyle w:val="N2"/>
      </w:pPr>
    </w:p>
    <w:p w14:paraId="72587E76" w14:textId="7EC533D4" w:rsidR="002C02E6" w:rsidRPr="00A443C1" w:rsidRDefault="002C02E6" w:rsidP="00B0785A">
      <w:pPr>
        <w:pStyle w:val="N2"/>
      </w:pPr>
    </w:p>
    <w:p w14:paraId="202916E0" w14:textId="6E09126B" w:rsidR="002C02E6" w:rsidRPr="00A443C1" w:rsidRDefault="002C02E6" w:rsidP="00B0785A">
      <w:pPr>
        <w:pStyle w:val="N2"/>
      </w:pPr>
    </w:p>
    <w:p w14:paraId="5D0F6344" w14:textId="4A797CEB" w:rsidR="002C02E6" w:rsidRPr="00A443C1" w:rsidRDefault="002C02E6" w:rsidP="00B0785A">
      <w:pPr>
        <w:pStyle w:val="N2"/>
      </w:pPr>
    </w:p>
    <w:p w14:paraId="28E2DAC3" w14:textId="39919865" w:rsidR="002C02E6" w:rsidRPr="00A443C1" w:rsidRDefault="002C02E6" w:rsidP="00B0785A">
      <w:pPr>
        <w:pStyle w:val="N2"/>
      </w:pPr>
    </w:p>
    <w:p w14:paraId="7333387E" w14:textId="77777777" w:rsidR="002C02E6" w:rsidRPr="00A443C1" w:rsidRDefault="002C02E6" w:rsidP="00B0785A">
      <w:pPr>
        <w:pStyle w:val="N2"/>
      </w:pPr>
    </w:p>
    <w:p w14:paraId="3AD0739C" w14:textId="77777777" w:rsidR="002C02E6" w:rsidRPr="00A443C1" w:rsidRDefault="002C02E6" w:rsidP="00B0785A">
      <w:pPr>
        <w:pStyle w:val="N2"/>
      </w:pPr>
    </w:p>
    <w:p w14:paraId="33C51AD0" w14:textId="77777777" w:rsidR="002C02E6" w:rsidRPr="00A443C1" w:rsidRDefault="002C02E6" w:rsidP="00B0785A">
      <w:pPr>
        <w:pStyle w:val="N2"/>
      </w:pPr>
    </w:p>
    <w:p w14:paraId="0EF18874" w14:textId="77777777" w:rsidR="002C02E6" w:rsidRPr="00A443C1" w:rsidRDefault="002C02E6" w:rsidP="00B0785A">
      <w:pPr>
        <w:pStyle w:val="N2"/>
      </w:pPr>
    </w:p>
    <w:p w14:paraId="7047930F" w14:textId="324A0F13" w:rsidR="002C02E6" w:rsidRPr="00A443C1" w:rsidRDefault="009B3F43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37" behindDoc="0" locked="0" layoutInCell="1" allowOverlap="1" wp14:anchorId="2AF45430" wp14:editId="6C92210A">
            <wp:simplePos x="0" y="0"/>
            <wp:positionH relativeFrom="column">
              <wp:posOffset>1580515</wp:posOffset>
            </wp:positionH>
            <wp:positionV relativeFrom="paragraph">
              <wp:posOffset>1397000</wp:posOffset>
            </wp:positionV>
            <wp:extent cx="4148455" cy="2782570"/>
            <wp:effectExtent l="0" t="0" r="4445" b="0"/>
            <wp:wrapNone/>
            <wp:docPr id="887778660" name="Imagen 887778660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741E59C-BE78-E547-0D1B-8CE1D616F78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60" name="Imagen 887778660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741E59C-BE78-E547-0D1B-8CE1D616F78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4148455" cy="2782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335" behindDoc="0" locked="0" layoutInCell="1" allowOverlap="1" wp14:anchorId="3FE2A2B1" wp14:editId="2B3A09AE">
            <wp:simplePos x="0" y="0"/>
            <wp:positionH relativeFrom="column">
              <wp:posOffset>-407035</wp:posOffset>
            </wp:positionH>
            <wp:positionV relativeFrom="paragraph">
              <wp:posOffset>177165</wp:posOffset>
            </wp:positionV>
            <wp:extent cx="4220210" cy="2782570"/>
            <wp:effectExtent l="0" t="0" r="8890" b="0"/>
            <wp:wrapNone/>
            <wp:docPr id="887778659" name="Imagen 887778659" descr="Interfaz de usuario gráfic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6CBA0B4-90B7-BEB2-C043-F359A46733B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59" name="Imagen 887778659" descr="Interfaz de usuario gráfic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6CBA0B4-90B7-BEB2-C043-F359A46733B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4220210" cy="2782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727E73" w14:textId="77777777" w:rsidR="002C02E6" w:rsidRPr="00A443C1" w:rsidRDefault="002C02E6" w:rsidP="00B0785A">
      <w:pPr>
        <w:pStyle w:val="N2"/>
      </w:pPr>
    </w:p>
    <w:p w14:paraId="319C113B" w14:textId="77777777" w:rsidR="002C02E6" w:rsidRPr="00A443C1" w:rsidRDefault="002C02E6" w:rsidP="00B0785A">
      <w:pPr>
        <w:pStyle w:val="N2"/>
      </w:pPr>
    </w:p>
    <w:p w14:paraId="0585D2E8" w14:textId="77777777" w:rsidR="002C02E6" w:rsidRPr="00A443C1" w:rsidRDefault="002C02E6" w:rsidP="00B0785A">
      <w:pPr>
        <w:pStyle w:val="N2"/>
      </w:pPr>
    </w:p>
    <w:p w14:paraId="581C966A" w14:textId="77777777" w:rsidR="002C02E6" w:rsidRPr="00A443C1" w:rsidRDefault="002C02E6" w:rsidP="00B0785A">
      <w:pPr>
        <w:pStyle w:val="N2"/>
      </w:pPr>
    </w:p>
    <w:p w14:paraId="6C0F7516" w14:textId="762ADCA0" w:rsidR="002C02E6" w:rsidRPr="00A443C1" w:rsidRDefault="002C02E6" w:rsidP="00B0785A">
      <w:pPr>
        <w:pStyle w:val="N2"/>
      </w:pPr>
    </w:p>
    <w:p w14:paraId="6741CF1E" w14:textId="2C08F464" w:rsidR="002C02E6" w:rsidRPr="00A443C1" w:rsidRDefault="002C02E6" w:rsidP="00B0785A">
      <w:pPr>
        <w:pStyle w:val="N2"/>
      </w:pPr>
    </w:p>
    <w:p w14:paraId="1EE4ADBD" w14:textId="6BA39101" w:rsidR="002C02E6" w:rsidRPr="00A443C1" w:rsidRDefault="002C02E6" w:rsidP="00B0785A">
      <w:pPr>
        <w:pStyle w:val="N2"/>
      </w:pPr>
    </w:p>
    <w:p w14:paraId="3869F028" w14:textId="478BC8D9" w:rsidR="002C02E6" w:rsidRPr="00A443C1" w:rsidRDefault="002C02E6" w:rsidP="00B0785A">
      <w:pPr>
        <w:pStyle w:val="N2"/>
      </w:pPr>
    </w:p>
    <w:p w14:paraId="4A5EC45A" w14:textId="3AE91115" w:rsidR="002C02E6" w:rsidRPr="00A443C1" w:rsidRDefault="002C02E6" w:rsidP="00B0785A">
      <w:pPr>
        <w:pStyle w:val="N2"/>
      </w:pPr>
    </w:p>
    <w:p w14:paraId="7583C511" w14:textId="35C5052B" w:rsidR="002C02E6" w:rsidRPr="00A443C1" w:rsidRDefault="002C02E6" w:rsidP="00B0785A">
      <w:pPr>
        <w:pStyle w:val="N2"/>
      </w:pPr>
    </w:p>
    <w:p w14:paraId="43032B81" w14:textId="77777777" w:rsidR="002C02E6" w:rsidRPr="00A443C1" w:rsidRDefault="002C02E6" w:rsidP="00B0785A">
      <w:pPr>
        <w:pStyle w:val="N2"/>
      </w:pPr>
    </w:p>
    <w:p w14:paraId="4691DC6F" w14:textId="77777777" w:rsidR="002C02E6" w:rsidRPr="00A443C1" w:rsidRDefault="002C02E6" w:rsidP="00B0785A">
      <w:pPr>
        <w:pStyle w:val="N2"/>
      </w:pPr>
    </w:p>
    <w:p w14:paraId="0F233BF4" w14:textId="77777777" w:rsidR="002C02E6" w:rsidRPr="00A443C1" w:rsidRDefault="002C02E6" w:rsidP="00B0785A">
      <w:pPr>
        <w:pStyle w:val="N2"/>
      </w:pPr>
    </w:p>
    <w:p w14:paraId="36E85054" w14:textId="77777777" w:rsidR="002C02E6" w:rsidRPr="00A443C1" w:rsidRDefault="002C02E6" w:rsidP="00B0785A">
      <w:pPr>
        <w:pStyle w:val="N2"/>
      </w:pPr>
    </w:p>
    <w:p w14:paraId="7E5D1CCB" w14:textId="77777777" w:rsidR="00BB1E70" w:rsidRPr="00A443C1" w:rsidRDefault="00BB1E70" w:rsidP="00BB1E70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lastRenderedPageBreak/>
        <w:t>CATEGORÍA FLOORS</w:t>
      </w:r>
    </w:p>
    <w:p w14:paraId="55269B18" w14:textId="77777777" w:rsidR="00BB1E70" w:rsidRPr="00A443C1" w:rsidRDefault="00BB1E70" w:rsidP="00BB1E70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40.20.10.20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TERRES TÈCNICS</w:t>
      </w:r>
    </w:p>
    <w:p w14:paraId="4518D198" w14:textId="77777777" w:rsidR="00BB1E70" w:rsidRPr="00A443C1" w:rsidRDefault="00BB1E70" w:rsidP="00BB1E70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40.20.10.30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RECRESCUTS</w:t>
      </w:r>
    </w:p>
    <w:p w14:paraId="642D80F2" w14:textId="77777777" w:rsidR="00BB1E70" w:rsidRPr="00A443C1" w:rsidRDefault="00BB1E70" w:rsidP="00BB1E70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 xml:space="preserve">40.20.20.20 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PAVIMENTS</w:t>
      </w:r>
    </w:p>
    <w:p w14:paraId="673522AB" w14:textId="77777777" w:rsidR="002C02E6" w:rsidRPr="00A443C1" w:rsidRDefault="002C02E6" w:rsidP="00B0785A">
      <w:pPr>
        <w:pStyle w:val="N2"/>
      </w:pPr>
    </w:p>
    <w:p w14:paraId="483F0094" w14:textId="77777777" w:rsidR="00BB1E70" w:rsidRPr="00A443C1" w:rsidRDefault="00BB1E70" w:rsidP="00B0785A">
      <w:pPr>
        <w:pStyle w:val="N2"/>
      </w:pPr>
    </w:p>
    <w:p w14:paraId="13D081B4" w14:textId="77777777" w:rsidR="00BB1E70" w:rsidRPr="00A443C1" w:rsidRDefault="00BB1E70" w:rsidP="00B0785A">
      <w:pPr>
        <w:pStyle w:val="N2"/>
      </w:pPr>
    </w:p>
    <w:p w14:paraId="33142FD5" w14:textId="77777777" w:rsidR="004E1A59" w:rsidRPr="00A443C1" w:rsidRDefault="004E1A59" w:rsidP="004E1A59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• </w:t>
      </w:r>
      <w:r w:rsidRPr="00A443C1">
        <w:rPr>
          <w:b/>
          <w:color w:val="000000" w:themeColor="text1"/>
          <w:kern w:val="24"/>
          <w:szCs w:val="20"/>
        </w:rPr>
        <w:t>FAMÍLIA DE SISTEMA</w:t>
      </w:r>
      <w:r w:rsidRPr="00A443C1">
        <w:rPr>
          <w:bCs/>
          <w:color w:val="000000" w:themeColor="text1"/>
          <w:kern w:val="24"/>
          <w:szCs w:val="20"/>
        </w:rPr>
        <w:t>: Les famílies de sistema es troben per defecte dins de Revit i no es poden carregar noves famílies, per la qual cosa triem una de les famílies per defecte i la dupliquem i anomenem segons el que estableix el BEP</w:t>
      </w:r>
    </w:p>
    <w:p w14:paraId="287BBB26" w14:textId="77777777" w:rsidR="004E1A59" w:rsidRPr="00A443C1" w:rsidRDefault="004E1A59" w:rsidP="004E1A59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2DC76032" w14:textId="77777777" w:rsidR="004E1A59" w:rsidRPr="00A443C1" w:rsidRDefault="004E1A59" w:rsidP="004E1A59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 incloem els valors que indica el BEP. per exemple implantem el valor per al paràmetre ACAT_l1-CodiGuBIMclass</w:t>
      </w:r>
    </w:p>
    <w:p w14:paraId="54C22B44" w14:textId="77777777" w:rsidR="004E1A59" w:rsidRPr="00A443C1" w:rsidRDefault="004E1A59" w:rsidP="004E1A59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tipus: Construction, Graphics, materials and finishes, analytical properties i identity data.</w:t>
      </w:r>
    </w:p>
    <w:p w14:paraId="3802A605" w14:textId="77777777" w:rsidR="004E1A59" w:rsidRPr="00A443C1" w:rsidRDefault="004E1A59" w:rsidP="004E1A59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REPRESENTACIÓ GRÀFICA: en construction Despleguem l'edit assembly i assignem, creem o dupliquem els materials que requerim per fer-ho utilitzem el material browser, finalitzem indicant les característiques de textura i color per a la visualització tant en superfície, fons i secció.</w:t>
      </w:r>
    </w:p>
    <w:p w14:paraId="58A7F13F" w14:textId="77777777" w:rsidR="004E1A59" w:rsidRPr="00A443C1" w:rsidRDefault="004E1A59" w:rsidP="004E1A59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3DDED926" w14:textId="77777777" w:rsidR="004E1A59" w:rsidRPr="00A443C1" w:rsidRDefault="004E1A59" w:rsidP="004E1A59">
      <w:pPr>
        <w:pStyle w:val="N2"/>
      </w:pPr>
      <w:r w:rsidRPr="00A443C1">
        <w:rPr>
          <w:bCs/>
          <w:color w:val="000000" w:themeColor="text1"/>
          <w:kern w:val="24"/>
          <w:szCs w:val="20"/>
        </w:rPr>
        <w:t>• MODELATGE: seleccionem una de les subeines d'edició a DRAW i modelem.</w:t>
      </w:r>
    </w:p>
    <w:p w14:paraId="5035478E" w14:textId="6124740D" w:rsidR="002C02E6" w:rsidRPr="00A443C1" w:rsidRDefault="002C02E6" w:rsidP="00B0785A">
      <w:pPr>
        <w:pStyle w:val="N2"/>
      </w:pPr>
    </w:p>
    <w:p w14:paraId="4F6F65DB" w14:textId="7AE6A695" w:rsidR="002C02E6" w:rsidRPr="00A443C1" w:rsidRDefault="002C02E6" w:rsidP="00B0785A">
      <w:pPr>
        <w:pStyle w:val="N2"/>
      </w:pPr>
    </w:p>
    <w:p w14:paraId="39E5BDAD" w14:textId="21DA3782" w:rsidR="002C02E6" w:rsidRPr="00A443C1" w:rsidRDefault="002C02E6" w:rsidP="00B0785A">
      <w:pPr>
        <w:pStyle w:val="N2"/>
      </w:pPr>
    </w:p>
    <w:p w14:paraId="14BCD04B" w14:textId="22F3BAC3" w:rsidR="00176444" w:rsidRPr="00A443C1" w:rsidRDefault="00176444" w:rsidP="00B0785A">
      <w:pPr>
        <w:pStyle w:val="N2"/>
      </w:pPr>
    </w:p>
    <w:p w14:paraId="61F8E075" w14:textId="41FD6424" w:rsidR="00176444" w:rsidRPr="00A443C1" w:rsidRDefault="00176444" w:rsidP="00B0785A">
      <w:pPr>
        <w:pStyle w:val="N2"/>
      </w:pPr>
    </w:p>
    <w:p w14:paraId="45CD09B9" w14:textId="6CB8CC96" w:rsidR="00176444" w:rsidRPr="00A443C1" w:rsidRDefault="00176444" w:rsidP="00B0785A">
      <w:pPr>
        <w:pStyle w:val="N2"/>
      </w:pPr>
    </w:p>
    <w:p w14:paraId="6081B596" w14:textId="317F3D86" w:rsidR="00176444" w:rsidRPr="00A443C1" w:rsidRDefault="00176444" w:rsidP="00B0785A">
      <w:pPr>
        <w:pStyle w:val="N2"/>
      </w:pPr>
    </w:p>
    <w:p w14:paraId="4A04625C" w14:textId="77777777" w:rsidR="00176444" w:rsidRPr="00A443C1" w:rsidRDefault="00176444" w:rsidP="00B0785A">
      <w:pPr>
        <w:pStyle w:val="N2"/>
      </w:pPr>
    </w:p>
    <w:p w14:paraId="5FEF02F1" w14:textId="77777777" w:rsidR="00176444" w:rsidRPr="00A443C1" w:rsidRDefault="00176444" w:rsidP="00B0785A">
      <w:pPr>
        <w:pStyle w:val="N2"/>
      </w:pPr>
    </w:p>
    <w:p w14:paraId="073EC928" w14:textId="77777777" w:rsidR="00176444" w:rsidRPr="00A443C1" w:rsidRDefault="00176444" w:rsidP="00B0785A">
      <w:pPr>
        <w:pStyle w:val="N2"/>
      </w:pPr>
    </w:p>
    <w:p w14:paraId="26432D88" w14:textId="77777777" w:rsidR="00176444" w:rsidRPr="00A443C1" w:rsidRDefault="00176444" w:rsidP="00B0785A">
      <w:pPr>
        <w:pStyle w:val="N2"/>
      </w:pPr>
    </w:p>
    <w:p w14:paraId="193899B4" w14:textId="3F2E3296" w:rsidR="00176444" w:rsidRPr="00A443C1" w:rsidRDefault="00176444" w:rsidP="00B0785A">
      <w:pPr>
        <w:pStyle w:val="N2"/>
      </w:pPr>
    </w:p>
    <w:p w14:paraId="18E3BA91" w14:textId="6A57830D" w:rsidR="00176444" w:rsidRPr="00A443C1" w:rsidRDefault="00DD0FEB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12" behindDoc="0" locked="0" layoutInCell="1" allowOverlap="1" wp14:anchorId="3D1CFA7B" wp14:editId="678B8780">
            <wp:simplePos x="0" y="0"/>
            <wp:positionH relativeFrom="column">
              <wp:posOffset>-127938</wp:posOffset>
            </wp:positionH>
            <wp:positionV relativeFrom="paragraph">
              <wp:posOffset>-46260</wp:posOffset>
            </wp:positionV>
            <wp:extent cx="1459230" cy="2774315"/>
            <wp:effectExtent l="0" t="0" r="7620" b="6985"/>
            <wp:wrapNone/>
            <wp:docPr id="887778663" name="Imagen 887778663" descr="Interfaz de usuario gráfica, Aplicación, Word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4B0BF5D-9269-5E82-1FAF-A3955FCBF99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63" name="Imagen 887778663" descr="Interfaz de usuario gráfica, Aplicación, Word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4B0BF5D-9269-5E82-1FAF-A3955FCBF99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74"/>
                    <a:srcRect l="50000" t="24771" r="42574" b="25032"/>
                    <a:stretch/>
                  </pic:blipFill>
                  <pic:spPr>
                    <a:xfrm>
                      <a:off x="0" y="0"/>
                      <a:ext cx="1459230" cy="2774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414" behindDoc="0" locked="0" layoutInCell="1" allowOverlap="1" wp14:anchorId="725D6309" wp14:editId="43635164">
            <wp:simplePos x="0" y="0"/>
            <wp:positionH relativeFrom="column">
              <wp:posOffset>1452074</wp:posOffset>
            </wp:positionH>
            <wp:positionV relativeFrom="paragraph">
              <wp:posOffset>26745</wp:posOffset>
            </wp:positionV>
            <wp:extent cx="1228725" cy="3051175"/>
            <wp:effectExtent l="19050" t="19050" r="9525" b="15875"/>
            <wp:wrapNone/>
            <wp:docPr id="887778666" name="Imagen 887778666" descr="Tabl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F96A483-5FA6-FD41-14BC-622E5AD98DB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66" name="Imagen 887778666" descr="Tabl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F96A483-5FA6-FD41-14BC-622E5AD98DB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3051175"/>
                    </a:xfrm>
                    <a:prstGeom prst="rect">
                      <a:avLst/>
                    </a:prstGeom>
                    <a:ln w="19050">
                      <a:solidFill>
                        <a:srgbClr val="00B0F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413" behindDoc="0" locked="0" layoutInCell="1" allowOverlap="1" wp14:anchorId="027A4198" wp14:editId="6EDA2FA9">
            <wp:simplePos x="0" y="0"/>
            <wp:positionH relativeFrom="column">
              <wp:posOffset>2756999</wp:posOffset>
            </wp:positionH>
            <wp:positionV relativeFrom="paragraph">
              <wp:posOffset>-65765</wp:posOffset>
            </wp:positionV>
            <wp:extent cx="3481070" cy="2496820"/>
            <wp:effectExtent l="0" t="0" r="5080" b="0"/>
            <wp:wrapNone/>
            <wp:docPr id="887778664" name="Imagen 887778664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BD4F94C-FF16-F076-D3FB-66CEAE26EB5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64" name="Imagen 887778664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BD4F94C-FF16-F076-D3FB-66CEAE26EB5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481070" cy="2496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0D6996" w14:textId="4E20ADF2" w:rsidR="00176444" w:rsidRPr="00A443C1" w:rsidRDefault="00176444" w:rsidP="00B0785A">
      <w:pPr>
        <w:pStyle w:val="N2"/>
      </w:pPr>
    </w:p>
    <w:p w14:paraId="1A6654C5" w14:textId="72F8D37C" w:rsidR="00176444" w:rsidRPr="00A443C1" w:rsidRDefault="00176444" w:rsidP="00B0785A">
      <w:pPr>
        <w:pStyle w:val="N2"/>
      </w:pPr>
    </w:p>
    <w:p w14:paraId="32CC42ED" w14:textId="6E25ECF6" w:rsidR="00176444" w:rsidRPr="00A443C1" w:rsidRDefault="00176444" w:rsidP="00B0785A">
      <w:pPr>
        <w:pStyle w:val="N2"/>
      </w:pPr>
    </w:p>
    <w:p w14:paraId="12889374" w14:textId="77777777" w:rsidR="00176444" w:rsidRPr="00A443C1" w:rsidRDefault="00176444" w:rsidP="00B0785A">
      <w:pPr>
        <w:pStyle w:val="N2"/>
      </w:pPr>
    </w:p>
    <w:p w14:paraId="7DEF28AB" w14:textId="77777777" w:rsidR="00176444" w:rsidRPr="00A443C1" w:rsidRDefault="00176444" w:rsidP="00B0785A">
      <w:pPr>
        <w:pStyle w:val="N2"/>
      </w:pPr>
    </w:p>
    <w:p w14:paraId="79D170B2" w14:textId="77777777" w:rsidR="00176444" w:rsidRPr="00A443C1" w:rsidRDefault="00176444" w:rsidP="00B0785A">
      <w:pPr>
        <w:pStyle w:val="N2"/>
      </w:pPr>
    </w:p>
    <w:p w14:paraId="2DC84A6F" w14:textId="77777777" w:rsidR="00176444" w:rsidRPr="00A443C1" w:rsidRDefault="00176444" w:rsidP="00B0785A">
      <w:pPr>
        <w:pStyle w:val="N2"/>
      </w:pPr>
    </w:p>
    <w:p w14:paraId="597A60EF" w14:textId="77777777" w:rsidR="00176444" w:rsidRPr="00A443C1" w:rsidRDefault="00176444" w:rsidP="00B0785A">
      <w:pPr>
        <w:pStyle w:val="N2"/>
      </w:pPr>
    </w:p>
    <w:p w14:paraId="6E86F31E" w14:textId="77777777" w:rsidR="00176444" w:rsidRPr="00A443C1" w:rsidRDefault="00176444" w:rsidP="00B0785A">
      <w:pPr>
        <w:pStyle w:val="N2"/>
      </w:pPr>
    </w:p>
    <w:p w14:paraId="3DFDF813" w14:textId="57AA5BE9" w:rsidR="00176444" w:rsidRPr="00A443C1" w:rsidRDefault="00176444" w:rsidP="00B0785A">
      <w:pPr>
        <w:pStyle w:val="N2"/>
      </w:pPr>
    </w:p>
    <w:p w14:paraId="77F11664" w14:textId="1E92CD71" w:rsidR="00176444" w:rsidRPr="00A443C1" w:rsidRDefault="00754FA0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38" behindDoc="0" locked="0" layoutInCell="1" allowOverlap="1" wp14:anchorId="6E9993E7" wp14:editId="3D0A6BC1">
            <wp:simplePos x="0" y="0"/>
            <wp:positionH relativeFrom="column">
              <wp:posOffset>2985160</wp:posOffset>
            </wp:positionH>
            <wp:positionV relativeFrom="paragraph">
              <wp:posOffset>136302</wp:posOffset>
            </wp:positionV>
            <wp:extent cx="3325495" cy="2219325"/>
            <wp:effectExtent l="0" t="0" r="8255" b="0"/>
            <wp:wrapNone/>
            <wp:docPr id="887778665" name="Imagen 887778665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28789A6-70BE-5B18-E4AE-B8B6D373638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65" name="Imagen 887778665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28789A6-70BE-5B18-E4AE-B8B6D373638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325495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340" behindDoc="0" locked="0" layoutInCell="1" allowOverlap="1" wp14:anchorId="2BE3990C" wp14:editId="1C311FB3">
            <wp:simplePos x="0" y="0"/>
            <wp:positionH relativeFrom="column">
              <wp:posOffset>-118332</wp:posOffset>
            </wp:positionH>
            <wp:positionV relativeFrom="paragraph">
              <wp:posOffset>130629</wp:posOffset>
            </wp:positionV>
            <wp:extent cx="3091815" cy="2219325"/>
            <wp:effectExtent l="0" t="0" r="0" b="0"/>
            <wp:wrapNone/>
            <wp:docPr id="887778667" name="Imagen 887778667" descr="Interfaz de usuario gráfica, Tabl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1634364-817E-38A7-084B-68A50226048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67" name="Imagen 887778667" descr="Interfaz de usuario gráfica, Tabl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1634364-817E-38A7-084B-68A50226048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091815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7E2241" w14:textId="3CF2E9BB" w:rsidR="00176444" w:rsidRPr="00A443C1" w:rsidRDefault="00176444" w:rsidP="00B0785A">
      <w:pPr>
        <w:pStyle w:val="N2"/>
      </w:pPr>
    </w:p>
    <w:p w14:paraId="13334893" w14:textId="77777777" w:rsidR="00176444" w:rsidRPr="00A443C1" w:rsidRDefault="00176444" w:rsidP="00B0785A">
      <w:pPr>
        <w:pStyle w:val="N2"/>
      </w:pPr>
    </w:p>
    <w:p w14:paraId="4B7DA7C9" w14:textId="77777777" w:rsidR="002C02E6" w:rsidRPr="00A443C1" w:rsidRDefault="002C02E6" w:rsidP="00B0785A">
      <w:pPr>
        <w:pStyle w:val="N2"/>
      </w:pPr>
    </w:p>
    <w:p w14:paraId="7EBDB2E2" w14:textId="77777777" w:rsidR="002C02E6" w:rsidRPr="00A443C1" w:rsidRDefault="002C02E6" w:rsidP="00B0785A">
      <w:pPr>
        <w:pStyle w:val="N2"/>
      </w:pPr>
    </w:p>
    <w:p w14:paraId="4B238477" w14:textId="77777777" w:rsidR="002C02E6" w:rsidRPr="00A443C1" w:rsidRDefault="002C02E6" w:rsidP="00B0785A">
      <w:pPr>
        <w:pStyle w:val="N2"/>
      </w:pPr>
    </w:p>
    <w:p w14:paraId="370155A7" w14:textId="77777777" w:rsidR="002C02E6" w:rsidRPr="00A443C1" w:rsidRDefault="002C02E6" w:rsidP="00B0785A">
      <w:pPr>
        <w:pStyle w:val="N2"/>
      </w:pPr>
    </w:p>
    <w:p w14:paraId="2A4EF3AC" w14:textId="77777777" w:rsidR="002C02E6" w:rsidRPr="00A443C1" w:rsidRDefault="002C02E6" w:rsidP="00B0785A">
      <w:pPr>
        <w:pStyle w:val="N2"/>
      </w:pPr>
    </w:p>
    <w:p w14:paraId="007661A6" w14:textId="77777777" w:rsidR="002C02E6" w:rsidRPr="00A443C1" w:rsidRDefault="002C02E6" w:rsidP="00B0785A">
      <w:pPr>
        <w:pStyle w:val="N2"/>
      </w:pPr>
    </w:p>
    <w:p w14:paraId="2ED32794" w14:textId="77777777" w:rsidR="002C02E6" w:rsidRPr="00A443C1" w:rsidRDefault="002C02E6" w:rsidP="00B0785A">
      <w:pPr>
        <w:pStyle w:val="N2"/>
      </w:pPr>
    </w:p>
    <w:p w14:paraId="68D2C91E" w14:textId="77777777" w:rsidR="002C02E6" w:rsidRPr="00A443C1" w:rsidRDefault="002C02E6" w:rsidP="00B0785A">
      <w:pPr>
        <w:pStyle w:val="N2"/>
      </w:pPr>
    </w:p>
    <w:p w14:paraId="6B89B25B" w14:textId="77777777" w:rsidR="002C02E6" w:rsidRDefault="002C02E6" w:rsidP="00B0785A">
      <w:pPr>
        <w:pStyle w:val="N2"/>
      </w:pPr>
    </w:p>
    <w:p w14:paraId="131C0225" w14:textId="77777777" w:rsidR="00095562" w:rsidRPr="00A443C1" w:rsidRDefault="00095562" w:rsidP="00B0785A">
      <w:pPr>
        <w:pStyle w:val="N2"/>
      </w:pPr>
    </w:p>
    <w:p w14:paraId="4D885492" w14:textId="77777777" w:rsidR="002C02E6" w:rsidRPr="00A443C1" w:rsidRDefault="002C02E6" w:rsidP="00B0785A">
      <w:pPr>
        <w:pStyle w:val="N2"/>
      </w:pPr>
    </w:p>
    <w:p w14:paraId="4EF7C09C" w14:textId="77777777" w:rsidR="002C02E6" w:rsidRPr="00A443C1" w:rsidRDefault="002C02E6" w:rsidP="00B0785A">
      <w:pPr>
        <w:pStyle w:val="N2"/>
      </w:pPr>
    </w:p>
    <w:p w14:paraId="6CD4CA84" w14:textId="77777777" w:rsidR="00BB1E70" w:rsidRPr="00A443C1" w:rsidRDefault="00BB1E70" w:rsidP="00BB1E70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lastRenderedPageBreak/>
        <w:t>CATEGORÍA ROOFS</w:t>
      </w:r>
    </w:p>
    <w:p w14:paraId="3A6A182C" w14:textId="77777777" w:rsidR="00BB1E70" w:rsidRPr="00A443C1" w:rsidRDefault="00BB1E70" w:rsidP="00BB1E70">
      <w:pPr>
        <w:rPr>
          <w:b/>
          <w:color w:val="000000" w:themeColor="text1"/>
          <w:kern w:val="24"/>
          <w:sz w:val="28"/>
          <w:szCs w:val="28"/>
        </w:rPr>
      </w:pPr>
      <w:r w:rsidRPr="00A443C1">
        <w:rPr>
          <w:bCs/>
          <w:color w:val="000000" w:themeColor="text1"/>
          <w:kern w:val="24"/>
          <w:sz w:val="22"/>
        </w:rPr>
        <w:t>40.20.20.10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REVESTIMENTS SOSTRES</w:t>
      </w:r>
    </w:p>
    <w:p w14:paraId="585002FA" w14:textId="3A0A8E24" w:rsidR="002C02E6" w:rsidRPr="00A443C1" w:rsidRDefault="002C02E6" w:rsidP="00B0785A">
      <w:pPr>
        <w:pStyle w:val="N2"/>
      </w:pPr>
    </w:p>
    <w:p w14:paraId="7FB4CABC" w14:textId="77777777" w:rsidR="004E1A59" w:rsidRPr="00A443C1" w:rsidRDefault="004E1A59" w:rsidP="004E1A59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• </w:t>
      </w:r>
      <w:r w:rsidRPr="00A443C1">
        <w:rPr>
          <w:b/>
          <w:color w:val="000000" w:themeColor="text1"/>
          <w:kern w:val="24"/>
          <w:szCs w:val="20"/>
        </w:rPr>
        <w:t>FAMÍLIA DE SISTEMA</w:t>
      </w:r>
      <w:r w:rsidRPr="00A443C1">
        <w:rPr>
          <w:bCs/>
          <w:color w:val="000000" w:themeColor="text1"/>
          <w:kern w:val="24"/>
          <w:szCs w:val="20"/>
        </w:rPr>
        <w:t>: Les famílies de sistema es troben per defecte dins de Revit i no es poden carregar noves famílies, per la qual cosa triem una de les famílies per defecte i la dupliquem i anomenem segons el que estableix el BEP</w:t>
      </w:r>
    </w:p>
    <w:p w14:paraId="55D29577" w14:textId="77777777" w:rsidR="004E1A59" w:rsidRPr="00A443C1" w:rsidRDefault="004E1A59" w:rsidP="004E1A59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0ABCEA26" w14:textId="77777777" w:rsidR="004E1A59" w:rsidRPr="00A443C1" w:rsidRDefault="004E1A59" w:rsidP="004E1A59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 incloem els valors que indica el BEP. per exemple implantem el valor per al paràmetre ACAT_l1-CodiGuBIMclass</w:t>
      </w:r>
    </w:p>
    <w:p w14:paraId="0C6F6735" w14:textId="77777777" w:rsidR="004E1A59" w:rsidRPr="00A443C1" w:rsidRDefault="004E1A59" w:rsidP="004E1A59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tipus: Construction, Graphics, materials and finishes, analytical properties i identity data.</w:t>
      </w:r>
    </w:p>
    <w:p w14:paraId="28D726F6" w14:textId="77777777" w:rsidR="004E1A59" w:rsidRPr="00A443C1" w:rsidRDefault="004E1A59" w:rsidP="004E1A59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REPRESENTACIÓ GRÀFICA: en construction Despleguem l'edit assembly i assignem, creem o dupliquem els materials que requerim per fer-ho utilitzem el material browser, finalitzem indicant les característiques de textura i color per a la visualització tant en superfície, fons i secció.</w:t>
      </w:r>
    </w:p>
    <w:p w14:paraId="60FE6283" w14:textId="77777777" w:rsidR="004E1A59" w:rsidRPr="00A443C1" w:rsidRDefault="004E1A59" w:rsidP="004E1A59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1A162FCE" w14:textId="77777777" w:rsidR="004E1A59" w:rsidRPr="00A443C1" w:rsidRDefault="004E1A59" w:rsidP="004E1A59">
      <w:pPr>
        <w:pStyle w:val="N2"/>
      </w:pPr>
      <w:r w:rsidRPr="00A443C1">
        <w:rPr>
          <w:bCs/>
          <w:color w:val="000000" w:themeColor="text1"/>
          <w:kern w:val="24"/>
          <w:szCs w:val="20"/>
        </w:rPr>
        <w:t>• MODELATGE: seleccionem una de les subeines d'edició a DRAW i modelem.</w:t>
      </w:r>
    </w:p>
    <w:p w14:paraId="5B64DDE2" w14:textId="5E8F59BA" w:rsidR="002C02E6" w:rsidRPr="00A443C1" w:rsidRDefault="002C02E6" w:rsidP="00B0785A">
      <w:pPr>
        <w:pStyle w:val="N2"/>
      </w:pPr>
    </w:p>
    <w:p w14:paraId="08C1B74D" w14:textId="1CD85AE1" w:rsidR="002C02E6" w:rsidRPr="00A443C1" w:rsidRDefault="002C02E6" w:rsidP="00B0785A">
      <w:pPr>
        <w:pStyle w:val="N2"/>
      </w:pPr>
    </w:p>
    <w:p w14:paraId="51E0A538" w14:textId="637F099F" w:rsidR="00766D5E" w:rsidRPr="00A443C1" w:rsidRDefault="00766D5E" w:rsidP="00B0785A">
      <w:pPr>
        <w:pStyle w:val="N2"/>
      </w:pPr>
    </w:p>
    <w:p w14:paraId="5606FD32" w14:textId="76D80BBD" w:rsidR="00766D5E" w:rsidRPr="00A443C1" w:rsidRDefault="00766D5E" w:rsidP="00B0785A">
      <w:pPr>
        <w:pStyle w:val="N2"/>
      </w:pPr>
    </w:p>
    <w:p w14:paraId="6EB24A6E" w14:textId="77777777" w:rsidR="00766D5E" w:rsidRPr="00A443C1" w:rsidRDefault="00766D5E" w:rsidP="00B0785A">
      <w:pPr>
        <w:pStyle w:val="N2"/>
      </w:pPr>
    </w:p>
    <w:p w14:paraId="1117F953" w14:textId="77777777" w:rsidR="00766D5E" w:rsidRDefault="00766D5E" w:rsidP="00B0785A">
      <w:pPr>
        <w:pStyle w:val="N2"/>
      </w:pPr>
    </w:p>
    <w:p w14:paraId="661063DF" w14:textId="77777777" w:rsidR="00651945" w:rsidRDefault="00651945" w:rsidP="00B0785A">
      <w:pPr>
        <w:pStyle w:val="N2"/>
      </w:pPr>
    </w:p>
    <w:p w14:paraId="72E36209" w14:textId="77777777" w:rsidR="00651945" w:rsidRDefault="00651945" w:rsidP="00B0785A">
      <w:pPr>
        <w:pStyle w:val="N2"/>
      </w:pPr>
    </w:p>
    <w:p w14:paraId="416A8658" w14:textId="77777777" w:rsidR="00651945" w:rsidRDefault="00651945" w:rsidP="00B0785A">
      <w:pPr>
        <w:pStyle w:val="N2"/>
      </w:pPr>
    </w:p>
    <w:p w14:paraId="15C6B727" w14:textId="77777777" w:rsidR="00766D5E" w:rsidRPr="00A443C1" w:rsidRDefault="00766D5E" w:rsidP="00B0785A">
      <w:pPr>
        <w:pStyle w:val="N2"/>
      </w:pPr>
    </w:p>
    <w:p w14:paraId="09C70C8E" w14:textId="77777777" w:rsidR="00766D5E" w:rsidRPr="00A443C1" w:rsidRDefault="00766D5E" w:rsidP="00B0785A">
      <w:pPr>
        <w:pStyle w:val="N2"/>
      </w:pPr>
    </w:p>
    <w:p w14:paraId="1799E94E" w14:textId="77777777" w:rsidR="00766D5E" w:rsidRPr="00A443C1" w:rsidRDefault="00766D5E" w:rsidP="00B0785A">
      <w:pPr>
        <w:pStyle w:val="N2"/>
      </w:pPr>
    </w:p>
    <w:p w14:paraId="13AAAD50" w14:textId="77777777" w:rsidR="00766D5E" w:rsidRPr="00A443C1" w:rsidRDefault="00766D5E" w:rsidP="00B0785A">
      <w:pPr>
        <w:pStyle w:val="N2"/>
      </w:pPr>
    </w:p>
    <w:p w14:paraId="4577ED1D" w14:textId="6663EE47" w:rsidR="00766D5E" w:rsidRPr="00A443C1" w:rsidRDefault="009B3F43" w:rsidP="00B0785A">
      <w:pPr>
        <w:pStyle w:val="N2"/>
      </w:pPr>
      <w:r w:rsidRPr="00A443C1">
        <w:rPr>
          <w:noProof/>
          <w:lang w:val="es-ES" w:eastAsia="es-ES"/>
        </w:rPr>
        <w:lastRenderedPageBreak/>
        <w:drawing>
          <wp:anchor distT="0" distB="0" distL="114300" distR="114300" simplePos="0" relativeHeight="251658415" behindDoc="0" locked="0" layoutInCell="1" allowOverlap="1" wp14:anchorId="70124A1F" wp14:editId="543651DA">
            <wp:simplePos x="0" y="0"/>
            <wp:positionH relativeFrom="column">
              <wp:posOffset>-346075</wp:posOffset>
            </wp:positionH>
            <wp:positionV relativeFrom="paragraph">
              <wp:posOffset>186690</wp:posOffset>
            </wp:positionV>
            <wp:extent cx="1575435" cy="4319905"/>
            <wp:effectExtent l="19050" t="19050" r="24765" b="23495"/>
            <wp:wrapNone/>
            <wp:docPr id="887778670" name="Imagen 887778670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D18F9DE-E0A5-A6F9-673F-8A4ED8C327D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70" name="Imagen 887778670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D18F9DE-E0A5-A6F9-673F-8A4ED8C327D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1575435" cy="4319905"/>
                    </a:xfrm>
                    <a:prstGeom prst="rect">
                      <a:avLst/>
                    </a:prstGeom>
                    <a:ln w="19050">
                      <a:solidFill>
                        <a:srgbClr val="00B0F0"/>
                      </a:solidFill>
                    </a:ln>
                  </pic:spPr>
                </pic:pic>
              </a:graphicData>
            </a:graphic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416" behindDoc="0" locked="0" layoutInCell="1" allowOverlap="1" wp14:anchorId="4212686D" wp14:editId="42EF00F2">
            <wp:simplePos x="0" y="0"/>
            <wp:positionH relativeFrom="column">
              <wp:posOffset>1398270</wp:posOffset>
            </wp:positionH>
            <wp:positionV relativeFrom="paragraph">
              <wp:posOffset>45085</wp:posOffset>
            </wp:positionV>
            <wp:extent cx="4640580" cy="3959860"/>
            <wp:effectExtent l="0" t="0" r="7620" b="2540"/>
            <wp:wrapNone/>
            <wp:docPr id="887778671" name="Imagen 887778671" descr="Interfaz de usuario gráfic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ADE4332-B63A-A4AC-1E4B-452E463A76E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71" name="Imagen 887778671" descr="Interfaz de usuario gráfic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ADE4332-B63A-A4AC-1E4B-452E463A76E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4640580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342" behindDoc="0" locked="0" layoutInCell="1" allowOverlap="1" wp14:anchorId="70273A18" wp14:editId="5FEAD37B">
            <wp:simplePos x="0" y="0"/>
            <wp:positionH relativeFrom="column">
              <wp:posOffset>-698500</wp:posOffset>
            </wp:positionH>
            <wp:positionV relativeFrom="paragraph">
              <wp:posOffset>4098290</wp:posOffset>
            </wp:positionV>
            <wp:extent cx="4218305" cy="3599815"/>
            <wp:effectExtent l="0" t="0" r="0" b="635"/>
            <wp:wrapNone/>
            <wp:docPr id="887778673" name="Imagen 887778673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4740DA3-EF76-E3BA-4B1B-AC29D007821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73" name="Imagen 887778673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4740DA3-EF76-E3BA-4B1B-AC29D007821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4218305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341" behindDoc="0" locked="0" layoutInCell="1" allowOverlap="1" wp14:anchorId="588E79A0" wp14:editId="2399D771">
            <wp:simplePos x="0" y="0"/>
            <wp:positionH relativeFrom="column">
              <wp:posOffset>760730</wp:posOffset>
            </wp:positionH>
            <wp:positionV relativeFrom="paragraph">
              <wp:posOffset>4098290</wp:posOffset>
            </wp:positionV>
            <wp:extent cx="5334635" cy="3599815"/>
            <wp:effectExtent l="0" t="0" r="0" b="635"/>
            <wp:wrapNone/>
            <wp:docPr id="887778672" name="Imagen 887778672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2EB91E8-761E-1182-E57C-D0820EA2FE2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72" name="Imagen 887778672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2EB91E8-761E-1182-E57C-D0820EA2FE2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334635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5A93664" w14:textId="77777777" w:rsidR="00766D5E" w:rsidRPr="00A443C1" w:rsidRDefault="00766D5E" w:rsidP="00B0785A">
      <w:pPr>
        <w:pStyle w:val="N2"/>
      </w:pPr>
    </w:p>
    <w:p w14:paraId="20B2D004" w14:textId="77777777" w:rsidR="00766D5E" w:rsidRPr="00A443C1" w:rsidRDefault="00766D5E" w:rsidP="00B0785A">
      <w:pPr>
        <w:pStyle w:val="N2"/>
      </w:pPr>
    </w:p>
    <w:p w14:paraId="11C351F9" w14:textId="38E43112" w:rsidR="00766D5E" w:rsidRPr="00A443C1" w:rsidRDefault="00766D5E" w:rsidP="00D133C2">
      <w:pPr>
        <w:pStyle w:val="N2"/>
        <w:ind w:left="0"/>
      </w:pPr>
    </w:p>
    <w:p w14:paraId="00568B93" w14:textId="13E2CF9D" w:rsidR="00766D5E" w:rsidRPr="00A443C1" w:rsidRDefault="00766D5E" w:rsidP="00B0785A">
      <w:pPr>
        <w:pStyle w:val="N2"/>
      </w:pPr>
    </w:p>
    <w:p w14:paraId="79FD754D" w14:textId="1C2041C5" w:rsidR="00766D5E" w:rsidRPr="00A443C1" w:rsidRDefault="00766D5E" w:rsidP="00B0785A">
      <w:pPr>
        <w:pStyle w:val="N2"/>
      </w:pPr>
    </w:p>
    <w:p w14:paraId="4645E066" w14:textId="77777777" w:rsidR="00766D5E" w:rsidRPr="00A443C1" w:rsidRDefault="00766D5E" w:rsidP="00B0785A">
      <w:pPr>
        <w:pStyle w:val="N2"/>
      </w:pPr>
    </w:p>
    <w:p w14:paraId="337AC3FD" w14:textId="77777777" w:rsidR="005E0D83" w:rsidRPr="00A443C1" w:rsidRDefault="005E0D83" w:rsidP="00B0785A">
      <w:pPr>
        <w:pStyle w:val="N2"/>
      </w:pPr>
    </w:p>
    <w:p w14:paraId="4577D0DC" w14:textId="77777777" w:rsidR="00B139ED" w:rsidRPr="00A443C1" w:rsidRDefault="00B139ED" w:rsidP="00B0785A">
      <w:pPr>
        <w:pStyle w:val="N2"/>
      </w:pPr>
    </w:p>
    <w:p w14:paraId="79DE6BD5" w14:textId="77777777" w:rsidR="00B139ED" w:rsidRPr="00A443C1" w:rsidRDefault="00B139ED" w:rsidP="00B0785A">
      <w:pPr>
        <w:pStyle w:val="N2"/>
      </w:pPr>
    </w:p>
    <w:p w14:paraId="5EF787E0" w14:textId="77777777" w:rsidR="00B139ED" w:rsidRPr="00A443C1" w:rsidRDefault="00B139ED" w:rsidP="00B0785A">
      <w:pPr>
        <w:pStyle w:val="N2"/>
      </w:pPr>
    </w:p>
    <w:p w14:paraId="67D20266" w14:textId="77777777" w:rsidR="00B139ED" w:rsidRPr="00A443C1" w:rsidRDefault="00B139ED" w:rsidP="00B0785A">
      <w:pPr>
        <w:pStyle w:val="N2"/>
      </w:pPr>
    </w:p>
    <w:p w14:paraId="3282C451" w14:textId="77777777" w:rsidR="00B139ED" w:rsidRPr="00A443C1" w:rsidRDefault="00B139ED" w:rsidP="00B0785A">
      <w:pPr>
        <w:pStyle w:val="N2"/>
      </w:pPr>
    </w:p>
    <w:p w14:paraId="161366A8" w14:textId="368788D1" w:rsidR="00B139ED" w:rsidRPr="00A443C1" w:rsidRDefault="00B139ED" w:rsidP="00B0785A">
      <w:pPr>
        <w:pStyle w:val="N2"/>
      </w:pPr>
    </w:p>
    <w:p w14:paraId="5A88ED6E" w14:textId="1617665F" w:rsidR="00B139ED" w:rsidRPr="00A443C1" w:rsidRDefault="00B139ED" w:rsidP="00B0785A">
      <w:pPr>
        <w:pStyle w:val="N2"/>
      </w:pPr>
    </w:p>
    <w:p w14:paraId="4FD28143" w14:textId="5FD83C2B" w:rsidR="00B139ED" w:rsidRPr="00A443C1" w:rsidRDefault="00B139ED" w:rsidP="00B0785A">
      <w:pPr>
        <w:pStyle w:val="N2"/>
      </w:pPr>
    </w:p>
    <w:p w14:paraId="2DD1E719" w14:textId="36634DDE" w:rsidR="00B139ED" w:rsidRPr="00A443C1" w:rsidRDefault="00B139ED" w:rsidP="00B0785A">
      <w:pPr>
        <w:pStyle w:val="N2"/>
      </w:pPr>
    </w:p>
    <w:p w14:paraId="2FE1B4C3" w14:textId="41459F92" w:rsidR="00B139ED" w:rsidRPr="00A443C1" w:rsidRDefault="00B139ED" w:rsidP="00B0785A">
      <w:pPr>
        <w:pStyle w:val="N2"/>
      </w:pPr>
    </w:p>
    <w:p w14:paraId="3DB468B4" w14:textId="7E2CF016" w:rsidR="00B139ED" w:rsidRPr="00A443C1" w:rsidRDefault="00B139ED" w:rsidP="00B0785A">
      <w:pPr>
        <w:pStyle w:val="N2"/>
      </w:pPr>
    </w:p>
    <w:p w14:paraId="1C476F57" w14:textId="43ABBB7C" w:rsidR="00B139ED" w:rsidRPr="00A443C1" w:rsidRDefault="00B139ED" w:rsidP="00B0785A">
      <w:pPr>
        <w:pStyle w:val="N2"/>
      </w:pPr>
    </w:p>
    <w:p w14:paraId="0AB12293" w14:textId="75F20770" w:rsidR="00B139ED" w:rsidRPr="00A443C1" w:rsidRDefault="00B139ED" w:rsidP="00B0785A">
      <w:pPr>
        <w:pStyle w:val="N2"/>
      </w:pPr>
    </w:p>
    <w:p w14:paraId="2A5EAD57" w14:textId="77777777" w:rsidR="00B139ED" w:rsidRPr="00A443C1" w:rsidRDefault="00B139ED" w:rsidP="00B0785A">
      <w:pPr>
        <w:pStyle w:val="N2"/>
      </w:pPr>
    </w:p>
    <w:p w14:paraId="04861E49" w14:textId="77777777" w:rsidR="00B139ED" w:rsidRPr="00A443C1" w:rsidRDefault="00B139ED" w:rsidP="00B0785A">
      <w:pPr>
        <w:pStyle w:val="N2"/>
      </w:pPr>
    </w:p>
    <w:p w14:paraId="67AB561A" w14:textId="77777777" w:rsidR="00B139ED" w:rsidRPr="00A443C1" w:rsidRDefault="00B139ED" w:rsidP="00B0785A">
      <w:pPr>
        <w:pStyle w:val="N2"/>
      </w:pPr>
    </w:p>
    <w:p w14:paraId="7C3AD7CA" w14:textId="77777777" w:rsidR="00B139ED" w:rsidRPr="00A443C1" w:rsidRDefault="00B139ED" w:rsidP="00B0785A">
      <w:pPr>
        <w:pStyle w:val="N2"/>
      </w:pPr>
    </w:p>
    <w:p w14:paraId="494F3484" w14:textId="77777777" w:rsidR="00B139ED" w:rsidRPr="00A443C1" w:rsidRDefault="00B139ED" w:rsidP="00B0785A">
      <w:pPr>
        <w:pStyle w:val="N2"/>
      </w:pPr>
    </w:p>
    <w:p w14:paraId="22C48B51" w14:textId="77777777" w:rsidR="00B139ED" w:rsidRPr="00A443C1" w:rsidRDefault="00B139ED" w:rsidP="00B0785A">
      <w:pPr>
        <w:pStyle w:val="N2"/>
      </w:pPr>
    </w:p>
    <w:p w14:paraId="414AB52C" w14:textId="77777777" w:rsidR="00B139ED" w:rsidRPr="00A443C1" w:rsidRDefault="00B139ED" w:rsidP="00B0785A">
      <w:pPr>
        <w:pStyle w:val="N2"/>
      </w:pPr>
    </w:p>
    <w:p w14:paraId="4B87CC19" w14:textId="77777777" w:rsidR="00B139ED" w:rsidRPr="00A443C1" w:rsidRDefault="00B139ED" w:rsidP="00B0785A">
      <w:pPr>
        <w:pStyle w:val="N2"/>
      </w:pPr>
    </w:p>
    <w:p w14:paraId="6BEED734" w14:textId="77777777" w:rsidR="00871F1F" w:rsidRPr="00A443C1" w:rsidRDefault="00871F1F" w:rsidP="00871F1F">
      <w:pPr>
        <w:rPr>
          <w:rFonts w:cstheme="minorBidi"/>
          <w:bCs/>
          <w:color w:val="000000" w:themeColor="text1"/>
          <w:kern w:val="24"/>
          <w:sz w:val="22"/>
        </w:rPr>
      </w:pPr>
      <w:r w:rsidRPr="00A443C1">
        <w:rPr>
          <w:rFonts w:cstheme="minorBidi"/>
          <w:bCs/>
          <w:color w:val="000000" w:themeColor="text1"/>
          <w:kern w:val="24"/>
          <w:sz w:val="22"/>
        </w:rPr>
        <w:lastRenderedPageBreak/>
        <w:t>40</w:t>
      </w:r>
      <w:r w:rsidRPr="00A443C1">
        <w:rPr>
          <w:rFonts w:cstheme="minorBidi"/>
          <w:bCs/>
          <w:color w:val="000000" w:themeColor="text1"/>
          <w:kern w:val="24"/>
          <w:sz w:val="22"/>
        </w:rPr>
        <w:tab/>
      </w:r>
      <w:r w:rsidRPr="00A443C1">
        <w:rPr>
          <w:rFonts w:cstheme="minorBidi"/>
          <w:bCs/>
          <w:color w:val="000000" w:themeColor="text1"/>
          <w:kern w:val="24"/>
          <w:sz w:val="22"/>
        </w:rPr>
        <w:tab/>
        <w:t>SISTEMES DE COMPARTIMENTACIÓ I D'ACABATS INTERIORS</w:t>
      </w:r>
    </w:p>
    <w:p w14:paraId="44C2D1B6" w14:textId="77777777" w:rsidR="00871F1F" w:rsidRPr="00A443C1" w:rsidRDefault="00871F1F" w:rsidP="00871F1F">
      <w:pPr>
        <w:rPr>
          <w:rFonts w:cstheme="minorBidi"/>
          <w:bCs/>
          <w:color w:val="000000" w:themeColor="text1"/>
          <w:kern w:val="24"/>
          <w:sz w:val="22"/>
        </w:rPr>
      </w:pPr>
      <w:r w:rsidRPr="00A443C1">
        <w:rPr>
          <w:rFonts w:cstheme="minorBidi"/>
          <w:bCs/>
          <w:color w:val="000000" w:themeColor="text1"/>
          <w:kern w:val="24"/>
          <w:sz w:val="22"/>
        </w:rPr>
        <w:t>40.30</w:t>
      </w:r>
      <w:r w:rsidRPr="00A443C1">
        <w:rPr>
          <w:rFonts w:cstheme="minorBidi"/>
          <w:bCs/>
          <w:color w:val="000000" w:themeColor="text1"/>
          <w:kern w:val="24"/>
          <w:sz w:val="22"/>
        </w:rPr>
        <w:tab/>
      </w:r>
      <w:r w:rsidRPr="00A443C1">
        <w:rPr>
          <w:rFonts w:cstheme="minorBidi"/>
          <w:bCs/>
          <w:color w:val="000000" w:themeColor="text1"/>
          <w:kern w:val="24"/>
          <w:sz w:val="22"/>
        </w:rPr>
        <w:tab/>
        <w:t>ESCALES I RAMPES INTERIORS</w:t>
      </w:r>
    </w:p>
    <w:p w14:paraId="640E15BF" w14:textId="0408BCF1" w:rsidR="00B139ED" w:rsidRPr="00A443C1" w:rsidRDefault="00B139ED" w:rsidP="00B0785A">
      <w:pPr>
        <w:pStyle w:val="N2"/>
      </w:pPr>
    </w:p>
    <w:p w14:paraId="7C0DF69E" w14:textId="77777777" w:rsidR="00A802BA" w:rsidRPr="00A443C1" w:rsidRDefault="00A802BA" w:rsidP="00A802BA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STAIRS</w:t>
      </w:r>
    </w:p>
    <w:p w14:paraId="3EBB04B5" w14:textId="77777777" w:rsidR="00A802BA" w:rsidRPr="00A443C1" w:rsidRDefault="00A802BA" w:rsidP="00A802BA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40.30.10.10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GRAONS INTERIORS</w:t>
      </w:r>
    </w:p>
    <w:p w14:paraId="27B07098" w14:textId="77777777" w:rsidR="00A802BA" w:rsidRPr="00A443C1" w:rsidRDefault="00A802BA" w:rsidP="00A802BA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40.30.10.20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RECRESCUT DE GRAONS INTERIORS</w:t>
      </w:r>
    </w:p>
    <w:p w14:paraId="40F6B161" w14:textId="1586AA48" w:rsidR="00B139ED" w:rsidRPr="00A443C1" w:rsidRDefault="00B139ED" w:rsidP="00B0785A">
      <w:pPr>
        <w:pStyle w:val="N2"/>
      </w:pPr>
    </w:p>
    <w:p w14:paraId="612EBEBC" w14:textId="77777777" w:rsidR="004E1A59" w:rsidRPr="00A443C1" w:rsidRDefault="004E1A59" w:rsidP="004E1A59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• </w:t>
      </w:r>
      <w:r w:rsidRPr="00A443C1">
        <w:rPr>
          <w:b/>
          <w:color w:val="000000" w:themeColor="text1"/>
          <w:kern w:val="24"/>
          <w:szCs w:val="20"/>
        </w:rPr>
        <w:t>FAMÍLIA DE SISTEMA</w:t>
      </w:r>
      <w:r w:rsidRPr="00A443C1">
        <w:rPr>
          <w:bCs/>
          <w:color w:val="000000" w:themeColor="text1"/>
          <w:kern w:val="24"/>
          <w:szCs w:val="20"/>
        </w:rPr>
        <w:t>: Les famílies de sistema es troben per defecte dins de Revit i no es poden carregar noves famílies, per la qual cosa triem una de les famílies per defecte i la dupliquem i anomenem segons el que estableix el BEP</w:t>
      </w:r>
    </w:p>
    <w:p w14:paraId="59581294" w14:textId="77777777" w:rsidR="004E1A59" w:rsidRPr="00A443C1" w:rsidRDefault="004E1A59" w:rsidP="004E1A59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22CDA144" w14:textId="77777777" w:rsidR="004E1A59" w:rsidRPr="00A443C1" w:rsidRDefault="004E1A59" w:rsidP="004E1A59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 incloem els valors que indica el BEP. per exemple implantem el valor per al paràmetre ACAT_l1-CodiGuBIMclass</w:t>
      </w:r>
    </w:p>
    <w:p w14:paraId="45B07DF4" w14:textId="77777777" w:rsidR="004E1A59" w:rsidRPr="00A443C1" w:rsidRDefault="004E1A59" w:rsidP="004E1A59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tipus: Construction, Graphics, materials and finishes, analytical properties i identity data.</w:t>
      </w:r>
    </w:p>
    <w:p w14:paraId="1EDCC1B9" w14:textId="77777777" w:rsidR="004E1A59" w:rsidRPr="00A443C1" w:rsidRDefault="004E1A59" w:rsidP="004E1A59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REPRESENTACIÓ GRÀFICA: en construction Despleguem l'edit assembly i assignem, creem o dupliquem els materials que requerim per fer-ho utilitzem el material browser, finalitzem indicant les característiques de textura i color per a la visualització tant en superfície, fons i secció.</w:t>
      </w:r>
    </w:p>
    <w:p w14:paraId="1600A602" w14:textId="77777777" w:rsidR="004E1A59" w:rsidRPr="00A443C1" w:rsidRDefault="004E1A59" w:rsidP="004E1A59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31ED5F5D" w14:textId="77777777" w:rsidR="004E1A59" w:rsidRPr="00A443C1" w:rsidRDefault="004E1A59" w:rsidP="004E1A59">
      <w:pPr>
        <w:pStyle w:val="N2"/>
      </w:pPr>
      <w:r w:rsidRPr="00A443C1">
        <w:rPr>
          <w:bCs/>
          <w:color w:val="000000" w:themeColor="text1"/>
          <w:kern w:val="24"/>
          <w:szCs w:val="20"/>
        </w:rPr>
        <w:t>• MODELATGE: seleccionem una de les subeines d'edició a DRAW i modelem.</w:t>
      </w:r>
    </w:p>
    <w:p w14:paraId="4E87934E" w14:textId="76B0D12D" w:rsidR="00D70E57" w:rsidRDefault="00D70E57" w:rsidP="00B0785A">
      <w:pPr>
        <w:pStyle w:val="N2"/>
      </w:pPr>
    </w:p>
    <w:p w14:paraId="348B043B" w14:textId="77777777" w:rsidR="00095562" w:rsidRDefault="00095562" w:rsidP="00B0785A">
      <w:pPr>
        <w:pStyle w:val="N2"/>
      </w:pPr>
    </w:p>
    <w:p w14:paraId="542E2D84" w14:textId="77777777" w:rsidR="00095562" w:rsidRDefault="00095562" w:rsidP="00B0785A">
      <w:pPr>
        <w:pStyle w:val="N2"/>
      </w:pPr>
    </w:p>
    <w:p w14:paraId="0A94F1E1" w14:textId="77777777" w:rsidR="00095562" w:rsidRDefault="00095562" w:rsidP="00B0785A">
      <w:pPr>
        <w:pStyle w:val="N2"/>
      </w:pPr>
    </w:p>
    <w:p w14:paraId="0F0FFED0" w14:textId="77777777" w:rsidR="00095562" w:rsidRDefault="00095562" w:rsidP="00B0785A">
      <w:pPr>
        <w:pStyle w:val="N2"/>
      </w:pPr>
    </w:p>
    <w:p w14:paraId="73AF1C45" w14:textId="77777777" w:rsidR="00095562" w:rsidRDefault="00095562" w:rsidP="00B0785A">
      <w:pPr>
        <w:pStyle w:val="N2"/>
      </w:pPr>
    </w:p>
    <w:p w14:paraId="1FDC7170" w14:textId="77777777" w:rsidR="00095562" w:rsidRDefault="00095562" w:rsidP="00B0785A">
      <w:pPr>
        <w:pStyle w:val="N2"/>
      </w:pPr>
    </w:p>
    <w:p w14:paraId="66F89E97" w14:textId="77777777" w:rsidR="00095562" w:rsidRPr="00A443C1" w:rsidRDefault="00095562" w:rsidP="00B0785A">
      <w:pPr>
        <w:pStyle w:val="N2"/>
      </w:pPr>
    </w:p>
    <w:p w14:paraId="06F4202F" w14:textId="1AF98D4B" w:rsidR="00D70E57" w:rsidRPr="00A443C1" w:rsidRDefault="00D70E57" w:rsidP="00B0785A">
      <w:pPr>
        <w:pStyle w:val="N2"/>
      </w:pPr>
    </w:p>
    <w:p w14:paraId="70FFF6B1" w14:textId="18B84F32" w:rsidR="00D70E57" w:rsidRPr="00A443C1" w:rsidRDefault="00BD36F2" w:rsidP="00B0785A">
      <w:pPr>
        <w:pStyle w:val="N2"/>
      </w:pPr>
      <w:r w:rsidRPr="00A443C1">
        <w:rPr>
          <w:noProof/>
          <w:lang w:val="es-ES" w:eastAsia="es-ES"/>
        </w:rPr>
        <w:lastRenderedPageBreak/>
        <w:drawing>
          <wp:anchor distT="0" distB="0" distL="114300" distR="114300" simplePos="0" relativeHeight="251658286" behindDoc="0" locked="0" layoutInCell="1" allowOverlap="1" wp14:anchorId="3833B8A8" wp14:editId="0319BB4B">
            <wp:simplePos x="0" y="0"/>
            <wp:positionH relativeFrom="column">
              <wp:posOffset>2586990</wp:posOffset>
            </wp:positionH>
            <wp:positionV relativeFrom="paragraph">
              <wp:posOffset>3977005</wp:posOffset>
            </wp:positionV>
            <wp:extent cx="3471545" cy="2519680"/>
            <wp:effectExtent l="0" t="0" r="0" b="0"/>
            <wp:wrapSquare wrapText="bothSides"/>
            <wp:docPr id="887778681" name="Imagen 887778681" descr="Diagrama&#10;&#10;Descripción generada automáticamente con confianza media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94AA471-B178-007D-07C6-8B01D74A1F0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81" name="Imagen 887778681" descr="Diagrama&#10;&#10;Descripción generada automáticamente con confianza media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94AA471-B178-007D-07C6-8B01D74A1F0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3471545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345" behindDoc="0" locked="0" layoutInCell="1" allowOverlap="1" wp14:anchorId="07B7EFC0" wp14:editId="4EBFEFD2">
            <wp:simplePos x="0" y="0"/>
            <wp:positionH relativeFrom="column">
              <wp:posOffset>1085850</wp:posOffset>
            </wp:positionH>
            <wp:positionV relativeFrom="paragraph">
              <wp:posOffset>210820</wp:posOffset>
            </wp:positionV>
            <wp:extent cx="2427605" cy="3058160"/>
            <wp:effectExtent l="0" t="0" r="0" b="8890"/>
            <wp:wrapNone/>
            <wp:docPr id="887778678" name="Imagen 887778678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33592BF-D83E-ABC4-C146-A7A1495D83E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78" name="Imagen 887778678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33592BF-D83E-ABC4-C146-A7A1495D83E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2427605" cy="3058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346" behindDoc="0" locked="0" layoutInCell="1" allowOverlap="1" wp14:anchorId="4D3F1BA3" wp14:editId="346038D6">
            <wp:simplePos x="0" y="0"/>
            <wp:positionH relativeFrom="column">
              <wp:posOffset>3589655</wp:posOffset>
            </wp:positionH>
            <wp:positionV relativeFrom="paragraph">
              <wp:posOffset>220980</wp:posOffset>
            </wp:positionV>
            <wp:extent cx="2413635" cy="3035300"/>
            <wp:effectExtent l="0" t="0" r="5715" b="0"/>
            <wp:wrapNone/>
            <wp:docPr id="887778679" name="Imagen 887778679" descr="Tabl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EF7B3D2-160A-4242-6DA9-7D2D9B46221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79" name="Imagen 887778679" descr="Tabl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EF7B3D2-160A-4242-6DA9-7D2D9B46221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2413635" cy="3035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417" behindDoc="0" locked="0" layoutInCell="1" allowOverlap="1" wp14:anchorId="24E13914" wp14:editId="66041B34">
            <wp:simplePos x="0" y="0"/>
            <wp:positionH relativeFrom="column">
              <wp:posOffset>-443865</wp:posOffset>
            </wp:positionH>
            <wp:positionV relativeFrom="paragraph">
              <wp:posOffset>236855</wp:posOffset>
            </wp:positionV>
            <wp:extent cx="1308100" cy="3335655"/>
            <wp:effectExtent l="19050" t="19050" r="25400" b="17145"/>
            <wp:wrapNone/>
            <wp:docPr id="887778677" name="Imagen 887778677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F5E8BFD-F706-37C2-CE36-5EDE716656D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77" name="Imagen 887778677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F5E8BFD-F706-37C2-CE36-5EDE716656D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1308100" cy="3335655"/>
                    </a:xfrm>
                    <a:prstGeom prst="rect">
                      <a:avLst/>
                    </a:prstGeom>
                    <a:ln w="19050">
                      <a:solidFill>
                        <a:srgbClr val="00B0F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348" behindDoc="0" locked="0" layoutInCell="1" allowOverlap="1" wp14:anchorId="64FA8D99" wp14:editId="6A7132A5">
            <wp:simplePos x="0" y="0"/>
            <wp:positionH relativeFrom="column">
              <wp:posOffset>-446405</wp:posOffset>
            </wp:positionH>
            <wp:positionV relativeFrom="paragraph">
              <wp:posOffset>3980815</wp:posOffset>
            </wp:positionV>
            <wp:extent cx="3717925" cy="2508885"/>
            <wp:effectExtent l="0" t="0" r="0" b="5715"/>
            <wp:wrapNone/>
            <wp:docPr id="887778680" name="Imagen 887778680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C58EA64-C7A6-30D7-57FF-840E9768F6C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80" name="Imagen 887778680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C58EA64-C7A6-30D7-57FF-840E9768F6C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3717925" cy="2508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E48FF4" w14:textId="27032D2D" w:rsidR="00D70E57" w:rsidRPr="00A443C1" w:rsidRDefault="00D70E57" w:rsidP="00B0785A">
      <w:pPr>
        <w:pStyle w:val="N2"/>
      </w:pPr>
    </w:p>
    <w:p w14:paraId="12974EBC" w14:textId="4296A0DE" w:rsidR="00D70E57" w:rsidRPr="00A443C1" w:rsidRDefault="00D70E57" w:rsidP="00B0785A">
      <w:pPr>
        <w:pStyle w:val="N2"/>
      </w:pPr>
    </w:p>
    <w:p w14:paraId="09B09C68" w14:textId="77777777" w:rsidR="00D70E57" w:rsidRPr="00A443C1" w:rsidRDefault="00D70E57" w:rsidP="00B0785A">
      <w:pPr>
        <w:pStyle w:val="N2"/>
      </w:pPr>
    </w:p>
    <w:p w14:paraId="0AF84BEB" w14:textId="292AB099" w:rsidR="00D70E57" w:rsidRPr="00A443C1" w:rsidRDefault="00D70E57" w:rsidP="00B0785A">
      <w:pPr>
        <w:pStyle w:val="N2"/>
      </w:pPr>
    </w:p>
    <w:p w14:paraId="7A0D96B7" w14:textId="20314439" w:rsidR="00D70E57" w:rsidRPr="00A443C1" w:rsidRDefault="00D70E57" w:rsidP="00B0785A">
      <w:pPr>
        <w:pStyle w:val="N2"/>
      </w:pPr>
    </w:p>
    <w:p w14:paraId="3F5E0C49" w14:textId="3D9B9FC0" w:rsidR="00D70E57" w:rsidRPr="00A443C1" w:rsidRDefault="00D70E57" w:rsidP="00B0785A">
      <w:pPr>
        <w:pStyle w:val="N2"/>
      </w:pPr>
    </w:p>
    <w:p w14:paraId="203A5467" w14:textId="77777777" w:rsidR="00D70E57" w:rsidRPr="00A443C1" w:rsidRDefault="00D70E57" w:rsidP="00B0785A">
      <w:pPr>
        <w:pStyle w:val="N2"/>
      </w:pPr>
    </w:p>
    <w:p w14:paraId="5BE40E13" w14:textId="5DB225BC" w:rsidR="00D70E57" w:rsidRPr="00A443C1" w:rsidRDefault="00D70E57" w:rsidP="00E27A3F">
      <w:pPr>
        <w:pStyle w:val="N2"/>
        <w:ind w:left="0"/>
      </w:pPr>
    </w:p>
    <w:p w14:paraId="3F373E73" w14:textId="12F37D1A" w:rsidR="00D70E57" w:rsidRPr="00A443C1" w:rsidRDefault="00D70E57" w:rsidP="00B0785A">
      <w:pPr>
        <w:pStyle w:val="N2"/>
      </w:pPr>
    </w:p>
    <w:p w14:paraId="16FA293B" w14:textId="5D9F9F3C" w:rsidR="00D70E57" w:rsidRPr="00A443C1" w:rsidRDefault="00D70E57" w:rsidP="00B0785A">
      <w:pPr>
        <w:pStyle w:val="N2"/>
      </w:pPr>
    </w:p>
    <w:p w14:paraId="7952EB1A" w14:textId="132983AF" w:rsidR="00D70E57" w:rsidRPr="00A443C1" w:rsidRDefault="00D70E57" w:rsidP="00B0785A">
      <w:pPr>
        <w:pStyle w:val="N2"/>
      </w:pPr>
    </w:p>
    <w:p w14:paraId="405C2C00" w14:textId="6F96A5E2" w:rsidR="00D70E57" w:rsidRPr="00A443C1" w:rsidRDefault="00D70E57" w:rsidP="00B0785A">
      <w:pPr>
        <w:pStyle w:val="N2"/>
      </w:pPr>
    </w:p>
    <w:p w14:paraId="408F2347" w14:textId="74024B90" w:rsidR="00D70E57" w:rsidRPr="00A443C1" w:rsidRDefault="00D70E57" w:rsidP="00B0785A">
      <w:pPr>
        <w:pStyle w:val="N2"/>
      </w:pPr>
    </w:p>
    <w:p w14:paraId="68108C8F" w14:textId="1DF38F7C" w:rsidR="00D70E57" w:rsidRPr="00A443C1" w:rsidRDefault="00D70E57" w:rsidP="00B0785A">
      <w:pPr>
        <w:pStyle w:val="N2"/>
      </w:pPr>
    </w:p>
    <w:p w14:paraId="6F48F99E" w14:textId="70332481" w:rsidR="00D70E57" w:rsidRPr="00A443C1" w:rsidRDefault="00D70E57" w:rsidP="00B0785A">
      <w:pPr>
        <w:pStyle w:val="N2"/>
      </w:pPr>
    </w:p>
    <w:p w14:paraId="705C3EA8" w14:textId="2B48B152" w:rsidR="00D70E57" w:rsidRPr="00A443C1" w:rsidRDefault="00D70E57" w:rsidP="00B0785A">
      <w:pPr>
        <w:pStyle w:val="N2"/>
      </w:pPr>
    </w:p>
    <w:p w14:paraId="32DE2446" w14:textId="2701A835" w:rsidR="00D70E57" w:rsidRPr="00A443C1" w:rsidRDefault="00D70E57" w:rsidP="00B0785A">
      <w:pPr>
        <w:pStyle w:val="N2"/>
      </w:pPr>
    </w:p>
    <w:p w14:paraId="3249D7FA" w14:textId="77777777" w:rsidR="00D70E57" w:rsidRPr="00A443C1" w:rsidRDefault="00D70E57" w:rsidP="00B0785A">
      <w:pPr>
        <w:pStyle w:val="N2"/>
      </w:pPr>
    </w:p>
    <w:p w14:paraId="5D556051" w14:textId="462AFED5" w:rsidR="00D70E57" w:rsidRPr="00A443C1" w:rsidRDefault="00D70E57" w:rsidP="00B0785A">
      <w:pPr>
        <w:pStyle w:val="N2"/>
      </w:pPr>
    </w:p>
    <w:p w14:paraId="17E673C9" w14:textId="2EB03108" w:rsidR="00D70E57" w:rsidRPr="00A443C1" w:rsidRDefault="00D70E57" w:rsidP="00B0785A">
      <w:pPr>
        <w:pStyle w:val="N2"/>
      </w:pPr>
    </w:p>
    <w:p w14:paraId="088650C1" w14:textId="1147CA60" w:rsidR="00D70E57" w:rsidRPr="00A443C1" w:rsidRDefault="00D70E57" w:rsidP="00B0785A">
      <w:pPr>
        <w:pStyle w:val="N2"/>
      </w:pPr>
    </w:p>
    <w:p w14:paraId="2F169FE9" w14:textId="75710B6C" w:rsidR="00D70E57" w:rsidRPr="00A443C1" w:rsidRDefault="00D70E57" w:rsidP="00B0785A">
      <w:pPr>
        <w:pStyle w:val="N2"/>
      </w:pPr>
    </w:p>
    <w:p w14:paraId="5F27B82F" w14:textId="36CF0F92" w:rsidR="00D70E57" w:rsidRPr="00A443C1" w:rsidRDefault="00D70E57" w:rsidP="00B0785A">
      <w:pPr>
        <w:pStyle w:val="N2"/>
      </w:pPr>
    </w:p>
    <w:p w14:paraId="385A16E2" w14:textId="753C6661" w:rsidR="00D70E57" w:rsidRPr="00A443C1" w:rsidRDefault="00D70E57" w:rsidP="00B0785A">
      <w:pPr>
        <w:pStyle w:val="N2"/>
      </w:pPr>
    </w:p>
    <w:p w14:paraId="1694617B" w14:textId="55445D97" w:rsidR="00D70E57" w:rsidRPr="00A443C1" w:rsidRDefault="00D70E57" w:rsidP="00B0785A">
      <w:pPr>
        <w:pStyle w:val="N2"/>
      </w:pPr>
    </w:p>
    <w:p w14:paraId="3DCFC86C" w14:textId="76401B45" w:rsidR="00D70E57" w:rsidRPr="00A443C1" w:rsidRDefault="00D70E57" w:rsidP="00B0785A">
      <w:pPr>
        <w:pStyle w:val="N2"/>
      </w:pPr>
    </w:p>
    <w:p w14:paraId="7E589E0B" w14:textId="208A1EF4" w:rsidR="00D70E57" w:rsidRDefault="00D70E57" w:rsidP="00B0785A">
      <w:pPr>
        <w:pStyle w:val="N2"/>
      </w:pPr>
    </w:p>
    <w:p w14:paraId="6AE8FCF1" w14:textId="77777777" w:rsidR="00095562" w:rsidRPr="00A443C1" w:rsidRDefault="00095562" w:rsidP="00B0785A">
      <w:pPr>
        <w:pStyle w:val="N2"/>
      </w:pPr>
    </w:p>
    <w:p w14:paraId="3361E966" w14:textId="77777777" w:rsidR="00E27A3F" w:rsidRPr="00A443C1" w:rsidRDefault="00E27A3F" w:rsidP="00E27A3F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lastRenderedPageBreak/>
        <w:t>CATEGORÍA RAMPS</w:t>
      </w:r>
    </w:p>
    <w:p w14:paraId="4E43ACEB" w14:textId="77777777" w:rsidR="00E27A3F" w:rsidRPr="00A443C1" w:rsidRDefault="00E27A3F" w:rsidP="00E27A3F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40.30.20.10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ACABAT DE TRAM INTERIOR</w:t>
      </w:r>
    </w:p>
    <w:p w14:paraId="51F3C531" w14:textId="4123A220" w:rsidR="00635239" w:rsidRPr="00A51EB3" w:rsidRDefault="00E27A3F" w:rsidP="00A51EB3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40.30.20.20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ACABAT DE REPLÀ INTERIOR</w:t>
      </w:r>
    </w:p>
    <w:p w14:paraId="3C4A42BE" w14:textId="77777777" w:rsidR="00635239" w:rsidRPr="00A443C1" w:rsidRDefault="00635239" w:rsidP="00B0785A">
      <w:pPr>
        <w:pStyle w:val="N2"/>
      </w:pPr>
    </w:p>
    <w:p w14:paraId="3686E678" w14:textId="77777777" w:rsidR="00A51EB3" w:rsidRPr="00A443C1" w:rsidRDefault="00A51EB3" w:rsidP="00A51EB3">
      <w:pPr>
        <w:pStyle w:val="N2"/>
        <w:numPr>
          <w:ilvl w:val="0"/>
          <w:numId w:val="28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• </w:t>
      </w:r>
      <w:r w:rsidRPr="00A443C1">
        <w:rPr>
          <w:b/>
          <w:color w:val="000000" w:themeColor="text1"/>
          <w:kern w:val="24"/>
          <w:szCs w:val="20"/>
        </w:rPr>
        <w:t>FAMÍLIA DE SISTEMA</w:t>
      </w:r>
      <w:r w:rsidRPr="00A443C1">
        <w:rPr>
          <w:bCs/>
          <w:color w:val="000000" w:themeColor="text1"/>
          <w:kern w:val="24"/>
          <w:szCs w:val="20"/>
        </w:rPr>
        <w:t>: Les famílies de sistema es troben per defecte dins de Revit i no es poden carregar noves famílies, per la qual cosa triem una de les famílies per defecte i la dupliquem i anomenem segons el que estableix el BEP</w:t>
      </w:r>
    </w:p>
    <w:p w14:paraId="70445B7D" w14:textId="77777777" w:rsidR="00A51EB3" w:rsidRPr="00A443C1" w:rsidRDefault="00A51EB3" w:rsidP="00A51EB3">
      <w:pPr>
        <w:pStyle w:val="N2"/>
        <w:numPr>
          <w:ilvl w:val="0"/>
          <w:numId w:val="28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0976B8B5" w14:textId="77777777" w:rsidR="00A51EB3" w:rsidRPr="00A443C1" w:rsidRDefault="00A51EB3" w:rsidP="00A51EB3">
      <w:pPr>
        <w:pStyle w:val="N2"/>
        <w:numPr>
          <w:ilvl w:val="0"/>
          <w:numId w:val="28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 incloem els valors que indica el BEP. per exemple implantem el valor per al paràmetre ACAT_l1-CodiGuBIMclass</w:t>
      </w:r>
    </w:p>
    <w:p w14:paraId="2A98B99E" w14:textId="77777777" w:rsidR="00A51EB3" w:rsidRPr="00A443C1" w:rsidRDefault="00A51EB3" w:rsidP="00A51EB3">
      <w:pPr>
        <w:pStyle w:val="N2"/>
        <w:numPr>
          <w:ilvl w:val="0"/>
          <w:numId w:val="28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tipus: Construction, Graphics, materials and finishes, analytical properties i identity data.</w:t>
      </w:r>
    </w:p>
    <w:p w14:paraId="4015AF46" w14:textId="77777777" w:rsidR="00A51EB3" w:rsidRPr="00A443C1" w:rsidRDefault="00A51EB3" w:rsidP="00A51EB3">
      <w:pPr>
        <w:pStyle w:val="N2"/>
        <w:numPr>
          <w:ilvl w:val="0"/>
          <w:numId w:val="28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REPRESENTACIÓ GRÀFICA: en construction Despleguem l'edit assembly i assignem, creem o dupliquem els materials que requerim per fer-ho utilitzem el material browser, finalitzem indicant les característiques de textura i color per a la visualització tant en superfície, fons i secció.</w:t>
      </w:r>
    </w:p>
    <w:p w14:paraId="1AF1F835" w14:textId="77777777" w:rsidR="00A51EB3" w:rsidRPr="00A443C1" w:rsidRDefault="00A51EB3" w:rsidP="00A51EB3">
      <w:pPr>
        <w:pStyle w:val="N2"/>
        <w:numPr>
          <w:ilvl w:val="0"/>
          <w:numId w:val="28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4FCBD2AF" w14:textId="77777777" w:rsidR="00A51EB3" w:rsidRPr="00A443C1" w:rsidRDefault="00A51EB3" w:rsidP="00A51EB3">
      <w:pPr>
        <w:pStyle w:val="N2"/>
        <w:numPr>
          <w:ilvl w:val="0"/>
          <w:numId w:val="28"/>
        </w:numPr>
      </w:pPr>
      <w:r w:rsidRPr="00A443C1">
        <w:rPr>
          <w:bCs/>
          <w:color w:val="000000" w:themeColor="text1"/>
          <w:kern w:val="24"/>
          <w:szCs w:val="20"/>
        </w:rPr>
        <w:t>• MODELATGE: seleccionem una de les subeines d'edició a DRAW i modelem.</w:t>
      </w:r>
    </w:p>
    <w:p w14:paraId="35DE3F9F" w14:textId="49DB84B3" w:rsidR="00D70E57" w:rsidRPr="00A51EB3" w:rsidRDefault="00D70E57" w:rsidP="00A51EB3">
      <w:pPr>
        <w:pStyle w:val="Prrafodelista"/>
        <w:numPr>
          <w:ilvl w:val="0"/>
          <w:numId w:val="0"/>
        </w:numPr>
        <w:spacing w:after="0" w:line="256" w:lineRule="auto"/>
        <w:ind w:left="720"/>
        <w:contextualSpacing/>
        <w:jc w:val="both"/>
        <w:rPr>
          <w:bCs/>
          <w:color w:val="000000" w:themeColor="text1"/>
          <w:kern w:val="24"/>
          <w:szCs w:val="20"/>
        </w:rPr>
      </w:pPr>
    </w:p>
    <w:p w14:paraId="47C8B0E8" w14:textId="77777777" w:rsidR="00D70E57" w:rsidRPr="00A443C1" w:rsidRDefault="00D70E57" w:rsidP="00B0785A">
      <w:pPr>
        <w:pStyle w:val="N2"/>
      </w:pPr>
    </w:p>
    <w:p w14:paraId="615743D3" w14:textId="77777777" w:rsidR="00D70E57" w:rsidRPr="00A443C1" w:rsidRDefault="00D70E57" w:rsidP="00B0785A">
      <w:pPr>
        <w:pStyle w:val="N2"/>
      </w:pPr>
    </w:p>
    <w:p w14:paraId="6B17A62F" w14:textId="77777777" w:rsidR="00D70E57" w:rsidRPr="00A443C1" w:rsidRDefault="00D70E57" w:rsidP="00B0785A">
      <w:pPr>
        <w:pStyle w:val="N2"/>
      </w:pPr>
    </w:p>
    <w:p w14:paraId="4ED3598A" w14:textId="344D3ECE" w:rsidR="00D70E57" w:rsidRPr="00A443C1" w:rsidRDefault="00D70E57" w:rsidP="00B0785A">
      <w:pPr>
        <w:pStyle w:val="N2"/>
      </w:pPr>
    </w:p>
    <w:p w14:paraId="47B0845B" w14:textId="77777777" w:rsidR="00D70E57" w:rsidRPr="00A443C1" w:rsidRDefault="00D70E57" w:rsidP="00B0785A">
      <w:pPr>
        <w:pStyle w:val="N2"/>
      </w:pPr>
    </w:p>
    <w:p w14:paraId="7AEE45F4" w14:textId="77777777" w:rsidR="00D70E57" w:rsidRPr="00A443C1" w:rsidRDefault="00D70E57" w:rsidP="00B0785A">
      <w:pPr>
        <w:pStyle w:val="N2"/>
      </w:pPr>
    </w:p>
    <w:p w14:paraId="4079CE74" w14:textId="77777777" w:rsidR="00D70E57" w:rsidRPr="00A443C1" w:rsidRDefault="00D70E57" w:rsidP="00B0785A">
      <w:pPr>
        <w:pStyle w:val="N2"/>
      </w:pPr>
    </w:p>
    <w:p w14:paraId="327D26C7" w14:textId="77777777" w:rsidR="00D70E57" w:rsidRPr="00A443C1" w:rsidRDefault="00D70E57" w:rsidP="00B0785A">
      <w:pPr>
        <w:pStyle w:val="N2"/>
      </w:pPr>
    </w:p>
    <w:p w14:paraId="2F6BBE8E" w14:textId="77777777" w:rsidR="00D70E57" w:rsidRPr="00A443C1" w:rsidRDefault="00D70E57" w:rsidP="00B0785A">
      <w:pPr>
        <w:pStyle w:val="N2"/>
      </w:pPr>
    </w:p>
    <w:p w14:paraId="5BD7B76D" w14:textId="77777777" w:rsidR="00B139ED" w:rsidRPr="00A443C1" w:rsidRDefault="00B139ED" w:rsidP="00AA145B">
      <w:pPr>
        <w:pStyle w:val="N2"/>
        <w:ind w:left="0"/>
      </w:pPr>
    </w:p>
    <w:p w14:paraId="3E542C10" w14:textId="271158F8" w:rsidR="00B139ED" w:rsidRPr="00A443C1" w:rsidRDefault="00B139ED" w:rsidP="00AA145B">
      <w:pPr>
        <w:pStyle w:val="N2"/>
        <w:ind w:left="0"/>
      </w:pPr>
    </w:p>
    <w:p w14:paraId="1AD8D023" w14:textId="1B368C63" w:rsidR="00B139ED" w:rsidRPr="00A443C1" w:rsidRDefault="00317751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50" behindDoc="0" locked="0" layoutInCell="1" allowOverlap="1" wp14:anchorId="12C941FC" wp14:editId="02A92294">
            <wp:simplePos x="0" y="0"/>
            <wp:positionH relativeFrom="column">
              <wp:posOffset>-221513</wp:posOffset>
            </wp:positionH>
            <wp:positionV relativeFrom="paragraph">
              <wp:posOffset>115214</wp:posOffset>
            </wp:positionV>
            <wp:extent cx="1651127" cy="2470426"/>
            <wp:effectExtent l="19050" t="19050" r="25400" b="25400"/>
            <wp:wrapNone/>
            <wp:docPr id="887778685" name="Imagen 887778685" descr="Tabl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FCFE4A4-F22E-250A-2A66-6EBF01AAFD8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85" name="Imagen 887778685" descr="Tabl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FCFE4A4-F22E-250A-2A66-6EBF01AAFD8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651127" cy="2470426"/>
                    </a:xfrm>
                    <a:prstGeom prst="rect">
                      <a:avLst/>
                    </a:prstGeom>
                    <a:ln w="19050">
                      <a:solidFill>
                        <a:srgbClr val="00B0F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1913" w:rsidRPr="00A443C1">
        <w:rPr>
          <w:noProof/>
          <w:lang w:val="es-ES" w:eastAsia="es-ES"/>
        </w:rPr>
        <w:drawing>
          <wp:anchor distT="0" distB="0" distL="114300" distR="114300" simplePos="0" relativeHeight="251658352" behindDoc="0" locked="0" layoutInCell="1" allowOverlap="1" wp14:anchorId="511EB88B" wp14:editId="741F4CF3">
            <wp:simplePos x="0" y="0"/>
            <wp:positionH relativeFrom="column">
              <wp:posOffset>1715160</wp:posOffset>
            </wp:positionH>
            <wp:positionV relativeFrom="paragraph">
              <wp:posOffset>66776</wp:posOffset>
            </wp:positionV>
            <wp:extent cx="4057273" cy="3088169"/>
            <wp:effectExtent l="0" t="0" r="635" b="0"/>
            <wp:wrapNone/>
            <wp:docPr id="887778686" name="Imagen 887778686" descr="Interfaz de usuario gráfica, Aplicación, Tabla, Word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F4454F9-1115-691B-A185-113FABA3572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86" name="Imagen 887778686" descr="Interfaz de usuario gráfica, Aplicación, Tabla, Word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F4454F9-1115-691B-A185-113FABA3572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057273" cy="30881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FF9012" w14:textId="77777777" w:rsidR="00B139ED" w:rsidRPr="00A443C1" w:rsidRDefault="00B139ED" w:rsidP="00B0785A">
      <w:pPr>
        <w:pStyle w:val="N2"/>
      </w:pPr>
    </w:p>
    <w:p w14:paraId="62890D0C" w14:textId="77777777" w:rsidR="00B139ED" w:rsidRPr="00A443C1" w:rsidRDefault="00B139ED" w:rsidP="00B0785A">
      <w:pPr>
        <w:pStyle w:val="N2"/>
      </w:pPr>
    </w:p>
    <w:p w14:paraId="5B83F618" w14:textId="77777777" w:rsidR="00B139ED" w:rsidRPr="00A443C1" w:rsidRDefault="00B139ED" w:rsidP="00B0785A">
      <w:pPr>
        <w:pStyle w:val="N2"/>
      </w:pPr>
    </w:p>
    <w:p w14:paraId="349D7477" w14:textId="77777777" w:rsidR="00B139ED" w:rsidRPr="00A443C1" w:rsidRDefault="00B139ED" w:rsidP="00B0785A">
      <w:pPr>
        <w:pStyle w:val="N2"/>
      </w:pPr>
    </w:p>
    <w:p w14:paraId="1A2BD0FA" w14:textId="77777777" w:rsidR="00B139ED" w:rsidRPr="00A443C1" w:rsidRDefault="00B139ED" w:rsidP="00B0785A">
      <w:pPr>
        <w:pStyle w:val="N2"/>
      </w:pPr>
    </w:p>
    <w:p w14:paraId="058EEFBF" w14:textId="77777777" w:rsidR="00B139ED" w:rsidRPr="00A443C1" w:rsidRDefault="00B139ED" w:rsidP="00B0785A">
      <w:pPr>
        <w:pStyle w:val="N2"/>
      </w:pPr>
    </w:p>
    <w:p w14:paraId="528D43FD" w14:textId="77777777" w:rsidR="00B139ED" w:rsidRPr="00A443C1" w:rsidRDefault="00B139ED" w:rsidP="00B0785A">
      <w:pPr>
        <w:pStyle w:val="N2"/>
      </w:pPr>
    </w:p>
    <w:p w14:paraId="1D7FCE57" w14:textId="77777777" w:rsidR="00B139ED" w:rsidRPr="00A443C1" w:rsidRDefault="00B139ED" w:rsidP="00B0785A">
      <w:pPr>
        <w:pStyle w:val="N2"/>
      </w:pPr>
    </w:p>
    <w:p w14:paraId="7C4DD9A4" w14:textId="77777777" w:rsidR="00B139ED" w:rsidRPr="00A443C1" w:rsidRDefault="00B139ED" w:rsidP="00B0785A">
      <w:pPr>
        <w:pStyle w:val="N2"/>
      </w:pPr>
    </w:p>
    <w:p w14:paraId="05A9CA64" w14:textId="77777777" w:rsidR="00B139ED" w:rsidRPr="00A443C1" w:rsidRDefault="00B139ED" w:rsidP="00B0785A">
      <w:pPr>
        <w:pStyle w:val="N2"/>
      </w:pPr>
    </w:p>
    <w:p w14:paraId="0FD45DF9" w14:textId="116AC992" w:rsidR="00B139ED" w:rsidRPr="00A443C1" w:rsidRDefault="00317751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53" behindDoc="0" locked="0" layoutInCell="1" allowOverlap="1" wp14:anchorId="20EED713" wp14:editId="6FD7F817">
            <wp:simplePos x="0" y="0"/>
            <wp:positionH relativeFrom="column">
              <wp:posOffset>-301980</wp:posOffset>
            </wp:positionH>
            <wp:positionV relativeFrom="paragraph">
              <wp:posOffset>324612</wp:posOffset>
            </wp:positionV>
            <wp:extent cx="4197273" cy="2779297"/>
            <wp:effectExtent l="0" t="0" r="0" b="2540"/>
            <wp:wrapNone/>
            <wp:docPr id="887778687" name="Imagen 887778687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0ED987E-FEA0-7942-DA55-F3042C6E0CC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87" name="Imagen 887778687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0ED987E-FEA0-7942-DA55-F3042C6E0CC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4197273" cy="27792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EBE1BC" w14:textId="091AE4C7" w:rsidR="00B139ED" w:rsidRPr="00A443C1" w:rsidRDefault="00B139ED" w:rsidP="00B0785A">
      <w:pPr>
        <w:pStyle w:val="N2"/>
      </w:pPr>
    </w:p>
    <w:p w14:paraId="0E8E1F34" w14:textId="1933D555" w:rsidR="00B139ED" w:rsidRPr="00A443C1" w:rsidRDefault="00B139ED" w:rsidP="00B0785A">
      <w:pPr>
        <w:pStyle w:val="N2"/>
      </w:pPr>
    </w:p>
    <w:p w14:paraId="7AC221E6" w14:textId="49055AA5" w:rsidR="00B139ED" w:rsidRPr="00A443C1" w:rsidRDefault="00BD36F2" w:rsidP="00B0785A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54" behindDoc="0" locked="0" layoutInCell="1" allowOverlap="1" wp14:anchorId="0ECCFF71" wp14:editId="4B558743">
            <wp:simplePos x="0" y="0"/>
            <wp:positionH relativeFrom="column">
              <wp:posOffset>2675651</wp:posOffset>
            </wp:positionH>
            <wp:positionV relativeFrom="paragraph">
              <wp:posOffset>6697</wp:posOffset>
            </wp:positionV>
            <wp:extent cx="2989580" cy="2435480"/>
            <wp:effectExtent l="0" t="0" r="1270" b="3175"/>
            <wp:wrapNone/>
            <wp:docPr id="887778684" name="Imagen 887778684" descr="Diagram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C00DFE6-DC84-F519-3DBD-DDF8731C2E6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84" name="Imagen 887778684" descr="Diagram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C00DFE6-DC84-F519-3DBD-DDF8731C2E6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989580" cy="2435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C40942" w14:textId="58FABDD5" w:rsidR="00B139ED" w:rsidRPr="00A443C1" w:rsidRDefault="00B139ED" w:rsidP="00B0785A">
      <w:pPr>
        <w:pStyle w:val="N2"/>
      </w:pPr>
    </w:p>
    <w:p w14:paraId="0837FBA9" w14:textId="2B3809F7" w:rsidR="00B139ED" w:rsidRPr="00A443C1" w:rsidRDefault="00B139ED" w:rsidP="00B0785A">
      <w:pPr>
        <w:pStyle w:val="N2"/>
      </w:pPr>
    </w:p>
    <w:p w14:paraId="2C5044BA" w14:textId="66A1C75D" w:rsidR="00B139ED" w:rsidRPr="00A443C1" w:rsidRDefault="00B139ED" w:rsidP="00B0785A">
      <w:pPr>
        <w:pStyle w:val="N2"/>
      </w:pPr>
    </w:p>
    <w:p w14:paraId="494FF817" w14:textId="569C6617" w:rsidR="00B139ED" w:rsidRPr="00A443C1" w:rsidRDefault="00B139ED" w:rsidP="00B0785A">
      <w:pPr>
        <w:pStyle w:val="N2"/>
      </w:pPr>
    </w:p>
    <w:p w14:paraId="7CAE0965" w14:textId="77777777" w:rsidR="00B139ED" w:rsidRPr="00A443C1" w:rsidRDefault="00B139ED" w:rsidP="00B0785A">
      <w:pPr>
        <w:pStyle w:val="N2"/>
      </w:pPr>
    </w:p>
    <w:p w14:paraId="377BC802" w14:textId="77777777" w:rsidR="00B139ED" w:rsidRDefault="00B139ED" w:rsidP="00B0785A">
      <w:pPr>
        <w:pStyle w:val="N2"/>
      </w:pPr>
    </w:p>
    <w:p w14:paraId="7993C379" w14:textId="77777777" w:rsidR="00BD36F2" w:rsidRPr="00A443C1" w:rsidRDefault="00BD36F2" w:rsidP="00B0785A">
      <w:pPr>
        <w:pStyle w:val="N2"/>
      </w:pPr>
    </w:p>
    <w:p w14:paraId="0D12061A" w14:textId="77777777" w:rsidR="00B139ED" w:rsidRPr="00A443C1" w:rsidRDefault="00B139ED" w:rsidP="00B0785A">
      <w:pPr>
        <w:pStyle w:val="N2"/>
      </w:pPr>
    </w:p>
    <w:p w14:paraId="72F4768D" w14:textId="77777777" w:rsidR="00B139ED" w:rsidRDefault="00B139ED" w:rsidP="00B0785A">
      <w:pPr>
        <w:pStyle w:val="N2"/>
      </w:pPr>
    </w:p>
    <w:p w14:paraId="12AECB65" w14:textId="77777777" w:rsidR="00651945" w:rsidRDefault="00651945" w:rsidP="00B0785A">
      <w:pPr>
        <w:pStyle w:val="N2"/>
      </w:pPr>
    </w:p>
    <w:p w14:paraId="073C8D95" w14:textId="77777777" w:rsidR="00095562" w:rsidRPr="00A443C1" w:rsidRDefault="00095562" w:rsidP="00B0785A">
      <w:pPr>
        <w:pStyle w:val="N2"/>
      </w:pPr>
    </w:p>
    <w:p w14:paraId="738C635D" w14:textId="77777777" w:rsidR="00E928F0" w:rsidRPr="00A443C1" w:rsidRDefault="00E928F0" w:rsidP="00A328E7">
      <w:pPr>
        <w:pStyle w:val="N3"/>
        <w:ind w:left="0"/>
      </w:pPr>
    </w:p>
    <w:p w14:paraId="4F0594AD" w14:textId="1F18095B" w:rsidR="001E11B4" w:rsidRPr="00C44094" w:rsidRDefault="25C46411" w:rsidP="00C44094">
      <w:pPr>
        <w:pStyle w:val="Ttulo2"/>
        <w:ind w:left="567" w:hanging="567"/>
      </w:pPr>
      <w:bookmarkStart w:id="15" w:name="_Toc142647253"/>
      <w:r w:rsidRPr="00A443C1">
        <w:lastRenderedPageBreak/>
        <w:t>MODELAT DE DISCIPLINES (II): MEP</w:t>
      </w:r>
      <w:bookmarkEnd w:id="15"/>
    </w:p>
    <w:p w14:paraId="2278476A" w14:textId="77777777" w:rsidR="001E11B4" w:rsidRPr="00A443C1" w:rsidRDefault="001E11B4" w:rsidP="001E11B4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PIPES ACCESORIES</w:t>
      </w:r>
    </w:p>
    <w:p w14:paraId="517F7A01" w14:textId="22D729E0" w:rsidR="001E11B4" w:rsidRPr="00A443C1" w:rsidRDefault="001E11B4" w:rsidP="00A63DB3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110.30.10.10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CabalimetreElectromagnetic-FT0-300MM</w:t>
      </w:r>
    </w:p>
    <w:p w14:paraId="501B90F2" w14:textId="087D5FBF" w:rsidR="00FD726B" w:rsidRPr="00A443C1" w:rsidRDefault="00791C0A" w:rsidP="001E11B4">
      <w:pPr>
        <w:pStyle w:val="N2"/>
        <w:ind w:left="0"/>
        <w:rPr>
          <w:b/>
          <w:bCs/>
        </w:rPr>
      </w:pPr>
      <w:r w:rsidRPr="00A443C1">
        <w:rPr>
          <w:b/>
          <w:bCs/>
        </w:rPr>
        <w:t>C</w:t>
      </w:r>
      <w:r w:rsidR="00FD726B" w:rsidRPr="00A443C1">
        <w:rPr>
          <w:b/>
          <w:bCs/>
        </w:rPr>
        <w:t xml:space="preserve">abalímetres:  </w:t>
      </w:r>
    </w:p>
    <w:p w14:paraId="36392A47" w14:textId="77777777" w:rsidR="00C44094" w:rsidRPr="00C44094" w:rsidRDefault="00C44094" w:rsidP="00C44094">
      <w:pPr>
        <w:ind w:left="720"/>
        <w:jc w:val="both"/>
        <w:rPr>
          <w:b/>
          <w:color w:val="000000" w:themeColor="text1"/>
          <w:kern w:val="24"/>
          <w:szCs w:val="20"/>
        </w:rPr>
      </w:pPr>
      <w:r w:rsidRPr="00C44094">
        <w:rPr>
          <w:b/>
          <w:color w:val="000000" w:themeColor="text1"/>
          <w:kern w:val="24"/>
          <w:szCs w:val="20"/>
        </w:rPr>
        <w:t>• FAMÍLIA CARGABLE: es presenten 3 casos,</w:t>
      </w:r>
    </w:p>
    <w:p w14:paraId="4A17AF39" w14:textId="77777777" w:rsidR="00C44094" w:rsidRPr="00C44094" w:rsidRDefault="00C44094" w:rsidP="00C44094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dupliquen les famílies que porta Revit per defecte a l'arbre de famílies, segons els requeriments.</w:t>
      </w:r>
    </w:p>
    <w:p w14:paraId="09A9F7D9" w14:textId="77777777" w:rsidR="00C44094" w:rsidRPr="00C44094" w:rsidRDefault="00C44094" w:rsidP="00C44094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carreguen les famílies que Revit té a les carpetes externes, segons els requeriments.</w:t>
      </w:r>
    </w:p>
    <w:p w14:paraId="58960703" w14:textId="77777777" w:rsidR="00C44094" w:rsidRPr="00C44094" w:rsidRDefault="00C44094" w:rsidP="00C44094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modela una família nova utilitzant la plantilla Pipe Accessories</w:t>
      </w:r>
    </w:p>
    <w:p w14:paraId="0E97ED5D" w14:textId="77777777" w:rsidR="00C44094" w:rsidRPr="00C44094" w:rsidRDefault="00C44094" w:rsidP="00C44094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7579B225" w14:textId="77777777" w:rsidR="00C44094" w:rsidRPr="00C44094" w:rsidRDefault="00C44094" w:rsidP="00C44094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58B41978" w14:textId="77777777" w:rsidR="00C44094" w:rsidRPr="00C44094" w:rsidRDefault="00C44094" w:rsidP="00C44094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continuació, incloem els valors que indica el BEP. per exemple implantem el valor per al paràmetre ACAT_l1-CodiGuBIMclass</w:t>
      </w:r>
    </w:p>
    <w:p w14:paraId="1041FD51" w14:textId="77777777" w:rsidR="00C44094" w:rsidRPr="00C44094" w:rsidRDefault="00C44094" w:rsidP="00C44094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</w:t>
      </w:r>
    </w:p>
    <w:p w14:paraId="4E9FD568" w14:textId="77777777" w:rsidR="00C44094" w:rsidRPr="00C44094" w:rsidRDefault="00C44094" w:rsidP="00C44094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64CACD79" w14:textId="77777777" w:rsidR="00C44094" w:rsidRPr="00C44094" w:rsidRDefault="00C44094" w:rsidP="00C44094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53397ADD" w14:textId="77777777" w:rsidR="00C44094" w:rsidRPr="00C44094" w:rsidRDefault="00C44094" w:rsidP="00C44094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MODELATGE: es defineixen 2 escenaris:</w:t>
      </w:r>
    </w:p>
    <w:p w14:paraId="5F2B5D4E" w14:textId="77777777" w:rsidR="00C44094" w:rsidRPr="00C44094" w:rsidRDefault="00C44094" w:rsidP="00281D19">
      <w:pPr>
        <w:pStyle w:val="Prrafodelista"/>
        <w:numPr>
          <w:ilvl w:val="0"/>
          <w:numId w:val="36"/>
        </w:numPr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Modelar els elements utilitzant les canonades on s'allotgessin.</w:t>
      </w:r>
    </w:p>
    <w:p w14:paraId="17E74B91" w14:textId="1DA75E31" w:rsidR="00B76D3E" w:rsidRPr="00C44094" w:rsidRDefault="00C44094" w:rsidP="00281D19">
      <w:pPr>
        <w:pStyle w:val="Prrafodelista"/>
        <w:numPr>
          <w:ilvl w:val="0"/>
          <w:numId w:val="36"/>
        </w:numPr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Modelar utilitzant informació aprovada pels responsables com a núvol de punts, plànols DWG, etc</w:t>
      </w:r>
      <w:r w:rsidR="00B76D3E" w:rsidRPr="00C44094">
        <w:rPr>
          <w:bCs/>
          <w:color w:val="000000" w:themeColor="text1"/>
          <w:kern w:val="24"/>
          <w:szCs w:val="20"/>
        </w:rPr>
        <w:t>.</w:t>
      </w:r>
    </w:p>
    <w:p w14:paraId="70AF46A6" w14:textId="3D9D2536" w:rsidR="00602CAA" w:rsidRPr="00A443C1" w:rsidRDefault="00602CAA" w:rsidP="00FD726B">
      <w:pPr>
        <w:pStyle w:val="N2"/>
        <w:rPr>
          <w:b/>
          <w:bCs/>
        </w:rPr>
      </w:pPr>
    </w:p>
    <w:p w14:paraId="4D54EE84" w14:textId="44CD512C" w:rsidR="008E6104" w:rsidRPr="00A443C1" w:rsidRDefault="008E6104" w:rsidP="008E6104">
      <w:pPr>
        <w:pStyle w:val="N2"/>
      </w:pPr>
    </w:p>
    <w:p w14:paraId="4D759FB7" w14:textId="580387EB" w:rsidR="008E6104" w:rsidRPr="00A443C1" w:rsidRDefault="008E6104" w:rsidP="008E6104">
      <w:pPr>
        <w:pStyle w:val="N2"/>
      </w:pPr>
    </w:p>
    <w:p w14:paraId="3E90214B" w14:textId="2295AF6F" w:rsidR="008E6104" w:rsidRPr="00A443C1" w:rsidRDefault="008E6104" w:rsidP="008E6104">
      <w:pPr>
        <w:pStyle w:val="N2"/>
      </w:pPr>
    </w:p>
    <w:p w14:paraId="2D53FB12" w14:textId="3E7C5E12" w:rsidR="008E6104" w:rsidRPr="00A443C1" w:rsidRDefault="000E3BD4" w:rsidP="008E6104">
      <w:pPr>
        <w:pStyle w:val="N2"/>
      </w:pPr>
      <w:r w:rsidRPr="00A443C1">
        <w:rPr>
          <w:noProof/>
          <w:lang w:val="es-ES" w:eastAsia="es-ES"/>
        </w:rPr>
        <w:lastRenderedPageBreak/>
        <w:drawing>
          <wp:anchor distT="0" distB="0" distL="114300" distR="114300" simplePos="0" relativeHeight="251658259" behindDoc="0" locked="0" layoutInCell="1" allowOverlap="1" wp14:anchorId="5957C0F6" wp14:editId="756C1F88">
            <wp:simplePos x="0" y="0"/>
            <wp:positionH relativeFrom="column">
              <wp:posOffset>2969260</wp:posOffset>
            </wp:positionH>
            <wp:positionV relativeFrom="paragraph">
              <wp:posOffset>8890</wp:posOffset>
            </wp:positionV>
            <wp:extent cx="3391535" cy="4999355"/>
            <wp:effectExtent l="0" t="0" r="0" b="0"/>
            <wp:wrapSquare wrapText="bothSides"/>
            <wp:docPr id="2107557467" name="Imagen 2107557467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67" name="Imagen 2107557467" descr="Interfaz de usuario gráfica, Aplicación&#10;&#10;Descripción generada automáticamente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3391535" cy="4999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F6CA60" w14:textId="367845B1" w:rsidR="008E6104" w:rsidRPr="00A443C1" w:rsidRDefault="000E3BD4" w:rsidP="008E6104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258" behindDoc="0" locked="0" layoutInCell="1" allowOverlap="1" wp14:anchorId="6FBA22B8" wp14:editId="2894F447">
            <wp:simplePos x="0" y="0"/>
            <wp:positionH relativeFrom="column">
              <wp:posOffset>-511810</wp:posOffset>
            </wp:positionH>
            <wp:positionV relativeFrom="paragraph">
              <wp:posOffset>266700</wp:posOffset>
            </wp:positionV>
            <wp:extent cx="2950210" cy="3270250"/>
            <wp:effectExtent l="0" t="0" r="2540" b="6350"/>
            <wp:wrapSquare wrapText="bothSides"/>
            <wp:docPr id="2107557463" name="Imagen 2107557463" descr="Interfaz de usuario gráfic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63" name="Imagen 2107557463" descr="Interfaz de usuario gráfica&#10;&#10;Descripción generada automáticamente con confianza media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2950210" cy="3270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D4099A" w14:textId="432315EB" w:rsidR="008E6104" w:rsidRPr="00A443C1" w:rsidRDefault="008E6104" w:rsidP="008E6104">
      <w:pPr>
        <w:pStyle w:val="N2"/>
      </w:pPr>
    </w:p>
    <w:p w14:paraId="74A8F028" w14:textId="3E5405E8" w:rsidR="008E6104" w:rsidRPr="00A443C1" w:rsidRDefault="008E6104" w:rsidP="008E6104">
      <w:pPr>
        <w:pStyle w:val="N2"/>
      </w:pPr>
    </w:p>
    <w:p w14:paraId="238F3FF2" w14:textId="2A7202C7" w:rsidR="008E6104" w:rsidRPr="00A443C1" w:rsidRDefault="008E6104" w:rsidP="008E6104">
      <w:pPr>
        <w:pStyle w:val="N2"/>
      </w:pPr>
    </w:p>
    <w:p w14:paraId="6ED89C81" w14:textId="77777777" w:rsidR="008E6104" w:rsidRPr="00A443C1" w:rsidRDefault="008E6104" w:rsidP="008E6104">
      <w:pPr>
        <w:pStyle w:val="N2"/>
      </w:pPr>
    </w:p>
    <w:p w14:paraId="1A2C1508" w14:textId="21D9A57D" w:rsidR="008E6104" w:rsidRPr="00A443C1" w:rsidRDefault="008E6104" w:rsidP="008E6104">
      <w:pPr>
        <w:pStyle w:val="N2"/>
      </w:pPr>
    </w:p>
    <w:p w14:paraId="434CA20F" w14:textId="77777777" w:rsidR="008E6104" w:rsidRPr="00A443C1" w:rsidRDefault="008E6104" w:rsidP="008E6104">
      <w:pPr>
        <w:pStyle w:val="N2"/>
      </w:pPr>
    </w:p>
    <w:p w14:paraId="73323088" w14:textId="4088734B" w:rsidR="008E6104" w:rsidRPr="00A443C1" w:rsidRDefault="008E6104" w:rsidP="008E6104">
      <w:pPr>
        <w:pStyle w:val="N2"/>
      </w:pPr>
    </w:p>
    <w:p w14:paraId="551DF4E1" w14:textId="3FFBB5BF" w:rsidR="008C0A93" w:rsidRPr="00A443C1" w:rsidRDefault="008C0A93" w:rsidP="008C0A93">
      <w:pPr>
        <w:pStyle w:val="N2"/>
        <w:ind w:left="0"/>
      </w:pPr>
    </w:p>
    <w:p w14:paraId="3F1A9068" w14:textId="77777777" w:rsidR="00602CAA" w:rsidRPr="00A443C1" w:rsidRDefault="00602CAA" w:rsidP="00791C0A">
      <w:pPr>
        <w:pStyle w:val="N2"/>
        <w:ind w:left="0"/>
      </w:pPr>
    </w:p>
    <w:p w14:paraId="45ADC1F8" w14:textId="2AB935AB" w:rsidR="00602CAA" w:rsidRPr="00A443C1" w:rsidRDefault="00602CAA" w:rsidP="00791C0A">
      <w:pPr>
        <w:pStyle w:val="N2"/>
        <w:ind w:left="0"/>
      </w:pPr>
    </w:p>
    <w:p w14:paraId="6283DBD8" w14:textId="77777777" w:rsidR="00602CAA" w:rsidRPr="00A443C1" w:rsidRDefault="00602CAA" w:rsidP="00791C0A">
      <w:pPr>
        <w:pStyle w:val="N2"/>
        <w:ind w:left="0"/>
      </w:pPr>
    </w:p>
    <w:p w14:paraId="484B3087" w14:textId="77777777" w:rsidR="00602CAA" w:rsidRPr="00A443C1" w:rsidRDefault="00602CAA" w:rsidP="00791C0A">
      <w:pPr>
        <w:pStyle w:val="N2"/>
        <w:ind w:left="0"/>
      </w:pPr>
    </w:p>
    <w:p w14:paraId="727BBC9A" w14:textId="10C255F7" w:rsidR="00602CAA" w:rsidRPr="00A443C1" w:rsidRDefault="00602CAA" w:rsidP="00791C0A">
      <w:pPr>
        <w:pStyle w:val="N2"/>
        <w:ind w:left="0"/>
      </w:pPr>
    </w:p>
    <w:p w14:paraId="50DF3D28" w14:textId="3490BC26" w:rsidR="00602CAA" w:rsidRPr="00A443C1" w:rsidRDefault="000E3BD4" w:rsidP="00791C0A">
      <w:pPr>
        <w:pStyle w:val="N2"/>
        <w:ind w:left="0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257" behindDoc="0" locked="0" layoutInCell="1" allowOverlap="1" wp14:anchorId="07D78584" wp14:editId="7B9F47DD">
            <wp:simplePos x="0" y="0"/>
            <wp:positionH relativeFrom="column">
              <wp:posOffset>287655</wp:posOffset>
            </wp:positionH>
            <wp:positionV relativeFrom="paragraph">
              <wp:posOffset>88265</wp:posOffset>
            </wp:positionV>
            <wp:extent cx="1498600" cy="3156585"/>
            <wp:effectExtent l="0" t="0" r="6350" b="5715"/>
            <wp:wrapSquare wrapText="bothSides"/>
            <wp:docPr id="2107557469" name="Imagen 2107557469" descr="Imagen que contiene camino, exterior, edificio, calle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69" name="Imagen 2107557469" descr="Imagen que contiene camino, exterior, edificio, calle&#10;&#10;Descripción generada automáticamente"/>
                    <pic:cNvPicPr/>
                  </pic:nvPicPr>
                  <pic:blipFill rotWithShape="1">
                    <a:blip r:embed="rId150"/>
                    <a:srcRect l="14375" r="50681"/>
                    <a:stretch/>
                  </pic:blipFill>
                  <pic:spPr bwMode="auto">
                    <a:xfrm>
                      <a:off x="0" y="0"/>
                      <a:ext cx="1498600" cy="31565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11DA2E17" w14:textId="71823330" w:rsidR="00602CAA" w:rsidRPr="00A443C1" w:rsidRDefault="00602CAA" w:rsidP="00791C0A">
      <w:pPr>
        <w:pStyle w:val="N2"/>
        <w:ind w:left="0"/>
      </w:pPr>
    </w:p>
    <w:p w14:paraId="3EC0F814" w14:textId="13EBB157" w:rsidR="00602CAA" w:rsidRPr="00A443C1" w:rsidRDefault="00602CAA" w:rsidP="00791C0A">
      <w:pPr>
        <w:pStyle w:val="N2"/>
        <w:ind w:left="0"/>
      </w:pPr>
    </w:p>
    <w:p w14:paraId="0E86ABC7" w14:textId="23046C72" w:rsidR="00602CAA" w:rsidRPr="00A443C1" w:rsidRDefault="00602CAA" w:rsidP="00791C0A">
      <w:pPr>
        <w:pStyle w:val="N2"/>
        <w:ind w:left="0"/>
      </w:pPr>
    </w:p>
    <w:p w14:paraId="32B1E71A" w14:textId="30FB524A" w:rsidR="00602CAA" w:rsidRPr="00A443C1" w:rsidRDefault="00602CAA" w:rsidP="00791C0A">
      <w:pPr>
        <w:pStyle w:val="N2"/>
        <w:ind w:left="0"/>
      </w:pPr>
    </w:p>
    <w:p w14:paraId="682B61EF" w14:textId="32FD59B8" w:rsidR="00602CAA" w:rsidRPr="00A443C1" w:rsidRDefault="00602CAA" w:rsidP="00791C0A">
      <w:pPr>
        <w:pStyle w:val="N2"/>
        <w:ind w:left="0"/>
      </w:pPr>
    </w:p>
    <w:p w14:paraId="68BB8863" w14:textId="1D5C1696" w:rsidR="00602CAA" w:rsidRPr="00A443C1" w:rsidRDefault="00602CAA" w:rsidP="00791C0A">
      <w:pPr>
        <w:pStyle w:val="N2"/>
        <w:ind w:left="0"/>
      </w:pPr>
    </w:p>
    <w:p w14:paraId="3B241A1B" w14:textId="507BBFB4" w:rsidR="00602CAA" w:rsidRPr="00A443C1" w:rsidRDefault="00602CAA" w:rsidP="00791C0A">
      <w:pPr>
        <w:pStyle w:val="N2"/>
        <w:ind w:left="0"/>
      </w:pPr>
    </w:p>
    <w:p w14:paraId="6E8C5014" w14:textId="15020789" w:rsidR="00602CAA" w:rsidRPr="00A443C1" w:rsidRDefault="00602CAA" w:rsidP="00791C0A">
      <w:pPr>
        <w:pStyle w:val="N2"/>
        <w:ind w:left="0"/>
      </w:pPr>
    </w:p>
    <w:p w14:paraId="608ADCCA" w14:textId="571AFB64" w:rsidR="00602CAA" w:rsidRPr="00A443C1" w:rsidRDefault="00602CAA" w:rsidP="00791C0A">
      <w:pPr>
        <w:pStyle w:val="N2"/>
        <w:ind w:left="0"/>
      </w:pPr>
    </w:p>
    <w:p w14:paraId="5A69C63A" w14:textId="0D2FD581" w:rsidR="00602CAA" w:rsidRPr="00A443C1" w:rsidRDefault="00602CAA" w:rsidP="00791C0A">
      <w:pPr>
        <w:pStyle w:val="N2"/>
        <w:ind w:left="0"/>
      </w:pPr>
    </w:p>
    <w:p w14:paraId="715A7F86" w14:textId="77777777" w:rsidR="00D05EE1" w:rsidRPr="00A443C1" w:rsidRDefault="00D05EE1" w:rsidP="00791C0A">
      <w:pPr>
        <w:pStyle w:val="N2"/>
        <w:ind w:left="0"/>
      </w:pPr>
    </w:p>
    <w:p w14:paraId="6EC8189C" w14:textId="77777777" w:rsidR="00D05EE1" w:rsidRPr="00A443C1" w:rsidRDefault="00D05EE1" w:rsidP="00791C0A">
      <w:pPr>
        <w:pStyle w:val="N2"/>
        <w:ind w:left="0"/>
      </w:pPr>
    </w:p>
    <w:p w14:paraId="71CABF0C" w14:textId="77777777" w:rsidR="00602CAA" w:rsidRPr="00A443C1" w:rsidRDefault="00602CAA" w:rsidP="00791C0A">
      <w:pPr>
        <w:pStyle w:val="N2"/>
        <w:ind w:left="0"/>
      </w:pPr>
    </w:p>
    <w:p w14:paraId="313589D8" w14:textId="77777777" w:rsidR="00055B4E" w:rsidRPr="00A443C1" w:rsidRDefault="00055B4E" w:rsidP="00055B4E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lastRenderedPageBreak/>
        <w:t xml:space="preserve">CATEGORÍA PIPES </w:t>
      </w:r>
    </w:p>
    <w:p w14:paraId="6DF5E780" w14:textId="77777777" w:rsidR="00055B4E" w:rsidRPr="00A443C1" w:rsidRDefault="00055B4E" w:rsidP="00055B4E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kern w:val="24"/>
          <w:sz w:val="22"/>
        </w:rPr>
        <w:t>110.50.60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PIPE TYPES</w:t>
      </w:r>
    </w:p>
    <w:p w14:paraId="673A357D" w14:textId="77777777" w:rsidR="0097646D" w:rsidRPr="00A443C1" w:rsidRDefault="0097646D" w:rsidP="00055B4E">
      <w:pPr>
        <w:rPr>
          <w:bCs/>
          <w:color w:val="000000" w:themeColor="text1"/>
          <w:kern w:val="24"/>
          <w:sz w:val="22"/>
        </w:rPr>
      </w:pPr>
    </w:p>
    <w:p w14:paraId="15376D58" w14:textId="77777777" w:rsidR="0097646D" w:rsidRPr="00A443C1" w:rsidRDefault="0097646D" w:rsidP="00055B4E">
      <w:pPr>
        <w:rPr>
          <w:bCs/>
          <w:color w:val="000000" w:themeColor="text1"/>
          <w:kern w:val="24"/>
          <w:sz w:val="22"/>
        </w:rPr>
      </w:pPr>
    </w:p>
    <w:p w14:paraId="79279FA0" w14:textId="77777777" w:rsidR="00A51EB3" w:rsidRPr="00A443C1" w:rsidRDefault="00A51EB3" w:rsidP="00A51EB3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• </w:t>
      </w:r>
      <w:r w:rsidRPr="00A443C1">
        <w:rPr>
          <w:b/>
          <w:color w:val="000000" w:themeColor="text1"/>
          <w:kern w:val="24"/>
          <w:szCs w:val="20"/>
        </w:rPr>
        <w:t>FAMÍLIA DE SISTEMA</w:t>
      </w:r>
      <w:r w:rsidRPr="00A443C1">
        <w:rPr>
          <w:bCs/>
          <w:color w:val="000000" w:themeColor="text1"/>
          <w:kern w:val="24"/>
          <w:szCs w:val="20"/>
        </w:rPr>
        <w:t>: Les famílies de sistema es troben per defecte dins de Revit i no es poden carregar noves famílies, per la qual cosa triem una de les famílies per defecte i la dupliquem i anomenem segons el que estableix el BEP</w:t>
      </w:r>
    </w:p>
    <w:p w14:paraId="0023AF18" w14:textId="77777777" w:rsidR="00A51EB3" w:rsidRPr="00A443C1" w:rsidRDefault="00A51EB3" w:rsidP="00A51EB3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7400E9D5" w14:textId="77777777" w:rsidR="00A51EB3" w:rsidRPr="00A443C1" w:rsidRDefault="00A51EB3" w:rsidP="00A51EB3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 incloem els valors que indica el BEP. per exemple implantem el valor per al paràmetre ACAT_l1-CodiGuBIMclass</w:t>
      </w:r>
    </w:p>
    <w:p w14:paraId="62178079" w14:textId="77777777" w:rsidR="00A51EB3" w:rsidRPr="00A443C1" w:rsidRDefault="00A51EB3" w:rsidP="00A51EB3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tipus: Construction, Graphics, materials and finishes, analytical properties i identity data.</w:t>
      </w:r>
    </w:p>
    <w:p w14:paraId="3AA87FFE" w14:textId="77777777" w:rsidR="00A51EB3" w:rsidRPr="00A443C1" w:rsidRDefault="00A51EB3" w:rsidP="00A51EB3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REPRESENTACIÓ GRÀFICA: en construction Despleguem l'edit assembly i assignem, creem o dupliquem els materials que requerim per fer-ho utilitzem el material browser, finalitzem indicant les característiques de textura i color per a la visualització tant en superfície, fons i secció.</w:t>
      </w:r>
    </w:p>
    <w:p w14:paraId="6D430B89" w14:textId="77777777" w:rsidR="00A51EB3" w:rsidRPr="00A443C1" w:rsidRDefault="00A51EB3" w:rsidP="00A51EB3">
      <w:pPr>
        <w:pStyle w:val="N2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401E85EC" w14:textId="77777777" w:rsidR="00A51EB3" w:rsidRPr="00A443C1" w:rsidRDefault="00A51EB3" w:rsidP="00A51EB3">
      <w:pPr>
        <w:pStyle w:val="N2"/>
      </w:pPr>
      <w:r w:rsidRPr="00A443C1">
        <w:rPr>
          <w:bCs/>
          <w:color w:val="000000" w:themeColor="text1"/>
          <w:kern w:val="24"/>
          <w:szCs w:val="20"/>
        </w:rPr>
        <w:t>• MODELATGE: seleccionem una de les subeines d'edició a DRAW i modelem.</w:t>
      </w:r>
    </w:p>
    <w:p w14:paraId="29709F79" w14:textId="5BAF2D2D" w:rsidR="00602CAA" w:rsidRPr="00A443C1" w:rsidRDefault="00602CAA" w:rsidP="00791C0A">
      <w:pPr>
        <w:pStyle w:val="N2"/>
        <w:ind w:left="0"/>
      </w:pPr>
    </w:p>
    <w:p w14:paraId="5C482342" w14:textId="77777777" w:rsidR="00602CAA" w:rsidRPr="00A443C1" w:rsidRDefault="00602CAA" w:rsidP="00791C0A">
      <w:pPr>
        <w:pStyle w:val="N2"/>
        <w:ind w:left="0"/>
      </w:pPr>
    </w:p>
    <w:p w14:paraId="26D49DA4" w14:textId="416235E6" w:rsidR="00602CAA" w:rsidRPr="00A443C1" w:rsidRDefault="00602CAA" w:rsidP="00791C0A">
      <w:pPr>
        <w:pStyle w:val="N2"/>
        <w:ind w:left="0"/>
      </w:pPr>
    </w:p>
    <w:p w14:paraId="1C1AEB4C" w14:textId="1ACAD7FB" w:rsidR="00602CAA" w:rsidRPr="00A443C1" w:rsidRDefault="00602CAA" w:rsidP="00791C0A">
      <w:pPr>
        <w:pStyle w:val="N2"/>
        <w:ind w:left="0"/>
      </w:pPr>
    </w:p>
    <w:p w14:paraId="4F1AB64A" w14:textId="5462E7B0" w:rsidR="00602CAA" w:rsidRPr="00A443C1" w:rsidRDefault="00602CAA" w:rsidP="00791C0A">
      <w:pPr>
        <w:pStyle w:val="N2"/>
        <w:ind w:left="0"/>
      </w:pPr>
    </w:p>
    <w:p w14:paraId="1E7E44A2" w14:textId="5BCE6B84" w:rsidR="00602CAA" w:rsidRPr="00A443C1" w:rsidRDefault="00602CAA" w:rsidP="00791C0A">
      <w:pPr>
        <w:pStyle w:val="N2"/>
        <w:ind w:left="0"/>
      </w:pPr>
    </w:p>
    <w:p w14:paraId="588A2B19" w14:textId="132C29AB" w:rsidR="001B2CAE" w:rsidRPr="00A443C1" w:rsidRDefault="001B2CAE" w:rsidP="00791C0A">
      <w:pPr>
        <w:pStyle w:val="N2"/>
        <w:ind w:left="0"/>
      </w:pPr>
    </w:p>
    <w:p w14:paraId="050487C0" w14:textId="41B8D8C2" w:rsidR="001B2CAE" w:rsidRPr="00A443C1" w:rsidRDefault="001B2CAE" w:rsidP="00791C0A">
      <w:pPr>
        <w:pStyle w:val="N2"/>
        <w:ind w:left="0"/>
      </w:pPr>
    </w:p>
    <w:p w14:paraId="237AA98E" w14:textId="11B46886" w:rsidR="001B2CAE" w:rsidRPr="00A443C1" w:rsidRDefault="001B2CAE" w:rsidP="00791C0A">
      <w:pPr>
        <w:pStyle w:val="N2"/>
        <w:ind w:left="0"/>
      </w:pPr>
    </w:p>
    <w:p w14:paraId="71E8ABB5" w14:textId="77777777" w:rsidR="00604338" w:rsidRPr="00A443C1" w:rsidRDefault="00604338" w:rsidP="00B77D6A">
      <w:pPr>
        <w:pStyle w:val="N2"/>
      </w:pPr>
    </w:p>
    <w:p w14:paraId="3906E645" w14:textId="77777777" w:rsidR="00604338" w:rsidRPr="00A443C1" w:rsidRDefault="00604338" w:rsidP="00B77D6A">
      <w:pPr>
        <w:pStyle w:val="N2"/>
      </w:pPr>
    </w:p>
    <w:p w14:paraId="5BFD3B90" w14:textId="77777777" w:rsidR="00604338" w:rsidRPr="00A443C1" w:rsidRDefault="00604338" w:rsidP="00B77D6A">
      <w:pPr>
        <w:pStyle w:val="N2"/>
      </w:pPr>
    </w:p>
    <w:p w14:paraId="4A1F26BD" w14:textId="3A3DA49D" w:rsidR="00604338" w:rsidRPr="00A443C1" w:rsidRDefault="00604338" w:rsidP="00B77D6A">
      <w:pPr>
        <w:pStyle w:val="N2"/>
      </w:pPr>
    </w:p>
    <w:p w14:paraId="0D2D304E" w14:textId="77777777" w:rsidR="006F37B8" w:rsidRPr="00A443C1" w:rsidRDefault="006F37B8" w:rsidP="0099726E">
      <w:pPr>
        <w:pStyle w:val="N2"/>
        <w:ind w:left="0"/>
      </w:pPr>
    </w:p>
    <w:p w14:paraId="2207B4DE" w14:textId="53DB187E" w:rsidR="00604338" w:rsidRPr="00A443C1" w:rsidRDefault="00BD36F2" w:rsidP="008E6104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273" behindDoc="0" locked="0" layoutInCell="1" allowOverlap="1" wp14:anchorId="2E014686" wp14:editId="188BCA28">
            <wp:simplePos x="0" y="0"/>
            <wp:positionH relativeFrom="column">
              <wp:posOffset>1820917</wp:posOffset>
            </wp:positionH>
            <wp:positionV relativeFrom="paragraph">
              <wp:posOffset>3206306</wp:posOffset>
            </wp:positionV>
            <wp:extent cx="4031615" cy="3743325"/>
            <wp:effectExtent l="0" t="0" r="6985" b="9525"/>
            <wp:wrapSquare wrapText="bothSides"/>
            <wp:docPr id="2107557470" name="Imagen 2107557470" descr="Imagen que contiene vuelo, tabla, pequeño, aire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70" name="Imagen 2107557470" descr="Imagen que contiene vuelo, tabla, pequeño, aire&#10;&#10;Descripción generada automáticamente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4031615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A640A" w:rsidRPr="00A443C1">
        <w:rPr>
          <w:noProof/>
          <w:lang w:val="es-ES" w:eastAsia="es-ES"/>
        </w:rPr>
        <w:drawing>
          <wp:anchor distT="0" distB="0" distL="114300" distR="114300" simplePos="0" relativeHeight="251658274" behindDoc="0" locked="0" layoutInCell="1" allowOverlap="1" wp14:anchorId="7F216B02" wp14:editId="45D71654">
            <wp:simplePos x="0" y="0"/>
            <wp:positionH relativeFrom="column">
              <wp:posOffset>62206</wp:posOffset>
            </wp:positionH>
            <wp:positionV relativeFrom="paragraph">
              <wp:posOffset>365784</wp:posOffset>
            </wp:positionV>
            <wp:extent cx="5850890" cy="3129280"/>
            <wp:effectExtent l="0" t="0" r="0" b="0"/>
            <wp:wrapSquare wrapText="bothSides"/>
            <wp:docPr id="2107557489" name="Imagen 2107557489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n 60" descr="Tabla&#10;&#10;Descripción generada automáticamente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3129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E6C4E7" w14:textId="6557BD41" w:rsidR="00604338" w:rsidRPr="00A443C1" w:rsidRDefault="00604338" w:rsidP="008E6104">
      <w:pPr>
        <w:pStyle w:val="N2"/>
      </w:pPr>
    </w:p>
    <w:p w14:paraId="1C24AF20" w14:textId="1679A5D2" w:rsidR="00604338" w:rsidRPr="00A443C1" w:rsidRDefault="00604338" w:rsidP="008E6104">
      <w:pPr>
        <w:pStyle w:val="N2"/>
      </w:pPr>
    </w:p>
    <w:p w14:paraId="48E9BDC5" w14:textId="63B20453" w:rsidR="00604338" w:rsidRPr="00A443C1" w:rsidRDefault="00604338" w:rsidP="008E6104">
      <w:pPr>
        <w:pStyle w:val="N2"/>
      </w:pPr>
    </w:p>
    <w:p w14:paraId="18F694F2" w14:textId="7361DF39" w:rsidR="00604338" w:rsidRPr="00A443C1" w:rsidRDefault="00604338" w:rsidP="008E6104">
      <w:pPr>
        <w:pStyle w:val="N2"/>
      </w:pPr>
    </w:p>
    <w:p w14:paraId="513CDF33" w14:textId="206E7247" w:rsidR="00604338" w:rsidRPr="00A443C1" w:rsidRDefault="00604338" w:rsidP="008E6104">
      <w:pPr>
        <w:pStyle w:val="N2"/>
      </w:pPr>
    </w:p>
    <w:p w14:paraId="159DB11C" w14:textId="77777777" w:rsidR="00604338" w:rsidRPr="00A443C1" w:rsidRDefault="00604338" w:rsidP="008E6104">
      <w:pPr>
        <w:pStyle w:val="N2"/>
      </w:pPr>
    </w:p>
    <w:p w14:paraId="66E06F2C" w14:textId="5F5926AB" w:rsidR="00604338" w:rsidRPr="00A443C1" w:rsidRDefault="00604338" w:rsidP="008E6104">
      <w:pPr>
        <w:pStyle w:val="N2"/>
      </w:pPr>
    </w:p>
    <w:p w14:paraId="1F34ECEB" w14:textId="4F1EB4C2" w:rsidR="00604338" w:rsidRPr="00A443C1" w:rsidRDefault="00604338" w:rsidP="008E6104">
      <w:pPr>
        <w:pStyle w:val="N2"/>
      </w:pPr>
    </w:p>
    <w:p w14:paraId="423CA06C" w14:textId="5C27D6F3" w:rsidR="00604338" w:rsidRPr="00A443C1" w:rsidRDefault="00604338" w:rsidP="008E6104">
      <w:pPr>
        <w:pStyle w:val="N2"/>
      </w:pPr>
    </w:p>
    <w:p w14:paraId="67C56E68" w14:textId="1344E8E3" w:rsidR="00604338" w:rsidRPr="00A443C1" w:rsidRDefault="00604338" w:rsidP="008E6104">
      <w:pPr>
        <w:pStyle w:val="N2"/>
      </w:pPr>
    </w:p>
    <w:p w14:paraId="010BB2CD" w14:textId="1E5EE56B" w:rsidR="00604338" w:rsidRPr="00A443C1" w:rsidRDefault="00604338" w:rsidP="008E6104">
      <w:pPr>
        <w:pStyle w:val="N2"/>
      </w:pPr>
    </w:p>
    <w:p w14:paraId="2D5549C1" w14:textId="2B818E72" w:rsidR="00604338" w:rsidRPr="00A443C1" w:rsidRDefault="00604338" w:rsidP="008E6104">
      <w:pPr>
        <w:pStyle w:val="N2"/>
      </w:pPr>
    </w:p>
    <w:p w14:paraId="3204497D" w14:textId="77777777" w:rsidR="00604338" w:rsidRPr="00A443C1" w:rsidRDefault="00604338" w:rsidP="008E6104">
      <w:pPr>
        <w:pStyle w:val="N2"/>
      </w:pPr>
    </w:p>
    <w:p w14:paraId="07D3CA42" w14:textId="77777777" w:rsidR="00604338" w:rsidRPr="00A443C1" w:rsidRDefault="00604338" w:rsidP="008E6104">
      <w:pPr>
        <w:pStyle w:val="N2"/>
      </w:pPr>
    </w:p>
    <w:p w14:paraId="781EA672" w14:textId="77777777" w:rsidR="007F1788" w:rsidRPr="00A443C1" w:rsidRDefault="007F1788" w:rsidP="007F1788">
      <w:pPr>
        <w:rPr>
          <w:rFonts w:ascii="Calibri" w:hAnsi="Calibri"/>
          <w:b/>
          <w:color w:val="000000" w:themeColor="text1"/>
          <w:kern w:val="24"/>
          <w:sz w:val="28"/>
          <w:szCs w:val="28"/>
        </w:rPr>
      </w:pPr>
      <w:r w:rsidRPr="00A443C1">
        <w:rPr>
          <w:rFonts w:ascii="Calibri" w:hAnsi="Calibri"/>
          <w:b/>
          <w:color w:val="000000" w:themeColor="text1"/>
          <w:kern w:val="24"/>
          <w:sz w:val="28"/>
          <w:szCs w:val="28"/>
        </w:rPr>
        <w:lastRenderedPageBreak/>
        <w:t>CATEGORÍA PIPES ACCESORIES</w:t>
      </w:r>
    </w:p>
    <w:p w14:paraId="4AE44C9D" w14:textId="77777777" w:rsidR="007F1788" w:rsidRPr="00A443C1" w:rsidRDefault="007F1788" w:rsidP="007F1788">
      <w:pPr>
        <w:rPr>
          <w:rFonts w:ascii="Calibri" w:hAnsi="Calibri"/>
          <w:bCs/>
          <w:color w:val="000000" w:themeColor="text1"/>
          <w:kern w:val="24"/>
          <w:sz w:val="28"/>
          <w:szCs w:val="28"/>
        </w:rPr>
      </w:pPr>
      <w:r w:rsidRPr="00A443C1">
        <w:rPr>
          <w:rFonts w:ascii="Calibri" w:hAnsi="Calibri"/>
          <w:bCs/>
          <w:color w:val="000000" w:themeColor="text1"/>
          <w:kern w:val="24"/>
          <w:sz w:val="28"/>
          <w:szCs w:val="28"/>
        </w:rPr>
        <w:t>110.10.70</w:t>
      </w:r>
      <w:r w:rsidRPr="00A443C1">
        <w:rPr>
          <w:rFonts w:ascii="Calibri" w:hAnsi="Calibri"/>
          <w:bCs/>
          <w:color w:val="000000" w:themeColor="text1"/>
          <w:kern w:val="24"/>
          <w:sz w:val="28"/>
          <w:szCs w:val="28"/>
        </w:rPr>
        <w:tab/>
      </w:r>
      <w:r w:rsidRPr="00A443C1">
        <w:rPr>
          <w:rFonts w:ascii="Calibri" w:hAnsi="Calibri"/>
          <w:bCs/>
          <w:color w:val="000000" w:themeColor="text1"/>
          <w:kern w:val="24"/>
          <w:sz w:val="28"/>
          <w:szCs w:val="28"/>
        </w:rPr>
        <w:tab/>
      </w:r>
      <w:r w:rsidRPr="00A443C1">
        <w:rPr>
          <w:rFonts w:ascii="Calibri" w:hAnsi="Calibri"/>
          <w:bCs/>
          <w:color w:val="000000" w:themeColor="text1"/>
          <w:kern w:val="24"/>
          <w:sz w:val="28"/>
          <w:szCs w:val="28"/>
        </w:rPr>
        <w:tab/>
        <w:t>Filtre-FL0-Multiple</w:t>
      </w:r>
    </w:p>
    <w:p w14:paraId="05E914A4" w14:textId="77777777" w:rsidR="00604338" w:rsidRPr="00A443C1" w:rsidRDefault="00604338" w:rsidP="008E6104">
      <w:pPr>
        <w:pStyle w:val="N2"/>
      </w:pPr>
    </w:p>
    <w:p w14:paraId="00A80675" w14:textId="77777777" w:rsidR="00C44094" w:rsidRPr="00C44094" w:rsidRDefault="00C44094" w:rsidP="00C44094">
      <w:pPr>
        <w:ind w:left="720"/>
        <w:jc w:val="both"/>
        <w:rPr>
          <w:b/>
          <w:color w:val="000000" w:themeColor="text1"/>
          <w:kern w:val="24"/>
          <w:szCs w:val="20"/>
        </w:rPr>
      </w:pPr>
      <w:r w:rsidRPr="00C44094">
        <w:rPr>
          <w:b/>
          <w:color w:val="000000" w:themeColor="text1"/>
          <w:kern w:val="24"/>
          <w:szCs w:val="20"/>
        </w:rPr>
        <w:t>• FAMÍLIA CARGABLE: es presenten 3 casos,</w:t>
      </w:r>
    </w:p>
    <w:p w14:paraId="490C6868" w14:textId="77777777" w:rsidR="00C44094" w:rsidRPr="00C44094" w:rsidRDefault="00C44094" w:rsidP="00C44094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dupliquen les famílies que porta Revit per defecte a l'arbre de famílies, segons els requeriments.</w:t>
      </w:r>
    </w:p>
    <w:p w14:paraId="7C0E3692" w14:textId="77777777" w:rsidR="00C44094" w:rsidRPr="00C44094" w:rsidRDefault="00C44094" w:rsidP="00C44094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carreguen les famílies que Revit té a les carpetes externes, segons els requeriments.</w:t>
      </w:r>
    </w:p>
    <w:p w14:paraId="48506DB5" w14:textId="77777777" w:rsidR="00C44094" w:rsidRPr="00C44094" w:rsidRDefault="00C44094" w:rsidP="00C44094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modela una família nova utilitzant la plantilla Pipe Accessories</w:t>
      </w:r>
    </w:p>
    <w:p w14:paraId="508D9D88" w14:textId="77777777" w:rsidR="00C44094" w:rsidRPr="00C44094" w:rsidRDefault="00C44094" w:rsidP="00C44094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63E15002" w14:textId="77777777" w:rsidR="00C44094" w:rsidRPr="00C44094" w:rsidRDefault="00C44094" w:rsidP="00C44094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55C74241" w14:textId="77777777" w:rsidR="00C44094" w:rsidRPr="00C44094" w:rsidRDefault="00C44094" w:rsidP="00C44094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continuació, incloem els valors que indica el BEP. per exemple implantem el valor per al paràmetre ACAT_l1-CodiGuBIMclass</w:t>
      </w:r>
    </w:p>
    <w:p w14:paraId="5845962C" w14:textId="77777777" w:rsidR="00C44094" w:rsidRPr="00C44094" w:rsidRDefault="00C44094" w:rsidP="00C44094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</w:t>
      </w:r>
    </w:p>
    <w:p w14:paraId="009EF8AB" w14:textId="77777777" w:rsidR="00C44094" w:rsidRPr="00C44094" w:rsidRDefault="00C44094" w:rsidP="00C44094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6DB67410" w14:textId="77777777" w:rsidR="00C44094" w:rsidRPr="00C44094" w:rsidRDefault="00C44094" w:rsidP="00C44094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0B8F6FA5" w14:textId="77777777" w:rsidR="00C44094" w:rsidRPr="00C44094" w:rsidRDefault="00C44094" w:rsidP="00C44094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MODELATGE: es defineixen 2 escenaris:</w:t>
      </w:r>
    </w:p>
    <w:p w14:paraId="18BAC644" w14:textId="77777777" w:rsidR="00C44094" w:rsidRPr="00C44094" w:rsidRDefault="00C44094" w:rsidP="00281D19">
      <w:pPr>
        <w:pStyle w:val="Prrafodelista"/>
        <w:numPr>
          <w:ilvl w:val="0"/>
          <w:numId w:val="36"/>
        </w:numPr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Modelar els elements utilitzant les canonades on s'allotgessin.</w:t>
      </w:r>
    </w:p>
    <w:p w14:paraId="5054D074" w14:textId="77777777" w:rsidR="00C44094" w:rsidRPr="00C44094" w:rsidRDefault="00C44094" w:rsidP="00281D19">
      <w:pPr>
        <w:pStyle w:val="Prrafodelista"/>
        <w:numPr>
          <w:ilvl w:val="0"/>
          <w:numId w:val="36"/>
        </w:numPr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Modelar utilitzant informació aprovada pels responsables com a núvol de punts, plànols DWG, etc.</w:t>
      </w:r>
    </w:p>
    <w:p w14:paraId="253B9A80" w14:textId="6091E344" w:rsidR="00604338" w:rsidRPr="00A443C1" w:rsidRDefault="00604338" w:rsidP="008E6104">
      <w:pPr>
        <w:pStyle w:val="N2"/>
      </w:pPr>
    </w:p>
    <w:p w14:paraId="5576DACD" w14:textId="31AA657E" w:rsidR="00604338" w:rsidRPr="00A443C1" w:rsidRDefault="00604338" w:rsidP="0099726E">
      <w:pPr>
        <w:pStyle w:val="N2"/>
        <w:ind w:left="0"/>
      </w:pPr>
    </w:p>
    <w:p w14:paraId="6FBC8FAA" w14:textId="70ED2CDB" w:rsidR="00604338" w:rsidRPr="00A443C1" w:rsidRDefault="00604338" w:rsidP="008E6104">
      <w:pPr>
        <w:pStyle w:val="N2"/>
      </w:pPr>
    </w:p>
    <w:p w14:paraId="4E343CF6" w14:textId="14836E79" w:rsidR="00604338" w:rsidRPr="00A443C1" w:rsidRDefault="00604338" w:rsidP="008E6104">
      <w:pPr>
        <w:pStyle w:val="N2"/>
      </w:pPr>
    </w:p>
    <w:p w14:paraId="1894BA51" w14:textId="77BC5233" w:rsidR="00604338" w:rsidRPr="00A443C1" w:rsidRDefault="00604338" w:rsidP="008E6104">
      <w:pPr>
        <w:pStyle w:val="N2"/>
      </w:pPr>
    </w:p>
    <w:p w14:paraId="04DA4308" w14:textId="67D5B47E" w:rsidR="00604338" w:rsidRPr="00A443C1" w:rsidRDefault="00604338" w:rsidP="008E6104">
      <w:pPr>
        <w:pStyle w:val="N2"/>
      </w:pPr>
    </w:p>
    <w:p w14:paraId="0F39E447" w14:textId="19357F39" w:rsidR="00604338" w:rsidRPr="00A443C1" w:rsidRDefault="00AC4851" w:rsidP="008E6104">
      <w:pPr>
        <w:pStyle w:val="N2"/>
      </w:pPr>
      <w:r w:rsidRPr="00A443C1">
        <w:rPr>
          <w:noProof/>
          <w:lang w:val="es-ES" w:eastAsia="es-ES"/>
        </w:rPr>
        <w:lastRenderedPageBreak/>
        <w:drawing>
          <wp:anchor distT="0" distB="0" distL="114300" distR="114300" simplePos="0" relativeHeight="251658262" behindDoc="0" locked="0" layoutInCell="1" allowOverlap="1" wp14:anchorId="2159DBA1" wp14:editId="0FC36DD5">
            <wp:simplePos x="0" y="0"/>
            <wp:positionH relativeFrom="column">
              <wp:posOffset>3024505</wp:posOffset>
            </wp:positionH>
            <wp:positionV relativeFrom="paragraph">
              <wp:posOffset>484505</wp:posOffset>
            </wp:positionV>
            <wp:extent cx="3200400" cy="4702810"/>
            <wp:effectExtent l="0" t="0" r="0" b="2540"/>
            <wp:wrapSquare wrapText="bothSides"/>
            <wp:docPr id="2107557493" name="Imagen 2107557493" descr="Interfaz de usuario gráfica, Aplicación,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93" name="Imagen 2107557493" descr="Interfaz de usuario gráfica, Aplicación, Tabla&#10;&#10;Descripción generada automáticamente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4702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260" behindDoc="0" locked="0" layoutInCell="1" allowOverlap="1" wp14:anchorId="21543EB9" wp14:editId="50029925">
            <wp:simplePos x="0" y="0"/>
            <wp:positionH relativeFrom="column">
              <wp:posOffset>-340995</wp:posOffset>
            </wp:positionH>
            <wp:positionV relativeFrom="paragraph">
              <wp:posOffset>484505</wp:posOffset>
            </wp:positionV>
            <wp:extent cx="3215005" cy="3608705"/>
            <wp:effectExtent l="0" t="0" r="4445" b="0"/>
            <wp:wrapSquare wrapText="bothSides"/>
            <wp:docPr id="2107557492" name="Imagen 2107557492" descr="Interfaz de usuario gráfica,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92" name="Imagen 2107557492" descr="Interfaz de usuario gráfica, Texto&#10;&#10;Descripción generada automáticamente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3215005" cy="3608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263" behindDoc="0" locked="0" layoutInCell="1" allowOverlap="1" wp14:anchorId="1C19DE3F" wp14:editId="57593767">
            <wp:simplePos x="0" y="0"/>
            <wp:positionH relativeFrom="column">
              <wp:posOffset>-374650</wp:posOffset>
            </wp:positionH>
            <wp:positionV relativeFrom="paragraph">
              <wp:posOffset>4711065</wp:posOffset>
            </wp:positionV>
            <wp:extent cx="2964815" cy="2317750"/>
            <wp:effectExtent l="0" t="0" r="6985" b="6350"/>
            <wp:wrapSquare wrapText="bothSides"/>
            <wp:docPr id="2107557490" name="Imagen 2107557490" descr="Imagen que contiene interior, tabla, cuarto, espej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90" name="Imagen 2107557490" descr="Imagen que contiene interior, tabla, cuarto, espejo&#10;&#10;Descripción generada automáticamente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2964815" cy="2317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88F025" w14:textId="77777777" w:rsidR="00604338" w:rsidRPr="00A443C1" w:rsidRDefault="00604338" w:rsidP="008E6104">
      <w:pPr>
        <w:pStyle w:val="N2"/>
      </w:pPr>
    </w:p>
    <w:p w14:paraId="264D9EC5" w14:textId="3CF4DDB8" w:rsidR="00604338" w:rsidRPr="00A443C1" w:rsidRDefault="00604338" w:rsidP="008E6104">
      <w:pPr>
        <w:pStyle w:val="N2"/>
      </w:pPr>
    </w:p>
    <w:p w14:paraId="03E4B2F8" w14:textId="3E0FDB08" w:rsidR="00604338" w:rsidRPr="00A443C1" w:rsidRDefault="00604338" w:rsidP="008E6104">
      <w:pPr>
        <w:pStyle w:val="N2"/>
      </w:pPr>
    </w:p>
    <w:p w14:paraId="17161D11" w14:textId="0443EDF3" w:rsidR="00604338" w:rsidRPr="00A443C1" w:rsidRDefault="00604338" w:rsidP="008E6104">
      <w:pPr>
        <w:pStyle w:val="N2"/>
      </w:pPr>
    </w:p>
    <w:p w14:paraId="4C6A6256" w14:textId="77777777" w:rsidR="00604338" w:rsidRPr="00A443C1" w:rsidRDefault="00604338" w:rsidP="008E6104">
      <w:pPr>
        <w:pStyle w:val="N2"/>
      </w:pPr>
    </w:p>
    <w:p w14:paraId="6DBA4DE7" w14:textId="77777777" w:rsidR="00604338" w:rsidRDefault="00604338" w:rsidP="008E6104">
      <w:pPr>
        <w:pStyle w:val="N2"/>
      </w:pPr>
    </w:p>
    <w:p w14:paraId="27BF8BD6" w14:textId="77777777" w:rsidR="00651945" w:rsidRDefault="00651945" w:rsidP="008E6104">
      <w:pPr>
        <w:pStyle w:val="N2"/>
      </w:pPr>
    </w:p>
    <w:p w14:paraId="7882117F" w14:textId="77777777" w:rsidR="00651945" w:rsidRDefault="00651945" w:rsidP="008E6104">
      <w:pPr>
        <w:pStyle w:val="N2"/>
      </w:pPr>
    </w:p>
    <w:p w14:paraId="0ADE1941" w14:textId="77777777" w:rsidR="00651945" w:rsidRDefault="00651945" w:rsidP="008E6104">
      <w:pPr>
        <w:pStyle w:val="N2"/>
      </w:pPr>
    </w:p>
    <w:p w14:paraId="6C7B2D0E" w14:textId="77777777" w:rsidR="00651945" w:rsidRDefault="00651945" w:rsidP="008E6104">
      <w:pPr>
        <w:pStyle w:val="N2"/>
      </w:pPr>
    </w:p>
    <w:p w14:paraId="5A0057AB" w14:textId="77777777" w:rsidR="00651945" w:rsidRPr="00A443C1" w:rsidRDefault="00651945" w:rsidP="008E6104">
      <w:pPr>
        <w:pStyle w:val="N2"/>
      </w:pPr>
    </w:p>
    <w:p w14:paraId="2E1FFDFB" w14:textId="77777777" w:rsidR="00604338" w:rsidRPr="00A443C1" w:rsidRDefault="00604338" w:rsidP="008E6104">
      <w:pPr>
        <w:pStyle w:val="N2"/>
      </w:pPr>
    </w:p>
    <w:p w14:paraId="0A6D6817" w14:textId="77777777" w:rsidR="00AC4851" w:rsidRPr="00A443C1" w:rsidRDefault="00AC4851" w:rsidP="00AC4851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lastRenderedPageBreak/>
        <w:t>CATEGORÍA PIPES ACCESORIES</w:t>
      </w:r>
    </w:p>
    <w:p w14:paraId="223EFEFE" w14:textId="77777777" w:rsidR="00AC4851" w:rsidRPr="00A443C1" w:rsidRDefault="00AC4851" w:rsidP="00AC4851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110.180.70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 xml:space="preserve">Manometre-PI0-D50X8 </w:t>
      </w:r>
    </w:p>
    <w:p w14:paraId="10304C29" w14:textId="77777777" w:rsidR="00604338" w:rsidRPr="00A443C1" w:rsidRDefault="00604338" w:rsidP="008E6104">
      <w:pPr>
        <w:pStyle w:val="N2"/>
      </w:pPr>
    </w:p>
    <w:p w14:paraId="165591A4" w14:textId="77777777" w:rsidR="008567FA" w:rsidRPr="00C44094" w:rsidRDefault="008567FA" w:rsidP="008567FA">
      <w:pPr>
        <w:ind w:left="720"/>
        <w:jc w:val="both"/>
        <w:rPr>
          <w:b/>
          <w:color w:val="000000" w:themeColor="text1"/>
          <w:kern w:val="24"/>
          <w:szCs w:val="20"/>
        </w:rPr>
      </w:pPr>
      <w:r w:rsidRPr="00C44094">
        <w:rPr>
          <w:b/>
          <w:color w:val="000000" w:themeColor="text1"/>
          <w:kern w:val="24"/>
          <w:szCs w:val="20"/>
        </w:rPr>
        <w:t>• FAMÍLIA CARGABLE: es presenten 3 casos,</w:t>
      </w:r>
    </w:p>
    <w:p w14:paraId="6BC0F7F3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dupliquen les famílies que porta Revit per defecte a l'arbre de famílies, segons els requeriments.</w:t>
      </w:r>
    </w:p>
    <w:p w14:paraId="64F50808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carreguen les famílies que Revit té a les carpetes externes, segons els requeriments.</w:t>
      </w:r>
    </w:p>
    <w:p w14:paraId="27420455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modela una família nova utilitzant la plantilla Pipe Accessories</w:t>
      </w:r>
    </w:p>
    <w:p w14:paraId="2AACFA29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4905C319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7D1A6581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continuació, incloem els valors que indica el BEP. per exemple implantem el valor per al paràmetre ACAT_l1-CodiGuBIMclass</w:t>
      </w:r>
    </w:p>
    <w:p w14:paraId="78B4F461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</w:t>
      </w:r>
    </w:p>
    <w:p w14:paraId="51102A71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74391EF8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4E65FBD7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MODELATGE: es defineixen 2 escenaris:</w:t>
      </w:r>
    </w:p>
    <w:p w14:paraId="397B48BD" w14:textId="77777777" w:rsidR="008567FA" w:rsidRPr="00C44094" w:rsidRDefault="008567FA" w:rsidP="00281D19">
      <w:pPr>
        <w:pStyle w:val="Prrafodelista"/>
        <w:numPr>
          <w:ilvl w:val="0"/>
          <w:numId w:val="36"/>
        </w:numPr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Modelar els elements utilitzant les canonades on s'allotgessin.</w:t>
      </w:r>
    </w:p>
    <w:p w14:paraId="49A24823" w14:textId="77777777" w:rsidR="008567FA" w:rsidRPr="00C44094" w:rsidRDefault="008567FA" w:rsidP="00281D19">
      <w:pPr>
        <w:pStyle w:val="Prrafodelista"/>
        <w:numPr>
          <w:ilvl w:val="0"/>
          <w:numId w:val="36"/>
        </w:numPr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Modelar utilitzant informació aprovada pels responsables com a núvol de punts, plànols DWG, etc.</w:t>
      </w:r>
    </w:p>
    <w:p w14:paraId="78FFD07C" w14:textId="0EEF8888" w:rsidR="00E8632E" w:rsidRPr="00A443C1" w:rsidRDefault="00E8632E" w:rsidP="00E8632E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.</w:t>
      </w:r>
    </w:p>
    <w:p w14:paraId="4E339BE2" w14:textId="77777777" w:rsidR="00604338" w:rsidRPr="00A443C1" w:rsidRDefault="00604338" w:rsidP="008E6104">
      <w:pPr>
        <w:pStyle w:val="N2"/>
      </w:pPr>
    </w:p>
    <w:p w14:paraId="1A032848" w14:textId="11836059" w:rsidR="00CB6FF7" w:rsidRPr="00A443C1" w:rsidRDefault="00CB6FF7" w:rsidP="008567FA">
      <w:pPr>
        <w:pStyle w:val="N2"/>
        <w:ind w:left="0"/>
      </w:pPr>
    </w:p>
    <w:p w14:paraId="0A041518" w14:textId="7123810C" w:rsidR="00CB6FF7" w:rsidRPr="00A443C1" w:rsidRDefault="00CB6FF7" w:rsidP="008E6104">
      <w:pPr>
        <w:pStyle w:val="N2"/>
      </w:pPr>
    </w:p>
    <w:p w14:paraId="671467CD" w14:textId="42B0A222" w:rsidR="00CB6FF7" w:rsidRPr="00A443C1" w:rsidRDefault="00E8632E" w:rsidP="008E6104">
      <w:pPr>
        <w:pStyle w:val="N2"/>
      </w:pPr>
      <w:r w:rsidRPr="00A443C1">
        <w:rPr>
          <w:noProof/>
          <w:lang w:val="es-ES" w:eastAsia="es-ES"/>
        </w:rPr>
        <w:lastRenderedPageBreak/>
        <w:drawing>
          <wp:anchor distT="0" distB="0" distL="114300" distR="114300" simplePos="0" relativeHeight="251658433" behindDoc="0" locked="0" layoutInCell="1" allowOverlap="1" wp14:anchorId="16842E62" wp14:editId="0048177A">
            <wp:simplePos x="0" y="0"/>
            <wp:positionH relativeFrom="column">
              <wp:posOffset>2665730</wp:posOffset>
            </wp:positionH>
            <wp:positionV relativeFrom="paragraph">
              <wp:posOffset>390525</wp:posOffset>
            </wp:positionV>
            <wp:extent cx="3178175" cy="4770120"/>
            <wp:effectExtent l="0" t="0" r="3175" b="0"/>
            <wp:wrapSquare wrapText="bothSides"/>
            <wp:docPr id="409169535" name="Imagen 409169535" descr="Interfaz de usuario gráfica, Aplicación,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98" name="Imagen 2107557498" descr="Interfaz de usuario gráfica, Aplicación, Tabla&#10;&#10;Descripción generada automáticamente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3178175" cy="4770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666F33" w14:textId="1DAAF61E" w:rsidR="00CB6FF7" w:rsidRPr="00A443C1" w:rsidRDefault="00E8632E" w:rsidP="008E6104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32" behindDoc="0" locked="0" layoutInCell="1" allowOverlap="1" wp14:anchorId="01713ED5" wp14:editId="0E843092">
            <wp:simplePos x="0" y="0"/>
            <wp:positionH relativeFrom="column">
              <wp:posOffset>-281305</wp:posOffset>
            </wp:positionH>
            <wp:positionV relativeFrom="paragraph">
              <wp:posOffset>121920</wp:posOffset>
            </wp:positionV>
            <wp:extent cx="2795270" cy="2346325"/>
            <wp:effectExtent l="0" t="0" r="5080" b="0"/>
            <wp:wrapSquare wrapText="bothSides"/>
            <wp:docPr id="1790849824" name="Imagen 1790849824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97" name="Imagen 2107557497" descr="Tabla&#10;&#10;Descripción generada automáticamente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2795270" cy="2346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0B5B8B" w14:textId="71455C71" w:rsidR="00CB6FF7" w:rsidRPr="00A443C1" w:rsidRDefault="00CB6FF7" w:rsidP="008E6104">
      <w:pPr>
        <w:pStyle w:val="N2"/>
      </w:pPr>
    </w:p>
    <w:p w14:paraId="189077E5" w14:textId="344DF167" w:rsidR="00CB6FF7" w:rsidRPr="00A443C1" w:rsidRDefault="00CB6FF7" w:rsidP="008E6104">
      <w:pPr>
        <w:pStyle w:val="N2"/>
      </w:pPr>
    </w:p>
    <w:p w14:paraId="327139E5" w14:textId="4EA5B01C" w:rsidR="00CB6FF7" w:rsidRPr="00A443C1" w:rsidRDefault="00CB6FF7" w:rsidP="008E6104">
      <w:pPr>
        <w:pStyle w:val="N2"/>
      </w:pPr>
    </w:p>
    <w:p w14:paraId="3287FBDC" w14:textId="7FBA43AB" w:rsidR="00CB6FF7" w:rsidRPr="00A443C1" w:rsidRDefault="00E8632E" w:rsidP="008E6104">
      <w:pPr>
        <w:pStyle w:val="N2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31" behindDoc="0" locked="0" layoutInCell="1" allowOverlap="1" wp14:anchorId="068FC93F" wp14:editId="47DD43F0">
            <wp:simplePos x="0" y="0"/>
            <wp:positionH relativeFrom="column">
              <wp:posOffset>231140</wp:posOffset>
            </wp:positionH>
            <wp:positionV relativeFrom="paragraph">
              <wp:posOffset>16510</wp:posOffset>
            </wp:positionV>
            <wp:extent cx="1638300" cy="2571750"/>
            <wp:effectExtent l="0" t="0" r="0" b="0"/>
            <wp:wrapSquare wrapText="bothSides"/>
            <wp:docPr id="471639699" name="Imagen 471639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A057743" w14:textId="2164E05E" w:rsidR="00CB6FF7" w:rsidRPr="00A443C1" w:rsidRDefault="00CB6FF7" w:rsidP="008E6104">
      <w:pPr>
        <w:pStyle w:val="N2"/>
      </w:pPr>
    </w:p>
    <w:p w14:paraId="13883141" w14:textId="3ED94AF2" w:rsidR="00CB6FF7" w:rsidRPr="00A443C1" w:rsidRDefault="00CB6FF7" w:rsidP="008E6104">
      <w:pPr>
        <w:pStyle w:val="N2"/>
      </w:pPr>
    </w:p>
    <w:p w14:paraId="3A5D6FE7" w14:textId="2F42A39A" w:rsidR="00CB6FF7" w:rsidRPr="00A443C1" w:rsidRDefault="00CB6FF7" w:rsidP="008E6104">
      <w:pPr>
        <w:pStyle w:val="N2"/>
      </w:pPr>
    </w:p>
    <w:p w14:paraId="280AB303" w14:textId="0061A9C7" w:rsidR="00CB6FF7" w:rsidRPr="00A443C1" w:rsidRDefault="00CB6FF7" w:rsidP="008E6104">
      <w:pPr>
        <w:pStyle w:val="N2"/>
      </w:pPr>
    </w:p>
    <w:p w14:paraId="469F1F66" w14:textId="4D3C2E80" w:rsidR="00CB6FF7" w:rsidRPr="00A443C1" w:rsidRDefault="00CB6FF7" w:rsidP="008E6104">
      <w:pPr>
        <w:pStyle w:val="N2"/>
      </w:pPr>
    </w:p>
    <w:p w14:paraId="2F8AD0C3" w14:textId="195A99B2" w:rsidR="00CB6FF7" w:rsidRPr="00A443C1" w:rsidRDefault="00CB6FF7" w:rsidP="008E6104">
      <w:pPr>
        <w:pStyle w:val="N2"/>
      </w:pPr>
    </w:p>
    <w:p w14:paraId="3444A5F1" w14:textId="77777777" w:rsidR="00CB6FF7" w:rsidRPr="00A443C1" w:rsidRDefault="00CB6FF7" w:rsidP="008E6104">
      <w:pPr>
        <w:pStyle w:val="N2"/>
      </w:pPr>
    </w:p>
    <w:p w14:paraId="0FFEBBC4" w14:textId="77777777" w:rsidR="00CB6FF7" w:rsidRPr="00A443C1" w:rsidRDefault="00CB6FF7" w:rsidP="008E6104">
      <w:pPr>
        <w:pStyle w:val="N2"/>
      </w:pPr>
    </w:p>
    <w:p w14:paraId="5E366A58" w14:textId="670B12B1" w:rsidR="00CB6FF7" w:rsidRPr="00A443C1" w:rsidRDefault="00CB6FF7" w:rsidP="008E6104">
      <w:pPr>
        <w:pStyle w:val="N2"/>
      </w:pPr>
    </w:p>
    <w:p w14:paraId="46C9275D" w14:textId="30EC67C6" w:rsidR="00CB6FF7" w:rsidRPr="00A443C1" w:rsidRDefault="00CB6FF7" w:rsidP="008E6104">
      <w:pPr>
        <w:pStyle w:val="N2"/>
      </w:pPr>
    </w:p>
    <w:p w14:paraId="44BB5C82" w14:textId="172D97E1" w:rsidR="00CB6FF7" w:rsidRDefault="00CB6FF7" w:rsidP="008E6104">
      <w:pPr>
        <w:pStyle w:val="N2"/>
      </w:pPr>
    </w:p>
    <w:p w14:paraId="3910537D" w14:textId="77777777" w:rsidR="00095562" w:rsidRPr="00A443C1" w:rsidRDefault="00095562" w:rsidP="008E6104">
      <w:pPr>
        <w:pStyle w:val="N2"/>
      </w:pPr>
    </w:p>
    <w:p w14:paraId="30201E99" w14:textId="1908BFFE" w:rsidR="00CB6FF7" w:rsidRPr="00A443C1" w:rsidRDefault="00CB6FF7" w:rsidP="008E6104">
      <w:pPr>
        <w:pStyle w:val="N2"/>
      </w:pPr>
    </w:p>
    <w:p w14:paraId="4625C466" w14:textId="77777777" w:rsidR="003451BB" w:rsidRPr="00A443C1" w:rsidRDefault="003451BB" w:rsidP="00E8632E">
      <w:pPr>
        <w:pStyle w:val="N2"/>
        <w:ind w:left="0"/>
      </w:pPr>
    </w:p>
    <w:p w14:paraId="045DF292" w14:textId="77777777" w:rsidR="00E8632E" w:rsidRPr="00A443C1" w:rsidRDefault="00E8632E" w:rsidP="00E8632E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lastRenderedPageBreak/>
        <w:t>CATEGORÍA PIPES ACCESORIES</w:t>
      </w:r>
    </w:p>
    <w:p w14:paraId="232F6CC2" w14:textId="77777777" w:rsidR="00E8632E" w:rsidRPr="00A443C1" w:rsidRDefault="00E8632E" w:rsidP="00E8632E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110.10.110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ValvulaMotoritzada-MV0-DN250</w:t>
      </w:r>
    </w:p>
    <w:p w14:paraId="17F83289" w14:textId="77777777" w:rsidR="00E8632E" w:rsidRPr="00A443C1" w:rsidRDefault="00E8632E" w:rsidP="00E8632E">
      <w:pPr>
        <w:rPr>
          <w:bCs/>
          <w:color w:val="000000" w:themeColor="text1"/>
          <w:kern w:val="24"/>
          <w:sz w:val="22"/>
        </w:rPr>
      </w:pPr>
    </w:p>
    <w:p w14:paraId="2DA285F7" w14:textId="77777777" w:rsidR="00E8632E" w:rsidRPr="00A443C1" w:rsidRDefault="00E8632E" w:rsidP="00E8632E">
      <w:pPr>
        <w:rPr>
          <w:bCs/>
          <w:color w:val="000000" w:themeColor="text1"/>
          <w:kern w:val="24"/>
          <w:sz w:val="22"/>
        </w:rPr>
      </w:pPr>
    </w:p>
    <w:p w14:paraId="4D14A7CB" w14:textId="77777777" w:rsidR="008567FA" w:rsidRPr="00C44094" w:rsidRDefault="008567FA" w:rsidP="008567FA">
      <w:pPr>
        <w:ind w:left="720"/>
        <w:jc w:val="both"/>
        <w:rPr>
          <w:b/>
          <w:color w:val="000000" w:themeColor="text1"/>
          <w:kern w:val="24"/>
          <w:szCs w:val="20"/>
        </w:rPr>
      </w:pPr>
      <w:r w:rsidRPr="00C44094">
        <w:rPr>
          <w:b/>
          <w:color w:val="000000" w:themeColor="text1"/>
          <w:kern w:val="24"/>
          <w:szCs w:val="20"/>
        </w:rPr>
        <w:t>• FAMÍLIA CARGABLE: es presenten 3 casos,</w:t>
      </w:r>
    </w:p>
    <w:p w14:paraId="2C75ED24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dupliquen les famílies que porta Revit per defecte a l'arbre de famílies, segons els requeriments.</w:t>
      </w:r>
    </w:p>
    <w:p w14:paraId="4317421D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carreguen les famílies que Revit té a les carpetes externes, segons els requeriments.</w:t>
      </w:r>
    </w:p>
    <w:p w14:paraId="6E5029AD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modela una família nova utilitzant la plantilla Pipe Accessories</w:t>
      </w:r>
    </w:p>
    <w:p w14:paraId="145BB535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1D436056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3CD391EB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continuació, incloem els valors que indica el BEP. per exemple implantem el valor per al paràmetre ACAT_l1-CodiGuBIMclass</w:t>
      </w:r>
    </w:p>
    <w:p w14:paraId="1B91B393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</w:t>
      </w:r>
    </w:p>
    <w:p w14:paraId="3FA2C1A7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61EC06CC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36CDA5DD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MODELATGE: es defineixen 2 escenaris:</w:t>
      </w:r>
    </w:p>
    <w:p w14:paraId="0A60DC64" w14:textId="77777777" w:rsidR="008567FA" w:rsidRPr="00C44094" w:rsidRDefault="008567FA" w:rsidP="00281D19">
      <w:pPr>
        <w:pStyle w:val="Prrafodelista"/>
        <w:numPr>
          <w:ilvl w:val="0"/>
          <w:numId w:val="36"/>
        </w:numPr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Modelar els elements utilitzant les canonades on s'allotgessin.</w:t>
      </w:r>
    </w:p>
    <w:p w14:paraId="40F39848" w14:textId="77777777" w:rsidR="008567FA" w:rsidRPr="00C44094" w:rsidRDefault="008567FA" w:rsidP="00281D19">
      <w:pPr>
        <w:pStyle w:val="Prrafodelista"/>
        <w:numPr>
          <w:ilvl w:val="0"/>
          <w:numId w:val="36"/>
        </w:numPr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Modelar utilitzant informació aprovada pels responsables com a núvol de punts, plànols DWG, etc.</w:t>
      </w:r>
    </w:p>
    <w:p w14:paraId="6507C842" w14:textId="39BE1ABD" w:rsidR="00E8632E" w:rsidRPr="00A443C1" w:rsidRDefault="00E8632E" w:rsidP="00E8632E">
      <w:pPr>
        <w:ind w:left="720"/>
        <w:jc w:val="both"/>
        <w:rPr>
          <w:rFonts w:ascii="Calibri" w:hAnsi="Calibri"/>
          <w:color w:val="000000" w:themeColor="text1"/>
          <w:kern w:val="24"/>
          <w:szCs w:val="20"/>
        </w:rPr>
      </w:pPr>
      <w:r w:rsidRPr="00A443C1">
        <w:rPr>
          <w:rFonts w:ascii="Calibri" w:hAnsi="Calibri"/>
          <w:color w:val="000000" w:themeColor="text1"/>
          <w:kern w:val="24"/>
          <w:szCs w:val="20"/>
        </w:rPr>
        <w:t>.</w:t>
      </w:r>
    </w:p>
    <w:p w14:paraId="5141B2B6" w14:textId="77777777" w:rsidR="003451BB" w:rsidRPr="00A443C1" w:rsidRDefault="003451BB" w:rsidP="008E6104">
      <w:pPr>
        <w:pStyle w:val="N2"/>
      </w:pPr>
    </w:p>
    <w:p w14:paraId="219DE382" w14:textId="0B8BF75C" w:rsidR="00AF54F7" w:rsidRPr="00A443C1" w:rsidRDefault="00AF54F7" w:rsidP="008E6104">
      <w:pPr>
        <w:pStyle w:val="N2"/>
      </w:pPr>
    </w:p>
    <w:p w14:paraId="10C1AA7A" w14:textId="77777777" w:rsidR="00AF54F7" w:rsidRPr="00A443C1" w:rsidRDefault="00AF54F7" w:rsidP="008E6104">
      <w:pPr>
        <w:pStyle w:val="N2"/>
      </w:pPr>
    </w:p>
    <w:p w14:paraId="4B5C7E43" w14:textId="4AD7D6B1" w:rsidR="00D92FF1" w:rsidRPr="00A443C1" w:rsidRDefault="00D92FF1" w:rsidP="008E6104">
      <w:pPr>
        <w:pStyle w:val="N2"/>
      </w:pPr>
    </w:p>
    <w:p w14:paraId="4FAAAF54" w14:textId="1821401D" w:rsidR="00D92FF1" w:rsidRPr="00A443C1" w:rsidRDefault="00D92FF1" w:rsidP="008E6104">
      <w:pPr>
        <w:pStyle w:val="N2"/>
      </w:pPr>
    </w:p>
    <w:p w14:paraId="1D36125C" w14:textId="77777777" w:rsidR="00D92FF1" w:rsidRPr="00A443C1" w:rsidRDefault="00D92FF1" w:rsidP="008567FA">
      <w:pPr>
        <w:pStyle w:val="N2"/>
        <w:ind w:left="0"/>
      </w:pPr>
    </w:p>
    <w:p w14:paraId="27B75243" w14:textId="41AAA2FC" w:rsidR="00A02F17" w:rsidRPr="00A443C1" w:rsidRDefault="0065194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64" behindDoc="1" locked="0" layoutInCell="1" allowOverlap="1" wp14:anchorId="635C79ED" wp14:editId="7507763F">
            <wp:simplePos x="0" y="0"/>
            <wp:positionH relativeFrom="column">
              <wp:posOffset>-123825</wp:posOffset>
            </wp:positionH>
            <wp:positionV relativeFrom="paragraph">
              <wp:posOffset>60325</wp:posOffset>
            </wp:positionV>
            <wp:extent cx="2894400" cy="3232800"/>
            <wp:effectExtent l="0" t="0" r="1270" b="5715"/>
            <wp:wrapTight wrapText="bothSides">
              <wp:wrapPolygon edited="0">
                <wp:start x="0" y="0"/>
                <wp:lineTo x="0" y="21511"/>
                <wp:lineTo x="21467" y="21511"/>
                <wp:lineTo x="21467" y="0"/>
                <wp:lineTo x="0" y="0"/>
              </wp:wrapPolygon>
            </wp:wrapTight>
            <wp:docPr id="887778629" name="Imagen 887778629" descr="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29" name="Imagen 887778629" descr="Texto&#10;&#10;Descripción generada automáticamente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2894400" cy="323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A27CC" w:rsidRPr="00A443C1">
        <w:rPr>
          <w:noProof/>
          <w:lang w:val="es-ES" w:eastAsia="es-ES"/>
        </w:rPr>
        <w:drawing>
          <wp:anchor distT="0" distB="0" distL="114300" distR="114300" simplePos="0" relativeHeight="251658386" behindDoc="0" locked="0" layoutInCell="1" allowOverlap="1" wp14:anchorId="27B692C4" wp14:editId="1A861328">
            <wp:simplePos x="0" y="0"/>
            <wp:positionH relativeFrom="column">
              <wp:posOffset>2971165</wp:posOffset>
            </wp:positionH>
            <wp:positionV relativeFrom="paragraph">
              <wp:posOffset>8063</wp:posOffset>
            </wp:positionV>
            <wp:extent cx="2877820" cy="4265930"/>
            <wp:effectExtent l="0" t="0" r="0" b="1270"/>
            <wp:wrapSquare wrapText="bothSides"/>
            <wp:docPr id="2107557503" name="Imagen 2107557503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503" name="Imagen 2107557503" descr="Interfaz de usuario gráfica, Aplicación&#10;&#10;Descripción generada automáticamente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2877820" cy="4265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18818A" w14:textId="736D26DC" w:rsidR="00A02F17" w:rsidRPr="00A443C1" w:rsidRDefault="00A02F17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CF0CF2A" w14:textId="16659BB5" w:rsidR="00A02F17" w:rsidRPr="00A443C1" w:rsidRDefault="00A02F17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7BC930B" w14:textId="14DA34AF" w:rsidR="00A02F17" w:rsidRPr="00A443C1" w:rsidRDefault="00A02F17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A111119" w14:textId="77777777" w:rsidR="00651945" w:rsidRDefault="00651945" w:rsidP="007649A2">
      <w:pPr>
        <w:spacing w:after="0" w:line="240" w:lineRule="auto"/>
        <w:rPr>
          <w:noProof/>
        </w:rPr>
      </w:pPr>
    </w:p>
    <w:p w14:paraId="6921E4BA" w14:textId="77777777" w:rsidR="00651945" w:rsidRDefault="00651945" w:rsidP="007649A2">
      <w:pPr>
        <w:spacing w:after="0" w:line="240" w:lineRule="auto"/>
        <w:rPr>
          <w:noProof/>
        </w:rPr>
      </w:pPr>
    </w:p>
    <w:p w14:paraId="3F8B09C9" w14:textId="3CE4C297" w:rsidR="00A02F17" w:rsidRPr="00A443C1" w:rsidRDefault="00A02F17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961FCC6" w14:textId="34C273F8" w:rsidR="0085698F" w:rsidRPr="00A443C1" w:rsidRDefault="0085698F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2A8E07D" w14:textId="1D69B9EA" w:rsidR="0085698F" w:rsidRPr="00A443C1" w:rsidRDefault="0085698F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8EA9254" w14:textId="59698F48" w:rsidR="0085698F" w:rsidRPr="00A443C1" w:rsidRDefault="0085698F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5C3A8AC" w14:textId="305887A2" w:rsidR="0085698F" w:rsidRPr="00A443C1" w:rsidRDefault="0085698F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33B0457" w14:textId="3695EA44" w:rsidR="0085698F" w:rsidRPr="00A443C1" w:rsidRDefault="0085698F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CD023A7" w14:textId="6578FD19" w:rsidR="0085698F" w:rsidRPr="00A443C1" w:rsidRDefault="0085698F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FFD2A2C" w14:textId="1A87E4B8" w:rsidR="0085698F" w:rsidRPr="00A443C1" w:rsidRDefault="0085698F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2E0F3C2" w14:textId="5AFC33FD" w:rsidR="0085698F" w:rsidRPr="00A443C1" w:rsidRDefault="0085698F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7F3BE7B" w14:textId="7D9A49D8" w:rsidR="0085698F" w:rsidRPr="00A443C1" w:rsidRDefault="0085698F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010429D" w14:textId="77777777" w:rsidR="0085698F" w:rsidRPr="00A443C1" w:rsidRDefault="0085698F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96669BF" w14:textId="5ABF9963" w:rsidR="00A02F17" w:rsidRPr="00A443C1" w:rsidRDefault="00A02F17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0893C9B" w14:textId="1E7B5979" w:rsidR="00A02F17" w:rsidRDefault="00A02F17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2BE0DAE" w14:textId="77777777" w:rsidR="00651945" w:rsidRPr="00A443C1" w:rsidRDefault="0065194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DD1016D" w14:textId="439E0FDC" w:rsidR="00A02F17" w:rsidRPr="00A443C1" w:rsidRDefault="00A02F17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E0E7753" w14:textId="22BA218F" w:rsidR="00A02F17" w:rsidRPr="00A443C1" w:rsidRDefault="00A02F17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A511242" w14:textId="12123F35" w:rsidR="00A02F17" w:rsidRPr="00A443C1" w:rsidRDefault="00A02F17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DFED8B4" w14:textId="77777777" w:rsidR="00A02F17" w:rsidRPr="00A443C1" w:rsidRDefault="00A02F17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9CB667F" w14:textId="77777777" w:rsidR="00A02F17" w:rsidRPr="00A443C1" w:rsidRDefault="00A02F17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7870BF8" w14:textId="77777777" w:rsidR="00A02F17" w:rsidRPr="00A443C1" w:rsidRDefault="00A02F17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BC1BA57" w14:textId="77777777" w:rsidR="00A75799" w:rsidRPr="00A443C1" w:rsidRDefault="00A75799" w:rsidP="00A75799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PIPES ACCESORIES</w:t>
      </w:r>
    </w:p>
    <w:p w14:paraId="52169AFC" w14:textId="3CDD82B8" w:rsidR="00A75799" w:rsidRPr="00A443C1" w:rsidRDefault="00A75799" w:rsidP="00A75799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110.10.1</w:t>
      </w:r>
      <w:r w:rsidR="003E523B" w:rsidRPr="00A443C1">
        <w:rPr>
          <w:bCs/>
          <w:color w:val="000000" w:themeColor="text1"/>
          <w:kern w:val="24"/>
          <w:sz w:val="22"/>
        </w:rPr>
        <w:t>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="003E523B" w:rsidRPr="00A443C1">
        <w:rPr>
          <w:bCs/>
          <w:color w:val="000000" w:themeColor="text1"/>
          <w:kern w:val="24"/>
          <w:sz w:val="22"/>
        </w:rPr>
        <w:t>Actuador</w:t>
      </w:r>
      <w:r w:rsidR="00B0254A" w:rsidRPr="00A443C1">
        <w:rPr>
          <w:bCs/>
          <w:color w:val="000000" w:themeColor="text1"/>
          <w:kern w:val="24"/>
          <w:sz w:val="22"/>
        </w:rPr>
        <w:t>-ACT-Múltiple</w:t>
      </w:r>
    </w:p>
    <w:p w14:paraId="50D5B2AE" w14:textId="77777777" w:rsidR="00A75799" w:rsidRPr="00A443C1" w:rsidRDefault="00A75799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7A7BFCC" w14:textId="77777777" w:rsidR="00353F6A" w:rsidRPr="00A443C1" w:rsidRDefault="00353F6A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FB584E3" w14:textId="77777777" w:rsidR="008567FA" w:rsidRPr="00C44094" w:rsidRDefault="008567FA" w:rsidP="008567FA">
      <w:pPr>
        <w:ind w:left="720"/>
        <w:jc w:val="both"/>
        <w:rPr>
          <w:b/>
          <w:color w:val="000000" w:themeColor="text1"/>
          <w:kern w:val="24"/>
          <w:szCs w:val="20"/>
        </w:rPr>
      </w:pPr>
      <w:r w:rsidRPr="00C44094">
        <w:rPr>
          <w:b/>
          <w:color w:val="000000" w:themeColor="text1"/>
          <w:kern w:val="24"/>
          <w:szCs w:val="20"/>
        </w:rPr>
        <w:t>• FAMÍLIA CARGABLE: es presenten 3 casos,</w:t>
      </w:r>
    </w:p>
    <w:p w14:paraId="21B7DEBF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dupliquen les famílies que porta Revit per defecte a l'arbre de famílies, segons els requeriments.</w:t>
      </w:r>
    </w:p>
    <w:p w14:paraId="25E8F69E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carreguen les famílies que Revit té a les carpetes externes, segons els requeriments.</w:t>
      </w:r>
    </w:p>
    <w:p w14:paraId="7549CBD5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modela una família nova utilitzant la plantilla Pipe Accessories</w:t>
      </w:r>
    </w:p>
    <w:p w14:paraId="2B1DB2AD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2D5C59E9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4AF208ED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continuació, incloem els valors que indica el BEP. per exemple implantem el valor per al paràmetre ACAT_l1-CodiGuBIMclass</w:t>
      </w:r>
    </w:p>
    <w:p w14:paraId="424D384D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</w:t>
      </w:r>
    </w:p>
    <w:p w14:paraId="2775B166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69235E35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0CE21463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MODELATGE: es defineixen 2 escenaris:</w:t>
      </w:r>
    </w:p>
    <w:p w14:paraId="5834DA7A" w14:textId="77777777" w:rsidR="008567FA" w:rsidRPr="00C44094" w:rsidRDefault="008567FA" w:rsidP="00281D19">
      <w:pPr>
        <w:pStyle w:val="Prrafodelista"/>
        <w:numPr>
          <w:ilvl w:val="0"/>
          <w:numId w:val="36"/>
        </w:numPr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Modelar els elements utilitzant les canonades on s'allotgessin.</w:t>
      </w:r>
    </w:p>
    <w:p w14:paraId="7EAE6337" w14:textId="77777777" w:rsidR="008567FA" w:rsidRPr="00C44094" w:rsidRDefault="008567FA" w:rsidP="00281D19">
      <w:pPr>
        <w:pStyle w:val="Prrafodelista"/>
        <w:numPr>
          <w:ilvl w:val="0"/>
          <w:numId w:val="36"/>
        </w:numPr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Modelar utilitzant informació aprovada pels responsables com a núvol de punts, plànols DWG, etc.</w:t>
      </w:r>
    </w:p>
    <w:p w14:paraId="4D5973F1" w14:textId="72F2F47C" w:rsidR="00A75799" w:rsidRPr="00A443C1" w:rsidRDefault="00A75799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4E52164" w14:textId="6F145DB2" w:rsidR="00B0254A" w:rsidRPr="00A443C1" w:rsidRDefault="00B0254A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169A1A5" w14:textId="77777777" w:rsidR="00B0254A" w:rsidRPr="00A443C1" w:rsidRDefault="00B0254A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23B5FDA" w14:textId="617AFE89" w:rsidR="005A074C" w:rsidRPr="00A443C1" w:rsidRDefault="005A074C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95FCA98" w14:textId="4683AD27" w:rsidR="005A074C" w:rsidRPr="00A443C1" w:rsidRDefault="005A074C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B552717" w14:textId="3058A5FC" w:rsidR="005A074C" w:rsidRPr="00A443C1" w:rsidRDefault="005A074C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2EC8484" w14:textId="734D8C57" w:rsidR="005A074C" w:rsidRPr="00A443C1" w:rsidRDefault="005A074C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27DE526" w14:textId="2CD0259D" w:rsidR="005A074C" w:rsidRPr="00A443C1" w:rsidRDefault="005A074C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7A36317" w14:textId="3F371717" w:rsidR="005A074C" w:rsidRPr="00A443C1" w:rsidRDefault="005A074C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D28485C" w14:textId="79D72ED7" w:rsidR="005A074C" w:rsidRPr="00A443C1" w:rsidRDefault="00E53FA2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>
        <w:rPr>
          <w:noProof/>
          <w:lang w:val="es-ES" w:eastAsia="es-ES"/>
        </w:rPr>
        <w:drawing>
          <wp:inline distT="0" distB="0" distL="0" distR="0" wp14:anchorId="33281C3A" wp14:editId="24CFB1E4">
            <wp:extent cx="2490951" cy="3636294"/>
            <wp:effectExtent l="0" t="0" r="5080" b="2540"/>
            <wp:docPr id="1968218220" name="Imagen 1968218220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8218220" name="Imagen 1968218220" descr="Tabla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35" cy="3642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="00BE37A5">
        <w:rPr>
          <w:noProof/>
          <w:lang w:val="es-ES" w:eastAsia="es-ES"/>
        </w:rPr>
        <w:drawing>
          <wp:inline distT="0" distB="0" distL="0" distR="0" wp14:anchorId="4F2CF593" wp14:editId="0AD5F1D4">
            <wp:extent cx="2711669" cy="3790296"/>
            <wp:effectExtent l="0" t="0" r="0" b="1270"/>
            <wp:docPr id="278470796" name="Imagen 4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470796" name="Imagen 4" descr="Tabla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108" cy="3809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4942D8" w14:textId="68E9A7CB" w:rsidR="005A074C" w:rsidRPr="00A443C1" w:rsidRDefault="005A074C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C820D76" w14:textId="3CEE5DB5" w:rsidR="005A074C" w:rsidRPr="00A443C1" w:rsidRDefault="00BE37A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60514" behindDoc="0" locked="0" layoutInCell="1" allowOverlap="1" wp14:anchorId="1F8DCEF5" wp14:editId="7B4C1302">
            <wp:simplePos x="0" y="0"/>
            <wp:positionH relativeFrom="column">
              <wp:posOffset>0</wp:posOffset>
            </wp:positionH>
            <wp:positionV relativeFrom="paragraph">
              <wp:posOffset>158115</wp:posOffset>
            </wp:positionV>
            <wp:extent cx="2609850" cy="3543300"/>
            <wp:effectExtent l="0" t="0" r="0" b="0"/>
            <wp:wrapSquare wrapText="bothSides"/>
            <wp:docPr id="2107557500" name="Imagen 2107557500" descr="Imagen que contiene interior, avión, control, remo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500" name="Imagen 2107557500" descr="Imagen que contiene interior, avión, control, remoto&#10;&#10;Descripción generada automáticamente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D7954EE" w14:textId="1EABB93F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1583201" w14:textId="5153EFC3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FB5C698" w14:textId="32F8B888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88A0D8B" w14:textId="77777777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CECF477" w14:textId="0C752BDA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F03B469" w14:textId="77777777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3489830" w14:textId="4492986D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CDD27A0" w14:textId="77777777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2C814FB" w14:textId="77777777" w:rsidR="005A074C" w:rsidRPr="00A443C1" w:rsidRDefault="005A074C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D1F18F6" w14:textId="77777777" w:rsidR="005A074C" w:rsidRPr="00A443C1" w:rsidRDefault="005A074C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4F4DDF9" w14:textId="77777777" w:rsidR="005A074C" w:rsidRPr="00A443C1" w:rsidRDefault="005A074C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A3A9BD7" w14:textId="77777777" w:rsidR="005A074C" w:rsidRPr="00A443C1" w:rsidRDefault="005A074C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4B83967" w14:textId="77777777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A2E3F33" w14:textId="77777777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F7ACBAC" w14:textId="77777777" w:rsidR="005355E4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144CADD" w14:textId="77777777" w:rsidR="007D242B" w:rsidRPr="00A443C1" w:rsidRDefault="007D242B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C14F7B0" w14:textId="77777777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D8E46FC" w14:textId="77777777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B9C5F31" w14:textId="77777777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0FF448F" w14:textId="77777777" w:rsidR="00B0254A" w:rsidRPr="00A443C1" w:rsidRDefault="00B0254A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B13F2EF" w14:textId="77777777" w:rsidR="00353F6A" w:rsidRPr="00A443C1" w:rsidRDefault="00353F6A" w:rsidP="00353F6A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lastRenderedPageBreak/>
        <w:t>CATEGORÍA ELECTRICAL EQUIPMENT</w:t>
      </w:r>
    </w:p>
    <w:p w14:paraId="275BAC58" w14:textId="77777777" w:rsidR="00353F6A" w:rsidRPr="00A443C1" w:rsidRDefault="00353F6A" w:rsidP="00353F6A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kern w:val="24"/>
          <w:sz w:val="22"/>
        </w:rPr>
        <w:t>110.20.50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AnalitzadorDeClor_DoxidClor-AD0-260X30X260</w:t>
      </w:r>
    </w:p>
    <w:p w14:paraId="12F55A61" w14:textId="77777777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E7D0D30" w14:textId="130DB0AF" w:rsidR="00221F53" w:rsidRPr="00A443C1" w:rsidRDefault="00221F5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7A697E5" w14:textId="77777777" w:rsidR="008567FA" w:rsidRPr="00C44094" w:rsidRDefault="008567FA" w:rsidP="008567FA">
      <w:pPr>
        <w:ind w:left="720"/>
        <w:jc w:val="both"/>
        <w:rPr>
          <w:b/>
          <w:color w:val="000000" w:themeColor="text1"/>
          <w:kern w:val="24"/>
          <w:szCs w:val="20"/>
        </w:rPr>
      </w:pPr>
      <w:r w:rsidRPr="00C44094">
        <w:rPr>
          <w:b/>
          <w:color w:val="000000" w:themeColor="text1"/>
          <w:kern w:val="24"/>
          <w:szCs w:val="20"/>
        </w:rPr>
        <w:t>• FAMÍLIA CARGABLE: es presenten 3 casos,</w:t>
      </w:r>
    </w:p>
    <w:p w14:paraId="0D1DF147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dupliquen les famílies que porta Revit per defecte a l'arbre de famílies, segons els requeriments.</w:t>
      </w:r>
    </w:p>
    <w:p w14:paraId="50BDF667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carreguen les famílies que Revit té a les carpetes externes, segons els requeriments.</w:t>
      </w:r>
    </w:p>
    <w:p w14:paraId="22A29D72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modela una família nova utilitzant la plantilla Pipe Accessories</w:t>
      </w:r>
    </w:p>
    <w:p w14:paraId="537ED197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433B6A04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595F0553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continuació, incloem els valors que indica el BEP. per exemple implantem el valor per al paràmetre ACAT_l1-CodiGuBIMclass</w:t>
      </w:r>
    </w:p>
    <w:p w14:paraId="2D5C343E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</w:t>
      </w:r>
    </w:p>
    <w:p w14:paraId="454D085D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3746A975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2CDFC6E5" w14:textId="77777777" w:rsidR="008567FA" w:rsidRPr="00C44094" w:rsidRDefault="008567FA" w:rsidP="008567FA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MODELATGE: es defineixen 2 escenaris:</w:t>
      </w:r>
    </w:p>
    <w:p w14:paraId="1FDE0D6B" w14:textId="72E01690" w:rsidR="008567FA" w:rsidRPr="00C44094" w:rsidRDefault="008567FA" w:rsidP="00281D19">
      <w:pPr>
        <w:pStyle w:val="Prrafodelista"/>
        <w:numPr>
          <w:ilvl w:val="0"/>
          <w:numId w:val="36"/>
        </w:numPr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 xml:space="preserve">Modelar els elements utilitzant les </w:t>
      </w:r>
      <w:r w:rsidR="00EB0996" w:rsidRPr="00EB0996">
        <w:rPr>
          <w:bCs/>
          <w:color w:val="000000" w:themeColor="text1"/>
          <w:kern w:val="24"/>
          <w:szCs w:val="20"/>
        </w:rPr>
        <w:t>tancaments</w:t>
      </w:r>
      <w:r w:rsidRPr="00C44094">
        <w:rPr>
          <w:bCs/>
          <w:color w:val="000000" w:themeColor="text1"/>
          <w:kern w:val="24"/>
          <w:szCs w:val="20"/>
        </w:rPr>
        <w:t xml:space="preserve"> on s'allotgessin.</w:t>
      </w:r>
    </w:p>
    <w:p w14:paraId="24B58DA0" w14:textId="77777777" w:rsidR="008567FA" w:rsidRPr="00C44094" w:rsidRDefault="008567FA" w:rsidP="00281D19">
      <w:pPr>
        <w:pStyle w:val="Prrafodelista"/>
        <w:numPr>
          <w:ilvl w:val="0"/>
          <w:numId w:val="36"/>
        </w:numPr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Modelar utilitzant informació aprovada pels responsables com a núvol de punts, plànols DWG, etc.</w:t>
      </w:r>
    </w:p>
    <w:p w14:paraId="44A67D0D" w14:textId="3EBAA1BC" w:rsidR="00221F53" w:rsidRPr="00A443C1" w:rsidRDefault="00221F5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70AB8A1" w14:textId="77777777" w:rsidR="00221F53" w:rsidRPr="00A443C1" w:rsidRDefault="00221F5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E458DEB" w14:textId="77777777" w:rsidR="00221F53" w:rsidRPr="00A443C1" w:rsidRDefault="00221F5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1524DEF" w14:textId="77777777" w:rsidR="00221F53" w:rsidRPr="00A443C1" w:rsidRDefault="00221F5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3842688" w14:textId="3E21AC75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77A456C" w14:textId="109FB3E0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E1D7389" w14:textId="77777777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E654FAA" w14:textId="77777777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5594990" w14:textId="77777777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4221C4C" w14:textId="77777777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8272F3B" w14:textId="77777777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272E3A0" w14:textId="77777777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3B39C57" w14:textId="77777777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AC2CAAA" w14:textId="77777777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ED972BF" w14:textId="77777777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3038299" w14:textId="77777777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A5D484A" w14:textId="77777777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BD6D815" w14:textId="3B273752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448A1BA" w14:textId="19FE4A18" w:rsidR="005355E4" w:rsidRPr="00A443C1" w:rsidRDefault="008D32F6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27" behindDoc="0" locked="0" layoutInCell="1" allowOverlap="1" wp14:anchorId="03042B70" wp14:editId="3D9DAD97">
            <wp:simplePos x="0" y="0"/>
            <wp:positionH relativeFrom="column">
              <wp:posOffset>2779395</wp:posOffset>
            </wp:positionH>
            <wp:positionV relativeFrom="paragraph">
              <wp:posOffset>271145</wp:posOffset>
            </wp:positionV>
            <wp:extent cx="3368040" cy="4933950"/>
            <wp:effectExtent l="0" t="0" r="3810" b="0"/>
            <wp:wrapSquare wrapText="bothSides"/>
            <wp:docPr id="2107557504" name="Imagen 2107557504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504" name="Imagen 2107557504" descr="Interfaz de usuario gráfica&#10;&#10;Descripción generada automáticamente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3368040" cy="4933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1EAD5E" w14:textId="6DCAD946" w:rsidR="005355E4" w:rsidRPr="00A443C1" w:rsidRDefault="00872740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26" behindDoc="0" locked="0" layoutInCell="1" allowOverlap="1" wp14:anchorId="1FA57BC4" wp14:editId="11D1EDD5">
            <wp:simplePos x="0" y="0"/>
            <wp:positionH relativeFrom="column">
              <wp:posOffset>-205740</wp:posOffset>
            </wp:positionH>
            <wp:positionV relativeFrom="paragraph">
              <wp:posOffset>57785</wp:posOffset>
            </wp:positionV>
            <wp:extent cx="2794000" cy="3148330"/>
            <wp:effectExtent l="0" t="0" r="6350" b="0"/>
            <wp:wrapSquare wrapText="bothSides"/>
            <wp:docPr id="887778636" name="Imagen 887778636" descr="Tabl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36" name="Imagen 887778636" descr="Tabla&#10;&#10;Descripción generada automáticamente con confianza media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2794000" cy="3148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DC9138" w14:textId="10DAD0DD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6B34D55" w14:textId="4E87F9E3" w:rsidR="005355E4" w:rsidRPr="00A443C1" w:rsidRDefault="008D32F6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25" behindDoc="0" locked="0" layoutInCell="1" allowOverlap="1" wp14:anchorId="08425B43" wp14:editId="0CA42FFE">
            <wp:simplePos x="0" y="0"/>
            <wp:positionH relativeFrom="column">
              <wp:posOffset>133985</wp:posOffset>
            </wp:positionH>
            <wp:positionV relativeFrom="paragraph">
              <wp:posOffset>19685</wp:posOffset>
            </wp:positionV>
            <wp:extent cx="2156460" cy="2741930"/>
            <wp:effectExtent l="0" t="0" r="0" b="1270"/>
            <wp:wrapSquare wrapText="bothSides"/>
            <wp:docPr id="887778635" name="Imagen 887778635" descr="Imagen que contiene interior, computadora, monitor,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78635" name="Imagen 887778635" descr="Imagen que contiene interior, computadora, monitor, tabla&#10;&#10;Descripción generada automáticamente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2156460" cy="2741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CDAFAF" w14:textId="77777777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94248A5" w14:textId="00FCB044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9E6A188" w14:textId="670F869B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023CBD1" w14:textId="2D6A6B85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515C3F2" w14:textId="07B9C29B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35396AB" w14:textId="1D255A67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350BCCE" w14:textId="6761C49E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4C6C1B5" w14:textId="0774DEDF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66B3163" w14:textId="5BC58556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B994760" w14:textId="0D8FB98F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70A4A98" w14:textId="7EF8EEB9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2D6D393" w14:textId="77777777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6133EC4" w14:textId="0E76CE56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6BA7D55" w14:textId="09614D9B" w:rsidR="005355E4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2EC652E" w14:textId="77777777" w:rsidR="00801FA8" w:rsidRPr="00A443C1" w:rsidRDefault="00801FA8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265987A" w14:textId="4DC4D9E9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B03DB43" w14:textId="22C0DA72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4ED62E1" w14:textId="77777777" w:rsidR="008D32F6" w:rsidRPr="00A443C1" w:rsidRDefault="008D32F6" w:rsidP="008D32F6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PLUMBING FIXTURES</w:t>
      </w:r>
    </w:p>
    <w:p w14:paraId="61F718C5" w14:textId="77777777" w:rsidR="008D32F6" w:rsidRPr="00A443C1" w:rsidRDefault="008D32F6" w:rsidP="008D32F6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kern w:val="24"/>
          <w:sz w:val="22"/>
        </w:rPr>
        <w:t>110.170.70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DutxaDeSeguretat_Renta-Ulls-DDS-Multiple</w:t>
      </w:r>
    </w:p>
    <w:p w14:paraId="353B07DC" w14:textId="77777777" w:rsidR="005355E4" w:rsidRPr="00A443C1" w:rsidRDefault="005355E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C55FABD" w14:textId="77777777" w:rsidR="00EB0996" w:rsidRPr="00C44094" w:rsidRDefault="00EB0996" w:rsidP="00EB0996">
      <w:pPr>
        <w:ind w:left="720"/>
        <w:jc w:val="both"/>
        <w:rPr>
          <w:b/>
          <w:color w:val="000000" w:themeColor="text1"/>
          <w:kern w:val="24"/>
          <w:szCs w:val="20"/>
        </w:rPr>
      </w:pPr>
      <w:r w:rsidRPr="00C44094">
        <w:rPr>
          <w:b/>
          <w:color w:val="000000" w:themeColor="text1"/>
          <w:kern w:val="24"/>
          <w:szCs w:val="20"/>
        </w:rPr>
        <w:t>• FAMÍLIA CARGABLE: es presenten 3 casos,</w:t>
      </w:r>
    </w:p>
    <w:p w14:paraId="4980F79B" w14:textId="77777777" w:rsidR="00EB0996" w:rsidRPr="00C44094" w:rsidRDefault="00EB0996" w:rsidP="00EB0996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dupliquen les famílies que porta Revit per defecte a l'arbre de famílies, segons els requeriments.</w:t>
      </w:r>
    </w:p>
    <w:p w14:paraId="73A7D211" w14:textId="77777777" w:rsidR="00EB0996" w:rsidRPr="00C44094" w:rsidRDefault="00EB0996" w:rsidP="00EB0996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carreguen les famílies que Revit té a les carpetes externes, segons els requeriments.</w:t>
      </w:r>
    </w:p>
    <w:p w14:paraId="0832D170" w14:textId="77777777" w:rsidR="00EB0996" w:rsidRPr="00C44094" w:rsidRDefault="00EB0996" w:rsidP="00EB0996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modela una família nova utilitzant la plantilla Pipe Accessories</w:t>
      </w:r>
    </w:p>
    <w:p w14:paraId="20996186" w14:textId="77777777" w:rsidR="00EB0996" w:rsidRPr="00C44094" w:rsidRDefault="00EB0996" w:rsidP="00EB0996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373F0F1F" w14:textId="77777777" w:rsidR="00EB0996" w:rsidRPr="00C44094" w:rsidRDefault="00EB0996" w:rsidP="00EB0996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0933F002" w14:textId="77777777" w:rsidR="00EB0996" w:rsidRPr="00C44094" w:rsidRDefault="00EB0996" w:rsidP="00EB0996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continuació, incloem els valors que indica el BEP. per exemple implantem el valor per al paràmetre ACAT_l1-CodiGuBIMclass</w:t>
      </w:r>
    </w:p>
    <w:p w14:paraId="288B24BD" w14:textId="77777777" w:rsidR="00EB0996" w:rsidRPr="00C44094" w:rsidRDefault="00EB0996" w:rsidP="00EB0996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</w:t>
      </w:r>
    </w:p>
    <w:p w14:paraId="7D0D4059" w14:textId="77777777" w:rsidR="00EB0996" w:rsidRPr="00C44094" w:rsidRDefault="00EB0996" w:rsidP="00EB0996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006A806F" w14:textId="77777777" w:rsidR="00EB0996" w:rsidRPr="00C44094" w:rsidRDefault="00EB0996" w:rsidP="00EB0996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10CDDD99" w14:textId="77777777" w:rsidR="00EB0996" w:rsidRPr="00C44094" w:rsidRDefault="00EB0996" w:rsidP="00EB0996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MODELATGE: es defineixen 2 escenaris:</w:t>
      </w:r>
    </w:p>
    <w:p w14:paraId="44BADDB2" w14:textId="77777777" w:rsidR="00EB0996" w:rsidRPr="00C44094" w:rsidRDefault="00EB0996" w:rsidP="00281D19">
      <w:pPr>
        <w:pStyle w:val="Prrafodelista"/>
        <w:numPr>
          <w:ilvl w:val="0"/>
          <w:numId w:val="36"/>
        </w:numPr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Modelar els elements utilitzant les canonades on s'allotgessin.</w:t>
      </w:r>
    </w:p>
    <w:p w14:paraId="13F1BABE" w14:textId="4FD7D3F6" w:rsidR="00620833" w:rsidRPr="00EB0996" w:rsidRDefault="00EB0996" w:rsidP="00281D19">
      <w:pPr>
        <w:pStyle w:val="Prrafodelista"/>
        <w:numPr>
          <w:ilvl w:val="0"/>
          <w:numId w:val="37"/>
        </w:num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EB0996">
        <w:rPr>
          <w:bCs/>
          <w:color w:val="000000" w:themeColor="text1"/>
          <w:kern w:val="24"/>
          <w:szCs w:val="20"/>
        </w:rPr>
        <w:t>Modelar utilitzant informació aprovada pels responsables com a núvol de punts, plànols DWG, etc</w:t>
      </w:r>
    </w:p>
    <w:p w14:paraId="0E14344F" w14:textId="46A0BD52" w:rsidR="00620833" w:rsidRPr="00A443C1" w:rsidRDefault="0062083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D1C161C" w14:textId="77777777" w:rsidR="00620833" w:rsidRPr="00A443C1" w:rsidRDefault="0062083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DC7136B" w14:textId="77777777" w:rsidR="00620833" w:rsidRPr="00A443C1" w:rsidRDefault="0062083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77E2628" w14:textId="77777777" w:rsidR="00620833" w:rsidRPr="00A443C1" w:rsidRDefault="0062083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046BAEB" w14:textId="77777777" w:rsidR="00D76606" w:rsidRPr="00A443C1" w:rsidRDefault="00D76606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95FF614" w14:textId="77777777" w:rsidR="00D76606" w:rsidRPr="00A443C1" w:rsidRDefault="00D76606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69A9407" w14:textId="661ADB9D" w:rsidR="00D76606" w:rsidRPr="00A443C1" w:rsidRDefault="00D76606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92DB766" w14:textId="01D0F1FE" w:rsidR="00D76606" w:rsidRPr="00A443C1" w:rsidRDefault="00D76606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6C2232A" w14:textId="77777777" w:rsidR="00620833" w:rsidRPr="00A443C1" w:rsidRDefault="0062083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3C26B0E" w14:textId="77777777" w:rsidR="00620833" w:rsidRPr="00A443C1" w:rsidRDefault="0062083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5FEE780" w14:textId="6AA67C37" w:rsidR="00620833" w:rsidRPr="00A443C1" w:rsidRDefault="009924E0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88" behindDoc="0" locked="0" layoutInCell="1" allowOverlap="1" wp14:anchorId="396B0754" wp14:editId="36F0EC79">
            <wp:simplePos x="0" y="0"/>
            <wp:positionH relativeFrom="column">
              <wp:posOffset>3029190</wp:posOffset>
            </wp:positionH>
            <wp:positionV relativeFrom="paragraph">
              <wp:posOffset>-5750</wp:posOffset>
            </wp:positionV>
            <wp:extent cx="3018790" cy="4433570"/>
            <wp:effectExtent l="0" t="0" r="0" b="5080"/>
            <wp:wrapSquare wrapText="bothSides"/>
            <wp:docPr id="2107557509" name="Imagen 2107557509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509" name="Imagen 2107557509" descr="Interfaz de usuario gráfica, Aplicación&#10;&#10;Descripción generada automáticamente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3018790" cy="4433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387" behindDoc="0" locked="0" layoutInCell="1" allowOverlap="1" wp14:anchorId="05BBEEDD" wp14:editId="2499AF90">
            <wp:simplePos x="0" y="0"/>
            <wp:positionH relativeFrom="column">
              <wp:posOffset>1905</wp:posOffset>
            </wp:positionH>
            <wp:positionV relativeFrom="paragraph">
              <wp:posOffset>19685</wp:posOffset>
            </wp:positionV>
            <wp:extent cx="2219325" cy="2527300"/>
            <wp:effectExtent l="0" t="0" r="9525" b="6350"/>
            <wp:wrapSquare wrapText="bothSides"/>
            <wp:docPr id="2107557508" name="Imagen 2107557508" descr="Interfaz de usuario gráfica, Texto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508" name="Imagen 2107557508" descr="Interfaz de usuario gráfica, Texto, Correo electrónico&#10;&#10;Descripción generada automáticamente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2527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B583A5" w14:textId="77777777" w:rsidR="00620833" w:rsidRPr="00A443C1" w:rsidRDefault="0062083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9291FFC" w14:textId="77777777" w:rsidR="00620833" w:rsidRPr="00A443C1" w:rsidRDefault="0062083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FCAB2C3" w14:textId="77777777" w:rsidR="00620833" w:rsidRPr="00A443C1" w:rsidRDefault="0062083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0552046" w14:textId="77777777" w:rsidR="00620833" w:rsidRPr="00A443C1" w:rsidRDefault="0062083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3A192E0" w14:textId="145FE33D" w:rsidR="00620833" w:rsidRPr="00A443C1" w:rsidRDefault="0062083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7303018" w14:textId="77777777" w:rsidR="00620833" w:rsidRPr="00A443C1" w:rsidRDefault="0062083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AD44808" w14:textId="77777777" w:rsidR="00620833" w:rsidRPr="00A443C1" w:rsidRDefault="0062083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90DFBF8" w14:textId="77777777" w:rsidR="00620833" w:rsidRPr="00A443C1" w:rsidRDefault="0062083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CF142AB" w14:textId="77777777" w:rsidR="00620833" w:rsidRPr="00A443C1" w:rsidRDefault="0062083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245C1AD" w14:textId="77777777" w:rsidR="00620833" w:rsidRPr="00A443C1" w:rsidRDefault="0062083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4A87D3A" w14:textId="77777777" w:rsidR="00620833" w:rsidRPr="00A443C1" w:rsidRDefault="0062083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A44BC00" w14:textId="77777777" w:rsidR="00620833" w:rsidRPr="00A443C1" w:rsidRDefault="0062083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ED940D7" w14:textId="77777777" w:rsidR="00620833" w:rsidRPr="00A443C1" w:rsidRDefault="0062083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7204BA4" w14:textId="77777777" w:rsidR="00620833" w:rsidRPr="00A443C1" w:rsidRDefault="0062083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7C8F723" w14:textId="77777777" w:rsidR="00620833" w:rsidRPr="00A443C1" w:rsidRDefault="0062083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F05FE55" w14:textId="77777777" w:rsidR="00620833" w:rsidRPr="00A443C1" w:rsidRDefault="0062083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D1CEC1F" w14:textId="45705ED5" w:rsidR="00620833" w:rsidRPr="00A443C1" w:rsidRDefault="0062083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D634785" w14:textId="0A936E4E" w:rsidR="00620833" w:rsidRPr="00A443C1" w:rsidRDefault="00620833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11AAFA9" w14:textId="78469FEA" w:rsidR="00D22D3D" w:rsidRPr="00A443C1" w:rsidRDefault="00D22D3D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5BF08E0" w14:textId="2657FB19" w:rsidR="00C73915" w:rsidRPr="00A443C1" w:rsidRDefault="00C7391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13DC7BA" w14:textId="21241A4A" w:rsidR="00C73915" w:rsidRPr="00A443C1" w:rsidRDefault="00C7391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E0178EA" w14:textId="3B235D2C" w:rsidR="00C73915" w:rsidRPr="00A443C1" w:rsidRDefault="00272BB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33" behindDoc="0" locked="0" layoutInCell="1" allowOverlap="1" wp14:anchorId="267A2F9F" wp14:editId="092D559C">
            <wp:simplePos x="0" y="0"/>
            <wp:positionH relativeFrom="column">
              <wp:posOffset>358601</wp:posOffset>
            </wp:positionH>
            <wp:positionV relativeFrom="paragraph">
              <wp:posOffset>89477</wp:posOffset>
            </wp:positionV>
            <wp:extent cx="1717675" cy="3099435"/>
            <wp:effectExtent l="0" t="0" r="0" b="5715"/>
            <wp:wrapSquare wrapText="bothSides"/>
            <wp:docPr id="2107557505" name="Imagen 2107557505" descr="Imagen que contiene interior, tabla, pequeño, esquin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505" name="Imagen 2107557505" descr="Imagen que contiene interior, tabla, pequeño, esquina&#10;&#10;Descripción generada automáticamente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1717675" cy="3099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98AF7D" w14:textId="2FFA38E7" w:rsidR="00C73915" w:rsidRPr="00A443C1" w:rsidRDefault="00C7391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ABFBF17" w14:textId="7D04C5C0" w:rsidR="00C73915" w:rsidRPr="00A443C1" w:rsidRDefault="00C7391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EC92C77" w14:textId="5514204D" w:rsidR="00C73915" w:rsidRPr="00A443C1" w:rsidRDefault="00C7391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531EAA9" w14:textId="29EC786E" w:rsidR="00C73915" w:rsidRPr="00A443C1" w:rsidRDefault="00C7391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F68151C" w14:textId="77777777" w:rsidR="00C73915" w:rsidRPr="00A443C1" w:rsidRDefault="00C7391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120D635" w14:textId="30AA2934" w:rsidR="00C73915" w:rsidRPr="00A443C1" w:rsidRDefault="00C7391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E759E34" w14:textId="77777777" w:rsidR="00C73915" w:rsidRPr="00A443C1" w:rsidRDefault="00C7391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9073FBD" w14:textId="77777777" w:rsidR="00C73915" w:rsidRPr="00A443C1" w:rsidRDefault="00C7391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CD24E21" w14:textId="77777777" w:rsidR="00C73915" w:rsidRPr="00A443C1" w:rsidRDefault="00C7391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08AF984" w14:textId="77777777" w:rsidR="00C73915" w:rsidRPr="00A443C1" w:rsidRDefault="00C7391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591A3F9" w14:textId="77777777" w:rsidR="00C73915" w:rsidRPr="00A443C1" w:rsidRDefault="00C7391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BF083D1" w14:textId="77777777" w:rsidR="00C73915" w:rsidRPr="00A443C1" w:rsidRDefault="00C7391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126846D" w14:textId="77777777" w:rsidR="00C73915" w:rsidRPr="00A443C1" w:rsidRDefault="00C7391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B2FBF32" w14:textId="77777777" w:rsidR="00C73915" w:rsidRDefault="00C7391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4AA7223" w14:textId="77777777" w:rsidR="00E15196" w:rsidRDefault="00E15196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B2BD6D3" w14:textId="77777777" w:rsidR="00E15196" w:rsidRDefault="00E15196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DCB909E" w14:textId="77777777" w:rsidR="00E15196" w:rsidRDefault="00E15196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B143B31" w14:textId="77777777" w:rsidR="00E15196" w:rsidRDefault="00E15196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C8AF359" w14:textId="77777777" w:rsidR="00E15196" w:rsidRPr="00A443C1" w:rsidRDefault="00E15196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2C6E717" w14:textId="77777777" w:rsidR="00C73915" w:rsidRPr="00A443C1" w:rsidRDefault="00C7391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D9C23B4" w14:textId="77777777" w:rsidR="00C73915" w:rsidRPr="00A443C1" w:rsidRDefault="00C7391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8755B54" w14:textId="77777777" w:rsidR="00C73915" w:rsidRPr="00A443C1" w:rsidRDefault="00C7391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154C829" w14:textId="77777777" w:rsidR="000B03B2" w:rsidRPr="00A443C1" w:rsidRDefault="000B03B2" w:rsidP="000B03B2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MECHANICAL EQUIPMENT</w:t>
      </w:r>
    </w:p>
    <w:p w14:paraId="6C8FB139" w14:textId="77777777" w:rsidR="000B03B2" w:rsidRPr="00A443C1" w:rsidRDefault="000B03B2" w:rsidP="000B03B2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kern w:val="24"/>
          <w:sz w:val="22"/>
        </w:rPr>
        <w:t>110.90.130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Bomba-PM0-Multiple</w:t>
      </w:r>
    </w:p>
    <w:p w14:paraId="49BB5BAB" w14:textId="77777777" w:rsidR="00C73915" w:rsidRPr="00A443C1" w:rsidRDefault="00C7391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793AC40" w14:textId="77777777" w:rsidR="00C73915" w:rsidRPr="00A443C1" w:rsidRDefault="00C73915" w:rsidP="007649A2">
      <w:pPr>
        <w:spacing w:after="0" w:line="240" w:lineRule="auto"/>
        <w:rPr>
          <w:rFonts w:eastAsia="Times New Roman" w:cs="Calibri"/>
          <w:color w:val="000000"/>
          <w:sz w:val="22"/>
          <w:lang w:eastAsia="es-CO"/>
        </w:rPr>
      </w:pPr>
    </w:p>
    <w:p w14:paraId="73D7C672" w14:textId="77777777" w:rsidR="00281D19" w:rsidRPr="00C44094" w:rsidRDefault="00281D19" w:rsidP="00281D19">
      <w:pPr>
        <w:ind w:left="720"/>
        <w:jc w:val="both"/>
        <w:rPr>
          <w:b/>
          <w:color w:val="000000" w:themeColor="text1"/>
          <w:kern w:val="24"/>
          <w:szCs w:val="20"/>
        </w:rPr>
      </w:pPr>
      <w:r w:rsidRPr="00C44094">
        <w:rPr>
          <w:b/>
          <w:color w:val="000000" w:themeColor="text1"/>
          <w:kern w:val="24"/>
          <w:szCs w:val="20"/>
        </w:rPr>
        <w:t>• FAMÍLIA CARGABLE: es presenten 3 casos,</w:t>
      </w:r>
    </w:p>
    <w:p w14:paraId="37E50856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dupliquen les famílies que porta Revit per defecte a l'arbre de famílies, segons els requeriments.</w:t>
      </w:r>
    </w:p>
    <w:p w14:paraId="687DAE12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carreguen les famílies que Revit té a les carpetes externes, segons els requeriments.</w:t>
      </w:r>
    </w:p>
    <w:p w14:paraId="388BD8C8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modela una família nova utilitzant la plantilla Pipe Accessories</w:t>
      </w:r>
    </w:p>
    <w:p w14:paraId="68084E3D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21AE7558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3CD87C1F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continuació, incloem els valors que indica el BEP. per exemple implantem el valor per al paràmetre ACAT_l1-CodiGuBIMclass</w:t>
      </w:r>
    </w:p>
    <w:p w14:paraId="581E9238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</w:t>
      </w:r>
    </w:p>
    <w:p w14:paraId="27DC49D5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490941E7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03320660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MODELATGE: es defineixen 2 escenaris:</w:t>
      </w:r>
    </w:p>
    <w:p w14:paraId="312B40FB" w14:textId="77777777" w:rsidR="00281D19" w:rsidRPr="00C44094" w:rsidRDefault="00281D19" w:rsidP="00281D19">
      <w:pPr>
        <w:pStyle w:val="Prrafodelista"/>
        <w:numPr>
          <w:ilvl w:val="0"/>
          <w:numId w:val="36"/>
        </w:numPr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Modelar els elements utilitzant les canonades on s'allotgessin.</w:t>
      </w:r>
    </w:p>
    <w:p w14:paraId="3FDBDFC7" w14:textId="6368A830" w:rsidR="000B03B2" w:rsidRPr="00281D19" w:rsidRDefault="00281D19" w:rsidP="00281D19">
      <w:pPr>
        <w:pStyle w:val="Prrafodelista"/>
        <w:numPr>
          <w:ilvl w:val="0"/>
          <w:numId w:val="38"/>
        </w:numPr>
        <w:jc w:val="both"/>
        <w:rPr>
          <w:color w:val="000000" w:themeColor="text1"/>
          <w:kern w:val="24"/>
          <w:szCs w:val="20"/>
        </w:rPr>
      </w:pPr>
      <w:r w:rsidRPr="00281D19">
        <w:rPr>
          <w:bCs/>
          <w:color w:val="000000" w:themeColor="text1"/>
          <w:kern w:val="24"/>
          <w:szCs w:val="20"/>
        </w:rPr>
        <w:t>Modelar utilitzant informació aprovada pels responsables com a núvol de punts, plànols DWG, etc</w:t>
      </w:r>
      <w:r w:rsidR="000B03B2" w:rsidRPr="00281D19">
        <w:rPr>
          <w:color w:val="000000" w:themeColor="text1"/>
          <w:kern w:val="24"/>
          <w:szCs w:val="20"/>
        </w:rPr>
        <w:t>.</w:t>
      </w:r>
    </w:p>
    <w:p w14:paraId="554C8C45" w14:textId="77777777" w:rsidR="00C73915" w:rsidRPr="00A443C1" w:rsidRDefault="00C7391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9F689FD" w14:textId="77777777" w:rsidR="00974DE7" w:rsidRPr="00A443C1" w:rsidRDefault="00974DE7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F0BBF31" w14:textId="77777777" w:rsidR="00B86EA0" w:rsidRPr="00A443C1" w:rsidRDefault="00B86EA0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9993BD0" w14:textId="77777777" w:rsidR="00B86EA0" w:rsidRPr="00A443C1" w:rsidRDefault="00B86EA0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9196507" w14:textId="77777777" w:rsidR="000E3DB0" w:rsidRPr="00A443C1" w:rsidRDefault="000E3DB0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085287E" w14:textId="66005BAF" w:rsidR="000E3DB0" w:rsidRPr="00A443C1" w:rsidRDefault="000E3DB0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2328F69" w14:textId="77777777" w:rsidR="000E3DB0" w:rsidRPr="00A443C1" w:rsidRDefault="000E3DB0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FB49BC5" w14:textId="77777777" w:rsidR="000E3DB0" w:rsidRPr="00A443C1" w:rsidRDefault="000E3DB0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16219C7" w14:textId="77777777" w:rsidR="000E3DB0" w:rsidRPr="00A443C1" w:rsidRDefault="000E3DB0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5CC2719" w14:textId="3592E9E4" w:rsidR="000E3DB0" w:rsidRPr="00A443C1" w:rsidRDefault="000E3DB0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3BADEFA" w14:textId="170EAA50" w:rsidR="000E3DB0" w:rsidRPr="00A443C1" w:rsidRDefault="000E3DB0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C35E8AF" w14:textId="35797AD6" w:rsidR="000E3DB0" w:rsidRPr="00A443C1" w:rsidRDefault="000E3DB0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028FE45" w14:textId="77777777" w:rsidR="000E3DB0" w:rsidRPr="00A443C1" w:rsidRDefault="000E3DB0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327BC61" w14:textId="77777777" w:rsidR="000E3DB0" w:rsidRPr="00A443C1" w:rsidRDefault="000E3DB0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5F043C0" w14:textId="77777777" w:rsidR="000E3DB0" w:rsidRPr="00A443C1" w:rsidRDefault="000E3DB0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159351D" w14:textId="77777777" w:rsidR="000E3DB0" w:rsidRPr="00A443C1" w:rsidRDefault="000E3DB0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DC74CA5" w14:textId="2FCB18D7" w:rsidR="000E3DB0" w:rsidRPr="00A443C1" w:rsidRDefault="000B03B2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268" behindDoc="0" locked="0" layoutInCell="1" allowOverlap="1" wp14:anchorId="722CA932" wp14:editId="1F6DED64">
            <wp:simplePos x="0" y="0"/>
            <wp:positionH relativeFrom="column">
              <wp:posOffset>-191135</wp:posOffset>
            </wp:positionH>
            <wp:positionV relativeFrom="paragraph">
              <wp:posOffset>215900</wp:posOffset>
            </wp:positionV>
            <wp:extent cx="2639060" cy="2932430"/>
            <wp:effectExtent l="0" t="0" r="8890" b="1270"/>
            <wp:wrapSquare wrapText="bothSides"/>
            <wp:docPr id="2107557513" name="Imagen 2107557513" descr="Interfaz de usuario gráfica, Texto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513" name="Imagen 2107557513" descr="Interfaz de usuario gráfica, Texto, Correo electrónico&#10;&#10;Descripción generada automáticamente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2639060" cy="2932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256736" w14:textId="3A0A2AD3" w:rsidR="000E3DB0" w:rsidRPr="00A443C1" w:rsidRDefault="00356EE6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A443C1">
        <w:rPr>
          <w:noProof/>
          <w:lang w:val="es-ES" w:eastAsia="es-ES"/>
        </w:rPr>
        <w:drawing>
          <wp:inline distT="0" distB="0" distL="0" distR="0" wp14:anchorId="7E5FA4DE" wp14:editId="1B829918">
            <wp:extent cx="2869181" cy="4252823"/>
            <wp:effectExtent l="0" t="0" r="7620" b="0"/>
            <wp:docPr id="2107557514" name="Imagen 2107557514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514" name="Imagen 2107557514" descr="Interfaz de usuario gráfica, Aplicación&#10;&#10;Descripción generada automáticamente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2869181" cy="4252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0BCC7" w14:textId="27D6929F" w:rsidR="00BA5EA6" w:rsidRPr="00A443C1" w:rsidRDefault="00BA5EA6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FFE6DBB" w14:textId="3319B2ED" w:rsidR="00BA5EA6" w:rsidRPr="00A443C1" w:rsidRDefault="00E15196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39" behindDoc="0" locked="0" layoutInCell="1" allowOverlap="1" wp14:anchorId="7479E363" wp14:editId="33A22633">
            <wp:simplePos x="0" y="0"/>
            <wp:positionH relativeFrom="column">
              <wp:posOffset>-113665</wp:posOffset>
            </wp:positionH>
            <wp:positionV relativeFrom="paragraph">
              <wp:posOffset>130810</wp:posOffset>
            </wp:positionV>
            <wp:extent cx="2673985" cy="1998980"/>
            <wp:effectExtent l="0" t="0" r="0" b="1270"/>
            <wp:wrapSquare wrapText="bothSides"/>
            <wp:docPr id="2107557510" name="Imagen 2107557510" descr="Imagen que contiene juguete, lego, pequeño,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510" name="Imagen 2107557510" descr="Imagen que contiene juguete, lego, pequeño, tabla&#10;&#10;Descripción generada automáticamente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2673985" cy="1998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07421A" w14:textId="77777777" w:rsidR="001D61F8" w:rsidRPr="00A443C1" w:rsidRDefault="001D61F8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2D8E91C" w14:textId="3C9F412D" w:rsidR="00BA5EA6" w:rsidRPr="00A443C1" w:rsidRDefault="00BA5EA6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61CFA70" w14:textId="23965BCC" w:rsidR="00235AB0" w:rsidRPr="00A443C1" w:rsidRDefault="00235AB0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F33A934" w14:textId="3A1C854C" w:rsidR="00235AB0" w:rsidRPr="00A443C1" w:rsidRDefault="00235AB0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F0AA7F0" w14:textId="5DB3C67C" w:rsidR="00235AB0" w:rsidRPr="00A443C1" w:rsidRDefault="00235AB0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3354AA9" w14:textId="34CD95E3" w:rsidR="00235AB0" w:rsidRPr="00A443C1" w:rsidRDefault="00235AB0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3D39136" w14:textId="77777777" w:rsidR="00235AB0" w:rsidRPr="00A443C1" w:rsidRDefault="00235AB0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102B0BB" w14:textId="215EF71C" w:rsidR="00235AB0" w:rsidRPr="00A443C1" w:rsidRDefault="00235AB0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2C4BE1D" w14:textId="6B750B3A" w:rsidR="00235AB0" w:rsidRPr="00A443C1" w:rsidRDefault="00235AB0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4A0C778" w14:textId="49E10C56" w:rsidR="00235AB0" w:rsidRPr="00A443C1" w:rsidRDefault="00235AB0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C2FF63C" w14:textId="2F403DDA" w:rsidR="00BA5EA6" w:rsidRPr="00A443C1" w:rsidRDefault="00BA5EA6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39527C6" w14:textId="40945939" w:rsidR="00BA5EA6" w:rsidRPr="00A443C1" w:rsidRDefault="00BA5EA6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35D836B" w14:textId="7DF9E52D" w:rsidR="00BA5EA6" w:rsidRPr="00A443C1" w:rsidRDefault="00BA5EA6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C9B0E28" w14:textId="77777777" w:rsidR="000B03B2" w:rsidRPr="00A443C1" w:rsidRDefault="000B03B2" w:rsidP="000B03B2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MECHANICAL EQUIPMENT</w:t>
      </w:r>
    </w:p>
    <w:p w14:paraId="537AD857" w14:textId="77777777" w:rsidR="000B03B2" w:rsidRPr="00A443C1" w:rsidRDefault="000B03B2" w:rsidP="000B03B2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110.10.30.20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BombaAuxiliarCentrifuga-PM9-Multiple</w:t>
      </w:r>
    </w:p>
    <w:p w14:paraId="0EA69046" w14:textId="7F8B4AEF" w:rsidR="00856427" w:rsidRPr="00A443C1" w:rsidRDefault="00856427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03CEEA3" w14:textId="77777777" w:rsidR="00856427" w:rsidRPr="00A443C1" w:rsidRDefault="00856427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C004B72" w14:textId="77777777" w:rsidR="00281D19" w:rsidRPr="00C44094" w:rsidRDefault="00281D19" w:rsidP="00281D19">
      <w:pPr>
        <w:ind w:left="720"/>
        <w:jc w:val="both"/>
        <w:rPr>
          <w:b/>
          <w:color w:val="000000" w:themeColor="text1"/>
          <w:kern w:val="24"/>
          <w:szCs w:val="20"/>
        </w:rPr>
      </w:pPr>
      <w:r w:rsidRPr="00C44094">
        <w:rPr>
          <w:b/>
          <w:color w:val="000000" w:themeColor="text1"/>
          <w:kern w:val="24"/>
          <w:szCs w:val="20"/>
        </w:rPr>
        <w:t>• FAMÍLIA CARGABLE: es presenten 3 casos,</w:t>
      </w:r>
    </w:p>
    <w:p w14:paraId="325B512C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dupliquen les famílies que porta Revit per defecte a l'arbre de famílies, segons els requeriments.</w:t>
      </w:r>
    </w:p>
    <w:p w14:paraId="7445C917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carreguen les famílies que Revit té a les carpetes externes, segons els requeriments.</w:t>
      </w:r>
    </w:p>
    <w:p w14:paraId="34407BD4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modela una família nova utilitzant la plantilla Pipe Accessories</w:t>
      </w:r>
    </w:p>
    <w:p w14:paraId="28DB5340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011592EC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33B224F4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continuació, incloem els valors que indica el BEP. per exemple implantem el valor per al paràmetre ACAT_l1-CodiGuBIMclass</w:t>
      </w:r>
    </w:p>
    <w:p w14:paraId="5440677A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</w:t>
      </w:r>
    </w:p>
    <w:p w14:paraId="45CE998F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21E5EA34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0C568BE9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MODELATGE: es defineixen 2 escenaris:</w:t>
      </w:r>
    </w:p>
    <w:p w14:paraId="6F4213E7" w14:textId="77777777" w:rsidR="00281D19" w:rsidRPr="00C44094" w:rsidRDefault="00281D19" w:rsidP="00281D19">
      <w:pPr>
        <w:pStyle w:val="Prrafodelista"/>
        <w:numPr>
          <w:ilvl w:val="0"/>
          <w:numId w:val="36"/>
        </w:numPr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Modelar els elements utilitzant les canonades on s'allotgessin.</w:t>
      </w:r>
    </w:p>
    <w:p w14:paraId="38C2EDE1" w14:textId="55026FD7" w:rsidR="001D61F8" w:rsidRPr="00281D19" w:rsidRDefault="00281D19" w:rsidP="00281D19">
      <w:pPr>
        <w:pStyle w:val="Prrafodelista"/>
        <w:numPr>
          <w:ilvl w:val="0"/>
          <w:numId w:val="39"/>
        </w:num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281D19">
        <w:rPr>
          <w:bCs/>
          <w:color w:val="000000" w:themeColor="text1"/>
          <w:kern w:val="24"/>
          <w:szCs w:val="20"/>
        </w:rPr>
        <w:t>Modelar utilitzant informació aprovada pels responsables com a núvol de punts, plànols DWG, etc</w:t>
      </w:r>
    </w:p>
    <w:p w14:paraId="68ECE1D9" w14:textId="18241F2E" w:rsidR="00F649D5" w:rsidRPr="00A443C1" w:rsidRDefault="00F649D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8475334" w14:textId="4FE69B96" w:rsidR="00F649D5" w:rsidRPr="00A443C1" w:rsidRDefault="00F649D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35F439D" w14:textId="77777777" w:rsidR="00F649D5" w:rsidRPr="00A443C1" w:rsidRDefault="00F649D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14A47B2" w14:textId="77777777" w:rsidR="00F649D5" w:rsidRPr="00A443C1" w:rsidRDefault="00F649D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0EFF1B0" w14:textId="77777777" w:rsidR="00F649D5" w:rsidRPr="00A443C1" w:rsidRDefault="00F649D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844C3A8" w14:textId="63731253" w:rsidR="00F649D5" w:rsidRPr="00A443C1" w:rsidRDefault="00F649D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8CCF8AA" w14:textId="37EBB3DB" w:rsidR="00F649D5" w:rsidRPr="00A443C1" w:rsidRDefault="00F649D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F8C0A25" w14:textId="77777777" w:rsidR="00F649D5" w:rsidRPr="00A443C1" w:rsidRDefault="00F649D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510AD5A" w14:textId="77777777" w:rsidR="00F649D5" w:rsidRPr="00A443C1" w:rsidRDefault="00F649D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CDF430F" w14:textId="77777777" w:rsidR="00F649D5" w:rsidRPr="00A443C1" w:rsidRDefault="00F649D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7D3722A" w14:textId="5F38B46F" w:rsidR="00F649D5" w:rsidRPr="00A443C1" w:rsidRDefault="00CD14A9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90" behindDoc="0" locked="0" layoutInCell="1" allowOverlap="1" wp14:anchorId="05E17919" wp14:editId="221715AD">
            <wp:simplePos x="0" y="0"/>
            <wp:positionH relativeFrom="column">
              <wp:posOffset>3021151</wp:posOffset>
            </wp:positionH>
            <wp:positionV relativeFrom="paragraph">
              <wp:posOffset>90637</wp:posOffset>
            </wp:positionV>
            <wp:extent cx="3381375" cy="5071745"/>
            <wp:effectExtent l="0" t="0" r="9525" b="0"/>
            <wp:wrapSquare wrapText="bothSides"/>
            <wp:docPr id="2107557518" name="Imagen 2107557518" descr="Imagen que contiene 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518" name="Imagen 2107557518" descr="Imagen que contiene Interfaz de usuario gráfica&#10;&#10;Descripción generada automáticamente"/>
                    <pic:cNvPicPr/>
                  </pic:nvPicPr>
                  <pic:blipFill rotWithShape="1">
                    <a:blip r:embed="rId173"/>
                    <a:srcRect r="2252"/>
                    <a:stretch/>
                  </pic:blipFill>
                  <pic:spPr bwMode="auto">
                    <a:xfrm>
                      <a:off x="0" y="0"/>
                      <a:ext cx="3381375" cy="50717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26D34E6" w14:textId="1E952862" w:rsidR="00F649D5" w:rsidRPr="00A443C1" w:rsidRDefault="00CD14A9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A443C1">
        <w:rPr>
          <w:noProof/>
          <w:lang w:val="es-ES" w:eastAsia="es-ES"/>
        </w:rPr>
        <w:drawing>
          <wp:inline distT="0" distB="0" distL="0" distR="0" wp14:anchorId="79A7A666" wp14:editId="017B2BDC">
            <wp:extent cx="2595688" cy="2932981"/>
            <wp:effectExtent l="0" t="0" r="0" b="1270"/>
            <wp:docPr id="2107557519" name="Imagen 2107557519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519" name="Imagen 2107557519" descr="Tabla&#10;&#10;Descripción generada automáticamente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2600427" cy="2938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D72D9" w14:textId="18DFA3BB" w:rsidR="00F649D5" w:rsidRPr="00A443C1" w:rsidRDefault="00F649D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1EF3F10" w14:textId="15D04096" w:rsidR="00F649D5" w:rsidRPr="00A443C1" w:rsidRDefault="00F649D5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12BD79D" w14:textId="6BDEBBA7" w:rsidR="00EF3912" w:rsidRPr="00A443C1" w:rsidRDefault="00EF3912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1923DB1" w14:textId="41011798" w:rsidR="00EF3912" w:rsidRPr="00A443C1" w:rsidRDefault="00CD14A9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89" behindDoc="0" locked="0" layoutInCell="1" allowOverlap="1" wp14:anchorId="7B9364CE" wp14:editId="53ACAA88">
            <wp:simplePos x="0" y="0"/>
            <wp:positionH relativeFrom="column">
              <wp:posOffset>-127324</wp:posOffset>
            </wp:positionH>
            <wp:positionV relativeFrom="paragraph">
              <wp:posOffset>301457</wp:posOffset>
            </wp:positionV>
            <wp:extent cx="3101340" cy="3061970"/>
            <wp:effectExtent l="0" t="0" r="3810" b="5080"/>
            <wp:wrapSquare wrapText="bothSides"/>
            <wp:docPr id="2107557515" name="Imagen 2107557515" descr="Imagen que contiene 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515" name="Imagen 2107557515" descr="Imagen que contiene Diagrama&#10;&#10;Descripción generada automáticamente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3101340" cy="3061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DD90E8" w14:textId="1FD015D7" w:rsidR="00EF3912" w:rsidRPr="00A443C1" w:rsidRDefault="00EF3912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A5F673F" w14:textId="5A6FD037" w:rsidR="005D306B" w:rsidRPr="00A443C1" w:rsidRDefault="005D306B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DAFB8A1" w14:textId="0066B23B" w:rsidR="00537C5C" w:rsidRPr="00A443C1" w:rsidRDefault="00537C5C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3E72F8B" w14:textId="2E549E2E" w:rsidR="00537C5C" w:rsidRPr="00A443C1" w:rsidRDefault="00537C5C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788B916" w14:textId="424211C4" w:rsidR="00537C5C" w:rsidRPr="00A443C1" w:rsidRDefault="00537C5C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3CD5936" w14:textId="062F5875" w:rsidR="00537C5C" w:rsidRPr="00A443C1" w:rsidRDefault="00537C5C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B7B47A9" w14:textId="5E566B5E" w:rsidR="00537C5C" w:rsidRPr="00A443C1" w:rsidRDefault="00537C5C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04E44B2" w14:textId="77777777" w:rsidR="00537C5C" w:rsidRPr="00A443C1" w:rsidRDefault="00537C5C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300CF52" w14:textId="77777777" w:rsidR="00BA5EA6" w:rsidRPr="00A443C1" w:rsidRDefault="00BA5EA6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4EB24C7" w14:textId="77777777" w:rsidR="00BA5EA6" w:rsidRPr="00A443C1" w:rsidRDefault="00BA5EA6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46146AB" w14:textId="77777777" w:rsidR="00BA5EA6" w:rsidRPr="00A443C1" w:rsidRDefault="00BA5EA6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1EEAD96" w14:textId="77777777" w:rsidR="00BA5EA6" w:rsidRPr="00A443C1" w:rsidRDefault="00BA5EA6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EF9906B" w14:textId="77777777" w:rsidR="00BA5EA6" w:rsidRPr="00A443C1" w:rsidRDefault="00BA5EA6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98E26F2" w14:textId="2FF90ADA" w:rsidR="00537C5C" w:rsidRPr="00A443C1" w:rsidRDefault="00537C5C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4C8212E" w14:textId="77777777" w:rsidR="000B03B2" w:rsidRPr="00A443C1" w:rsidRDefault="000B03B2" w:rsidP="000B03B2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PIPE ACCESSORIES</w:t>
      </w:r>
    </w:p>
    <w:p w14:paraId="4CADAE83" w14:textId="77777777" w:rsidR="000B03B2" w:rsidRPr="00A443C1" w:rsidRDefault="000B03B2" w:rsidP="000B03B2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kern w:val="24"/>
          <w:sz w:val="22"/>
        </w:rPr>
        <w:t>110.180.150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TransmissorsDePressio-PT0-15MM</w:t>
      </w:r>
    </w:p>
    <w:p w14:paraId="7526C3B1" w14:textId="77777777" w:rsidR="00537C5C" w:rsidRPr="00A443C1" w:rsidRDefault="00537C5C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534E9C2" w14:textId="77777777" w:rsidR="00281D19" w:rsidRPr="00C44094" w:rsidRDefault="00281D19" w:rsidP="00281D19">
      <w:pPr>
        <w:ind w:left="720"/>
        <w:jc w:val="both"/>
        <w:rPr>
          <w:b/>
          <w:color w:val="000000" w:themeColor="text1"/>
          <w:kern w:val="24"/>
          <w:szCs w:val="20"/>
        </w:rPr>
      </w:pPr>
      <w:r w:rsidRPr="00C44094">
        <w:rPr>
          <w:b/>
          <w:color w:val="000000" w:themeColor="text1"/>
          <w:kern w:val="24"/>
          <w:szCs w:val="20"/>
        </w:rPr>
        <w:t>• FAMÍLIA CARGABLE: es presenten 3 casos,</w:t>
      </w:r>
    </w:p>
    <w:p w14:paraId="29F88661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dupliquen les famílies que porta Revit per defecte a l'arbre de famílies, segons els requeriments.</w:t>
      </w:r>
    </w:p>
    <w:p w14:paraId="3E47F4FB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carreguen les famílies que Revit té a les carpetes externes, segons els requeriments.</w:t>
      </w:r>
    </w:p>
    <w:p w14:paraId="698E0E6F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modela una família nova utilitzant la plantilla Pipe Accessories</w:t>
      </w:r>
    </w:p>
    <w:p w14:paraId="09CC9C95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099FB4F5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4EEDD0A7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continuació, incloem els valors que indica el BEP. per exemple implantem el valor per al paràmetre ACAT_l1-CodiGuBIMclass</w:t>
      </w:r>
    </w:p>
    <w:p w14:paraId="146A729C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</w:t>
      </w:r>
    </w:p>
    <w:p w14:paraId="52BB7947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7D2871E1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13A5C3D2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MODELATGE: es defineixen 2 escenaris:</w:t>
      </w:r>
    </w:p>
    <w:p w14:paraId="59560529" w14:textId="77777777" w:rsidR="00281D19" w:rsidRPr="00C44094" w:rsidRDefault="00281D19" w:rsidP="00281D19">
      <w:pPr>
        <w:pStyle w:val="Prrafodelista"/>
        <w:numPr>
          <w:ilvl w:val="0"/>
          <w:numId w:val="36"/>
        </w:numPr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Modelar els elements utilitzant les canonades on s'allotgessin.</w:t>
      </w:r>
    </w:p>
    <w:p w14:paraId="6DA065C7" w14:textId="5410E6BC" w:rsidR="00537C5C" w:rsidRPr="00281D19" w:rsidRDefault="00281D19" w:rsidP="00281D19">
      <w:pPr>
        <w:pStyle w:val="Prrafodelista"/>
        <w:numPr>
          <w:ilvl w:val="0"/>
          <w:numId w:val="40"/>
        </w:num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281D19">
        <w:rPr>
          <w:bCs/>
          <w:color w:val="000000" w:themeColor="text1"/>
          <w:kern w:val="24"/>
          <w:szCs w:val="20"/>
        </w:rPr>
        <w:t>Modelar utilitzant informació aprovada pels responsables com a núvol de punts, plànols DWG, etc</w:t>
      </w:r>
    </w:p>
    <w:p w14:paraId="439C876C" w14:textId="77777777" w:rsidR="00051DAC" w:rsidRPr="00A443C1" w:rsidRDefault="00051DAC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512EE42" w14:textId="77777777" w:rsidR="00051DAC" w:rsidRPr="00A443C1" w:rsidRDefault="00051DAC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D393D5D" w14:textId="51D90D7E" w:rsidR="005D306B" w:rsidRPr="00A443C1" w:rsidRDefault="005D306B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5FD26DE" w14:textId="756D8AD0" w:rsidR="005D306B" w:rsidRPr="00A443C1" w:rsidRDefault="005D306B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A38BA4A" w14:textId="07C26284" w:rsidR="005D306B" w:rsidRPr="00A443C1" w:rsidRDefault="005D306B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AA50F6D" w14:textId="4702FDAA" w:rsidR="005D306B" w:rsidRPr="00A443C1" w:rsidRDefault="005D306B" w:rsidP="007649A2">
      <w:pPr>
        <w:spacing w:after="0" w:line="240" w:lineRule="auto"/>
        <w:rPr>
          <w:noProof/>
        </w:rPr>
      </w:pPr>
    </w:p>
    <w:p w14:paraId="61B4690E" w14:textId="77777777" w:rsidR="009D0AA7" w:rsidRPr="00A443C1" w:rsidRDefault="009D0AA7" w:rsidP="007649A2">
      <w:pPr>
        <w:spacing w:after="0" w:line="240" w:lineRule="auto"/>
        <w:rPr>
          <w:noProof/>
        </w:rPr>
      </w:pPr>
    </w:p>
    <w:p w14:paraId="6CDEDC0E" w14:textId="77777777" w:rsidR="009D0AA7" w:rsidRPr="00A443C1" w:rsidRDefault="009D0AA7" w:rsidP="007649A2">
      <w:pPr>
        <w:spacing w:after="0" w:line="240" w:lineRule="auto"/>
        <w:rPr>
          <w:noProof/>
        </w:rPr>
      </w:pPr>
    </w:p>
    <w:p w14:paraId="79512B3E" w14:textId="67902C63" w:rsidR="009D0AA7" w:rsidRPr="00A443C1" w:rsidRDefault="009D0AA7" w:rsidP="007649A2">
      <w:pPr>
        <w:spacing w:after="0" w:line="240" w:lineRule="auto"/>
        <w:rPr>
          <w:noProof/>
        </w:rPr>
      </w:pPr>
    </w:p>
    <w:p w14:paraId="03C5B599" w14:textId="686347D9" w:rsidR="009D0AA7" w:rsidRPr="00A443C1" w:rsidRDefault="009D0AA7" w:rsidP="007649A2">
      <w:pPr>
        <w:spacing w:after="0" w:line="240" w:lineRule="auto"/>
        <w:rPr>
          <w:noProof/>
        </w:rPr>
      </w:pPr>
    </w:p>
    <w:p w14:paraId="3B5AAD3F" w14:textId="77777777" w:rsidR="009D0AA7" w:rsidRPr="00A443C1" w:rsidRDefault="009D0AA7" w:rsidP="007649A2">
      <w:pPr>
        <w:spacing w:after="0" w:line="240" w:lineRule="auto"/>
        <w:rPr>
          <w:noProof/>
        </w:rPr>
      </w:pPr>
    </w:p>
    <w:p w14:paraId="61283CBB" w14:textId="77777777" w:rsidR="009D0AA7" w:rsidRPr="00A443C1" w:rsidRDefault="009D0AA7" w:rsidP="007649A2">
      <w:pPr>
        <w:spacing w:after="0" w:line="240" w:lineRule="auto"/>
        <w:rPr>
          <w:noProof/>
        </w:rPr>
      </w:pPr>
    </w:p>
    <w:p w14:paraId="4D762047" w14:textId="77777777" w:rsidR="009D0AA7" w:rsidRPr="00A443C1" w:rsidRDefault="009D0AA7" w:rsidP="007649A2">
      <w:pPr>
        <w:spacing w:after="0" w:line="240" w:lineRule="auto"/>
        <w:rPr>
          <w:noProof/>
        </w:rPr>
      </w:pPr>
    </w:p>
    <w:p w14:paraId="5943E2DF" w14:textId="77777777" w:rsidR="009D0AA7" w:rsidRPr="00A443C1" w:rsidRDefault="009D0AA7" w:rsidP="007649A2">
      <w:pPr>
        <w:spacing w:after="0" w:line="240" w:lineRule="auto"/>
        <w:rPr>
          <w:noProof/>
        </w:rPr>
      </w:pPr>
    </w:p>
    <w:p w14:paraId="2E459FD2" w14:textId="77777777" w:rsidR="009D0AA7" w:rsidRPr="00A443C1" w:rsidRDefault="009D0AA7" w:rsidP="007649A2">
      <w:pPr>
        <w:spacing w:after="0" w:line="240" w:lineRule="auto"/>
        <w:rPr>
          <w:noProof/>
        </w:rPr>
      </w:pPr>
    </w:p>
    <w:p w14:paraId="69AF4CCE" w14:textId="77777777" w:rsidR="009D0AA7" w:rsidRPr="00A443C1" w:rsidRDefault="009D0AA7" w:rsidP="007649A2">
      <w:pPr>
        <w:spacing w:after="0" w:line="240" w:lineRule="auto"/>
        <w:rPr>
          <w:noProof/>
        </w:rPr>
      </w:pPr>
    </w:p>
    <w:p w14:paraId="156FB079" w14:textId="77777777" w:rsidR="009D0AA7" w:rsidRPr="00A443C1" w:rsidRDefault="009D0AA7" w:rsidP="007649A2">
      <w:pPr>
        <w:spacing w:after="0" w:line="240" w:lineRule="auto"/>
        <w:rPr>
          <w:noProof/>
        </w:rPr>
      </w:pPr>
    </w:p>
    <w:p w14:paraId="24F44974" w14:textId="77777777" w:rsidR="009D0AA7" w:rsidRPr="00A443C1" w:rsidRDefault="009D0AA7" w:rsidP="007649A2">
      <w:pPr>
        <w:spacing w:after="0" w:line="240" w:lineRule="auto"/>
        <w:rPr>
          <w:noProof/>
        </w:rPr>
      </w:pPr>
    </w:p>
    <w:p w14:paraId="25E56A60" w14:textId="77777777" w:rsidR="00356738" w:rsidRPr="00A443C1" w:rsidRDefault="00356738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0B6F970" w14:textId="77777777" w:rsidR="00356738" w:rsidRPr="00A443C1" w:rsidRDefault="00356738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31F9960" w14:textId="0CD6B652" w:rsidR="00356738" w:rsidRPr="00A443C1" w:rsidRDefault="00356738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F1D9B30" w14:textId="50814791" w:rsidR="00356738" w:rsidRPr="00A443C1" w:rsidRDefault="0084091F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92" behindDoc="0" locked="0" layoutInCell="1" allowOverlap="1" wp14:anchorId="5A2C6D6A" wp14:editId="2D84BEB2">
            <wp:simplePos x="0" y="0"/>
            <wp:positionH relativeFrom="column">
              <wp:posOffset>2648585</wp:posOffset>
            </wp:positionH>
            <wp:positionV relativeFrom="paragraph">
              <wp:posOffset>182245</wp:posOffset>
            </wp:positionV>
            <wp:extent cx="3361690" cy="4943475"/>
            <wp:effectExtent l="0" t="0" r="0" b="9525"/>
            <wp:wrapSquare wrapText="bothSides"/>
            <wp:docPr id="2107557523" name="Imagen 2107557523" descr="Interfaz de usuario gráfica, Aplicación,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523" name="Imagen 2107557523" descr="Interfaz de usuario gráfica, Aplicación, Tabla&#10;&#10;Descripción generada automáticamente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3361690" cy="4943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391" behindDoc="0" locked="0" layoutInCell="1" allowOverlap="1" wp14:anchorId="56D627FE" wp14:editId="6AA74165">
            <wp:simplePos x="0" y="0"/>
            <wp:positionH relativeFrom="column">
              <wp:posOffset>635</wp:posOffset>
            </wp:positionH>
            <wp:positionV relativeFrom="paragraph">
              <wp:posOffset>173355</wp:posOffset>
            </wp:positionV>
            <wp:extent cx="2464435" cy="2790825"/>
            <wp:effectExtent l="0" t="0" r="0" b="9525"/>
            <wp:wrapSquare wrapText="bothSides"/>
            <wp:docPr id="2107557522" name="Imagen 2107557522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522" name="Imagen 2107557522" descr="Interfaz de usuario gráfica&#10;&#10;Descripción generada automáticamente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2464435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918F36" w14:textId="4236EF25" w:rsidR="00356738" w:rsidRPr="00A443C1" w:rsidRDefault="00356738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11ABF31" w14:textId="0260A21A" w:rsidR="00356738" w:rsidRPr="00A443C1" w:rsidRDefault="00356738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D0C5D0A" w14:textId="1BABAB97" w:rsidR="00356738" w:rsidRPr="00A443C1" w:rsidRDefault="001E06A4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93" behindDoc="0" locked="0" layoutInCell="1" allowOverlap="1" wp14:anchorId="115056F0" wp14:editId="589487EE">
            <wp:simplePos x="0" y="0"/>
            <wp:positionH relativeFrom="column">
              <wp:posOffset>635</wp:posOffset>
            </wp:positionH>
            <wp:positionV relativeFrom="paragraph">
              <wp:posOffset>278765</wp:posOffset>
            </wp:positionV>
            <wp:extent cx="2590800" cy="1075055"/>
            <wp:effectExtent l="0" t="0" r="0" b="0"/>
            <wp:wrapSquare wrapText="bothSides"/>
            <wp:docPr id="2107557524" name="Imagen 2107557524" descr="Imagen que contiene interior, lavabo, remo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524" name="Imagen 2107557524" descr="Imagen que contiene interior, lavabo, remoto&#10;&#10;Descripción generada automáticamente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075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9953C7" w14:textId="606D695E" w:rsidR="00356738" w:rsidRPr="00A443C1" w:rsidRDefault="00356738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1A9044D" w14:textId="34DACC87" w:rsidR="00356738" w:rsidRPr="00A443C1" w:rsidRDefault="00356738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E127568" w14:textId="2875A989" w:rsidR="00356738" w:rsidRPr="00A443C1" w:rsidRDefault="00356738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3ACA2A0" w14:textId="77777777" w:rsidR="00356738" w:rsidRPr="00A443C1" w:rsidRDefault="00356738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2B93205" w14:textId="77777777" w:rsidR="00356738" w:rsidRPr="00A443C1" w:rsidRDefault="00356738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4D8D3D3" w14:textId="77777777" w:rsidR="00356738" w:rsidRPr="00A443C1" w:rsidRDefault="00356738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F927F2E" w14:textId="77777777" w:rsidR="00356738" w:rsidRDefault="00356738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4F9060B" w14:textId="77777777" w:rsidR="007D5932" w:rsidRDefault="007D5932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BFA9911" w14:textId="77777777" w:rsidR="007D5932" w:rsidRPr="00A443C1" w:rsidRDefault="007D5932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940EE4C" w14:textId="77777777" w:rsidR="00356738" w:rsidRPr="00A443C1" w:rsidRDefault="00356738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FDF2925" w14:textId="3D8B39D0" w:rsidR="00356738" w:rsidRPr="00A443C1" w:rsidRDefault="00356738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5837467" w14:textId="19DC47EE" w:rsidR="00356738" w:rsidRPr="00A443C1" w:rsidRDefault="00356738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ECE7B21" w14:textId="77777777" w:rsidR="00FF73BA" w:rsidRPr="00A443C1" w:rsidRDefault="00FF73BA" w:rsidP="00FF73BA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PIPE ACCESSORIES</w:t>
      </w:r>
    </w:p>
    <w:p w14:paraId="1256888B" w14:textId="77777777" w:rsidR="00FF73BA" w:rsidRPr="00A443C1" w:rsidRDefault="00FF73BA" w:rsidP="00FF73BA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110.10.20.10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Valvules-MCV-DN200</w:t>
      </w:r>
    </w:p>
    <w:p w14:paraId="05E4B985" w14:textId="2C67CCB0" w:rsidR="00356738" w:rsidRPr="00A443C1" w:rsidRDefault="00356738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F83B908" w14:textId="77777777" w:rsidR="00356738" w:rsidRPr="00A443C1" w:rsidRDefault="00356738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863BE6A" w14:textId="77777777" w:rsidR="00281D19" w:rsidRPr="00C44094" w:rsidRDefault="00281D19" w:rsidP="00281D19">
      <w:pPr>
        <w:ind w:left="720"/>
        <w:jc w:val="both"/>
        <w:rPr>
          <w:b/>
          <w:color w:val="000000" w:themeColor="text1"/>
          <w:kern w:val="24"/>
          <w:szCs w:val="20"/>
        </w:rPr>
      </w:pPr>
      <w:r w:rsidRPr="00C44094">
        <w:rPr>
          <w:b/>
          <w:color w:val="000000" w:themeColor="text1"/>
          <w:kern w:val="24"/>
          <w:szCs w:val="20"/>
        </w:rPr>
        <w:t>• FAMÍLIA CARGABLE: es presenten 3 casos,</w:t>
      </w:r>
    </w:p>
    <w:p w14:paraId="658CB3BC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dupliquen les famílies que porta Revit per defecte a l'arbre de famílies, segons els requeriments.</w:t>
      </w:r>
    </w:p>
    <w:p w14:paraId="61D81B38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carreguen les famílies que Revit té a les carpetes externes, segons els requeriments.</w:t>
      </w:r>
    </w:p>
    <w:p w14:paraId="3A993113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modela una família nova utilitzant la plantilla Pipe Accessories</w:t>
      </w:r>
    </w:p>
    <w:p w14:paraId="21FC77CD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6D8CBB67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4AFE46A5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continuació, incloem els valors que indica el BEP. per exemple implantem el valor per al paràmetre ACAT_l1-CodiGuBIMclass</w:t>
      </w:r>
    </w:p>
    <w:p w14:paraId="17E8F4E5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</w:t>
      </w:r>
    </w:p>
    <w:p w14:paraId="5F07BD92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470075B6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77B0A1A1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MODELATGE: es defineixen 2 escenaris:</w:t>
      </w:r>
    </w:p>
    <w:p w14:paraId="4E358783" w14:textId="77777777" w:rsidR="00281D19" w:rsidRPr="00C44094" w:rsidRDefault="00281D19" w:rsidP="00281D19">
      <w:pPr>
        <w:pStyle w:val="Prrafodelista"/>
        <w:numPr>
          <w:ilvl w:val="0"/>
          <w:numId w:val="36"/>
        </w:numPr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Modelar els elements utilitzant les canonades on s'allotgessin.</w:t>
      </w:r>
    </w:p>
    <w:p w14:paraId="3D6E4722" w14:textId="769C8753" w:rsidR="00356738" w:rsidRPr="00281D19" w:rsidRDefault="00281D19" w:rsidP="00281D19">
      <w:pPr>
        <w:pStyle w:val="Prrafodelista"/>
        <w:numPr>
          <w:ilvl w:val="0"/>
          <w:numId w:val="41"/>
        </w:num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281D19">
        <w:rPr>
          <w:bCs/>
          <w:color w:val="000000" w:themeColor="text1"/>
          <w:kern w:val="24"/>
          <w:szCs w:val="20"/>
        </w:rPr>
        <w:t>Modelar utilitzant informació aprovada pels responsables com a núvol de punts, plànols DWG, etc</w:t>
      </w:r>
    </w:p>
    <w:p w14:paraId="3789095D" w14:textId="2DFE9BCC" w:rsidR="00356738" w:rsidRPr="00A443C1" w:rsidRDefault="00356738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AF5C1AA" w14:textId="3398AE9C" w:rsidR="00356738" w:rsidRPr="00A443C1" w:rsidRDefault="00356738" w:rsidP="007649A2">
      <w:pPr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EF489FD" w14:textId="77777777" w:rsidR="001B581E" w:rsidRPr="00A443C1" w:rsidRDefault="001B581E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75CF547" w14:textId="77777777" w:rsidR="001B581E" w:rsidRPr="00A443C1" w:rsidRDefault="001B581E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E1A0BD1" w14:textId="77777777" w:rsidR="00BE6F5F" w:rsidRPr="00A443C1" w:rsidRDefault="00BE6F5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532EC0A" w14:textId="382D28D5" w:rsidR="00BE6F5F" w:rsidRPr="00A443C1" w:rsidRDefault="00BE6F5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EB4B7CE" w14:textId="77777777" w:rsidR="00BE6F5F" w:rsidRPr="00A443C1" w:rsidRDefault="00BE6F5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887F7D0" w14:textId="77777777" w:rsidR="00BE6F5F" w:rsidRPr="00A443C1" w:rsidRDefault="00BE6F5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DA99B7A" w14:textId="77777777" w:rsidR="00BE6F5F" w:rsidRPr="00A443C1" w:rsidRDefault="00BE6F5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4B88C40" w14:textId="77777777" w:rsidR="00BE6F5F" w:rsidRPr="00A443C1" w:rsidRDefault="00BE6F5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B906772" w14:textId="55B97C93" w:rsidR="00BE6F5F" w:rsidRPr="00A443C1" w:rsidRDefault="00BE6F5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123F28B" w14:textId="6B6790C5" w:rsidR="00BE6F5F" w:rsidRPr="00A443C1" w:rsidRDefault="00BE6F5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1917DFC" w14:textId="77777777" w:rsidR="00BE6F5F" w:rsidRPr="00A443C1" w:rsidRDefault="00BE6F5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8480A84" w14:textId="77777777" w:rsidR="00BE6F5F" w:rsidRPr="00A443C1" w:rsidRDefault="00BE6F5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26DA4FA" w14:textId="77777777" w:rsidR="00BE6F5F" w:rsidRPr="00A443C1" w:rsidRDefault="00BE6F5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3360C9E" w14:textId="77777777" w:rsidR="00BE6F5F" w:rsidRPr="00A443C1" w:rsidRDefault="00BE6F5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DD6D036" w14:textId="77777777" w:rsidR="00BE6F5F" w:rsidRPr="00A443C1" w:rsidRDefault="00BE6F5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279FA06" w14:textId="77777777" w:rsidR="00BE6F5F" w:rsidRPr="00A443C1" w:rsidRDefault="00BE6F5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B29466C" w14:textId="77777777" w:rsidR="00BE6F5F" w:rsidRPr="00A443C1" w:rsidRDefault="00BE6F5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13A72AD" w14:textId="77777777" w:rsidR="00BE6F5F" w:rsidRPr="00A443C1" w:rsidRDefault="00BE6F5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57218D1" w14:textId="77777777" w:rsidR="00BE6F5F" w:rsidRPr="00A443C1" w:rsidRDefault="00BE6F5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5ADC663" w14:textId="4D99AED0" w:rsidR="001B581E" w:rsidRPr="00A443C1" w:rsidRDefault="001B581E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B4E5D83" w14:textId="1BD446CB" w:rsidR="001B581E" w:rsidRPr="00A443C1" w:rsidRDefault="00356EE6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49" behindDoc="0" locked="0" layoutInCell="1" allowOverlap="1" wp14:anchorId="06911960" wp14:editId="13B0DA08">
            <wp:simplePos x="0" y="0"/>
            <wp:positionH relativeFrom="column">
              <wp:posOffset>2924965</wp:posOffset>
            </wp:positionH>
            <wp:positionV relativeFrom="paragraph">
              <wp:posOffset>12280</wp:posOffset>
            </wp:positionV>
            <wp:extent cx="2724150" cy="4048125"/>
            <wp:effectExtent l="0" t="0" r="0" b="9525"/>
            <wp:wrapSquare wrapText="bothSides"/>
            <wp:docPr id="2107557527" name="Imagen 2107557527" descr="Interfaz de usuario gráfica,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527" name="Imagen 2107557527" descr="Interfaz de usuario gráfica, Tabla&#10;&#10;Descripción generada automáticamente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4048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D6A8F" w:rsidRPr="00A443C1">
        <w:rPr>
          <w:noProof/>
          <w:lang w:val="es-ES" w:eastAsia="es-ES"/>
        </w:rPr>
        <w:drawing>
          <wp:inline distT="0" distB="0" distL="0" distR="0" wp14:anchorId="6CB277A7" wp14:editId="6491B564">
            <wp:extent cx="2380563" cy="2657475"/>
            <wp:effectExtent l="0" t="0" r="1270" b="0"/>
            <wp:docPr id="2107557528" name="Imagen 2107557528" descr="Interfaz de usuario gráfica,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528" name="Imagen 2107557528" descr="Interfaz de usuario gráfica, Texto&#10;&#10;Descripción generada automáticamente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2387100" cy="2664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89FDB" w14:textId="359EC1C5" w:rsidR="001B581E" w:rsidRPr="00A443C1" w:rsidRDefault="001B581E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8B7AE27" w14:textId="1F154075" w:rsidR="001B581E" w:rsidRPr="00A443C1" w:rsidRDefault="001B581E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2C82339" w14:textId="16985BB8" w:rsidR="001B581E" w:rsidRPr="00A443C1" w:rsidRDefault="001B581E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E82A71F" w14:textId="3984C0B3" w:rsidR="001B581E" w:rsidRPr="00A443C1" w:rsidRDefault="007D6A8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275" behindDoc="0" locked="0" layoutInCell="1" allowOverlap="1" wp14:anchorId="292688D3" wp14:editId="67807E63">
            <wp:simplePos x="0" y="0"/>
            <wp:positionH relativeFrom="column">
              <wp:posOffset>77470</wp:posOffset>
            </wp:positionH>
            <wp:positionV relativeFrom="paragraph">
              <wp:posOffset>1270</wp:posOffset>
            </wp:positionV>
            <wp:extent cx="2609850" cy="2221865"/>
            <wp:effectExtent l="0" t="0" r="0" b="6985"/>
            <wp:wrapSquare wrapText="bothSides"/>
            <wp:docPr id="2107557472" name="Imagen 2107557472" descr="Imagen que contiene exterior, bicicleta, silla, pájar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72" name="Imagen 2107557472" descr="Imagen que contiene exterior, bicicleta, silla, pájaro&#10;&#10;Descripción generada automáticamente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2221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F5E05D" w14:textId="53DB5142" w:rsidR="001B581E" w:rsidRPr="00A443C1" w:rsidRDefault="001B581E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D5A7EE9" w14:textId="1E074443" w:rsidR="001B581E" w:rsidRPr="00A443C1" w:rsidRDefault="001B581E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EEC90FF" w14:textId="77777777" w:rsidR="001B581E" w:rsidRPr="00A443C1" w:rsidRDefault="001B581E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E4FC30B" w14:textId="75F855EF" w:rsidR="001B581E" w:rsidRPr="00A443C1" w:rsidRDefault="001B581E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5CD7FDE" w14:textId="3E2C8A7B" w:rsidR="001B581E" w:rsidRPr="00A443C1" w:rsidRDefault="001B581E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511FC63" w14:textId="77777777" w:rsidR="001B581E" w:rsidRPr="00A443C1" w:rsidRDefault="001B581E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AD44C2B" w14:textId="77777777" w:rsidR="001B581E" w:rsidRPr="00A443C1" w:rsidRDefault="001B581E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B4896FD" w14:textId="77777777" w:rsidR="001B581E" w:rsidRPr="00A443C1" w:rsidRDefault="001B581E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8866C97" w14:textId="77777777" w:rsidR="001B581E" w:rsidRPr="00A443C1" w:rsidRDefault="001B581E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0FA1EFC" w14:textId="1EBEC95C" w:rsidR="001B581E" w:rsidRPr="00A443C1" w:rsidRDefault="001B581E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64CFB1B" w14:textId="77777777" w:rsidR="001B581E" w:rsidRPr="00A443C1" w:rsidRDefault="001B581E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603FBB5" w14:textId="77777777" w:rsidR="001B581E" w:rsidRPr="00A443C1" w:rsidRDefault="001B581E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B0E57FC" w14:textId="77777777" w:rsidR="00FF73BA" w:rsidRPr="00A443C1" w:rsidRDefault="00FF73BA" w:rsidP="00FF73BA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PIPE ACCESSORIES</w:t>
      </w:r>
    </w:p>
    <w:p w14:paraId="405217F1" w14:textId="77777777" w:rsidR="00FF73BA" w:rsidRPr="00A443C1" w:rsidRDefault="00FF73BA" w:rsidP="00FF73BA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110.10.20.30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ValvulaMotoritzada-MV0-DN250</w:t>
      </w:r>
    </w:p>
    <w:p w14:paraId="725FDEDC" w14:textId="77777777" w:rsidR="00220F48" w:rsidRPr="00A443C1" w:rsidRDefault="00220F48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3AEC427" w14:textId="77777777" w:rsidR="00220F48" w:rsidRPr="00A443C1" w:rsidRDefault="00220F48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BC0F403" w14:textId="77777777" w:rsidR="00281D19" w:rsidRPr="00C44094" w:rsidRDefault="00281D19" w:rsidP="00281D19">
      <w:pPr>
        <w:ind w:left="720"/>
        <w:jc w:val="both"/>
        <w:rPr>
          <w:b/>
          <w:color w:val="000000" w:themeColor="text1"/>
          <w:kern w:val="24"/>
          <w:szCs w:val="20"/>
        </w:rPr>
      </w:pPr>
      <w:r w:rsidRPr="00C44094">
        <w:rPr>
          <w:b/>
          <w:color w:val="000000" w:themeColor="text1"/>
          <w:kern w:val="24"/>
          <w:szCs w:val="20"/>
        </w:rPr>
        <w:t>• FAMÍLIA CARGABLE: es presenten 3 casos,</w:t>
      </w:r>
    </w:p>
    <w:p w14:paraId="745DE1CA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dupliquen les famílies que porta Revit per defecte a l'arbre de famílies, segons els requeriments.</w:t>
      </w:r>
    </w:p>
    <w:p w14:paraId="50AC0642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carreguen les famílies que Revit té a les carpetes externes, segons els requeriments.</w:t>
      </w:r>
    </w:p>
    <w:p w14:paraId="7278DFD3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modela una família nova utilitzant la plantilla Pipe Accessories</w:t>
      </w:r>
    </w:p>
    <w:p w14:paraId="222F974B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16CBD29E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245BBDFC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continuació, incloem els valors que indica el BEP. per exemple implantem el valor per al paràmetre ACAT_l1-CodiGuBIMclass</w:t>
      </w:r>
    </w:p>
    <w:p w14:paraId="6E942411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</w:t>
      </w:r>
    </w:p>
    <w:p w14:paraId="443890DE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491A75AE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172176AB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MODELATGE: es defineixen 2 escenaris:</w:t>
      </w:r>
    </w:p>
    <w:p w14:paraId="79D24B85" w14:textId="77777777" w:rsidR="00281D19" w:rsidRPr="00C44094" w:rsidRDefault="00281D19" w:rsidP="00281D19">
      <w:pPr>
        <w:pStyle w:val="Prrafodelista"/>
        <w:numPr>
          <w:ilvl w:val="0"/>
          <w:numId w:val="36"/>
        </w:numPr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Modelar els elements utilitzant les canonades on s'allotgessin.</w:t>
      </w:r>
    </w:p>
    <w:p w14:paraId="48DA1E8F" w14:textId="13A81F83" w:rsidR="00220F48" w:rsidRPr="00281D19" w:rsidRDefault="00281D19" w:rsidP="00281D19">
      <w:pPr>
        <w:pStyle w:val="Prrafodelista"/>
        <w:numPr>
          <w:ilvl w:val="0"/>
          <w:numId w:val="42"/>
        </w:num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281D19">
        <w:rPr>
          <w:bCs/>
          <w:color w:val="000000" w:themeColor="text1"/>
          <w:kern w:val="24"/>
          <w:szCs w:val="20"/>
        </w:rPr>
        <w:t>Modelar utilitzant informació aprovada pels responsables com a núvol de punts, plànols DWG, etc</w:t>
      </w:r>
    </w:p>
    <w:p w14:paraId="77E74BCE" w14:textId="36CDD98E" w:rsidR="00CF070C" w:rsidRPr="00A443C1" w:rsidRDefault="00CF070C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5AD355D" w14:textId="58595ABA" w:rsidR="00CF070C" w:rsidRPr="00A443C1" w:rsidRDefault="00CF070C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EF4E0DE" w14:textId="77777777" w:rsidR="00CF070C" w:rsidRPr="00A443C1" w:rsidRDefault="00CF070C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60F3496" w14:textId="77777777" w:rsidR="00CF75CD" w:rsidRPr="00A443C1" w:rsidRDefault="00CF75CD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066DC42" w14:textId="77777777" w:rsidR="00CF75CD" w:rsidRPr="00A443C1" w:rsidRDefault="00CF75CD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72501CD" w14:textId="3CA27013" w:rsidR="00CF75CD" w:rsidRPr="00A443C1" w:rsidRDefault="00CF75CD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DDF67AF" w14:textId="046D201D" w:rsidR="00CF75CD" w:rsidRPr="00A443C1" w:rsidRDefault="00CF75CD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12BFED6" w14:textId="5AF436D8" w:rsidR="00CF75CD" w:rsidRPr="00A443C1" w:rsidRDefault="003B39E5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95" behindDoc="0" locked="0" layoutInCell="1" allowOverlap="1" wp14:anchorId="7372D4AA" wp14:editId="20A9DFD5">
            <wp:simplePos x="0" y="0"/>
            <wp:positionH relativeFrom="column">
              <wp:posOffset>2791460</wp:posOffset>
            </wp:positionH>
            <wp:positionV relativeFrom="paragraph">
              <wp:posOffset>240030</wp:posOffset>
            </wp:positionV>
            <wp:extent cx="3209925" cy="4725670"/>
            <wp:effectExtent l="0" t="0" r="9525" b="0"/>
            <wp:wrapSquare wrapText="bothSides"/>
            <wp:docPr id="2107557532" name="Imagen 2107557532" descr="Interfaz de usuario gráfica, Aplicación,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532" name="Imagen 2107557532" descr="Interfaz de usuario gráfica, Aplicación, Tabla&#10;&#10;Descripción generada automáticamente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4725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923C5F" w14:textId="4FDA0F74" w:rsidR="00CF75CD" w:rsidRPr="00A443C1" w:rsidRDefault="00526F50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94" behindDoc="0" locked="0" layoutInCell="1" allowOverlap="1" wp14:anchorId="5ABC9F6E" wp14:editId="552FAA6C">
            <wp:simplePos x="0" y="0"/>
            <wp:positionH relativeFrom="column">
              <wp:posOffset>635</wp:posOffset>
            </wp:positionH>
            <wp:positionV relativeFrom="paragraph">
              <wp:posOffset>3175</wp:posOffset>
            </wp:positionV>
            <wp:extent cx="2467298" cy="2762250"/>
            <wp:effectExtent l="0" t="0" r="9525" b="0"/>
            <wp:wrapSquare wrapText="bothSides"/>
            <wp:docPr id="2107557531" name="Imagen 210755753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531" name="Imagen 2107557531" descr="Interfaz de usuario gráfica, Aplicación&#10;&#10;Descripción generada automáticamente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2467298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A884BF" w14:textId="2D96D185" w:rsidR="00CF070C" w:rsidRPr="00A443C1" w:rsidRDefault="00CF070C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B77D72B" w14:textId="77777777" w:rsidR="00D3015F" w:rsidRPr="00A443C1" w:rsidRDefault="00D3015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7D1B3CF" w14:textId="77777777" w:rsidR="00C105E3" w:rsidRDefault="00C105E3" w:rsidP="00AE6686">
      <w:pPr>
        <w:tabs>
          <w:tab w:val="left" w:pos="951"/>
        </w:tabs>
        <w:spacing w:after="0" w:line="240" w:lineRule="auto"/>
        <w:rPr>
          <w:noProof/>
        </w:rPr>
      </w:pPr>
    </w:p>
    <w:p w14:paraId="09E41AF0" w14:textId="77777777" w:rsidR="00C105E3" w:rsidRDefault="00C105E3" w:rsidP="00AE6686">
      <w:pPr>
        <w:tabs>
          <w:tab w:val="left" w:pos="951"/>
        </w:tabs>
        <w:spacing w:after="0" w:line="240" w:lineRule="auto"/>
        <w:rPr>
          <w:noProof/>
        </w:rPr>
      </w:pPr>
    </w:p>
    <w:p w14:paraId="5041348E" w14:textId="77777777" w:rsidR="00C105E3" w:rsidRDefault="00C105E3" w:rsidP="00AE6686">
      <w:pPr>
        <w:tabs>
          <w:tab w:val="left" w:pos="951"/>
        </w:tabs>
        <w:spacing w:after="0" w:line="240" w:lineRule="auto"/>
        <w:rPr>
          <w:noProof/>
        </w:rPr>
      </w:pPr>
    </w:p>
    <w:p w14:paraId="7AED8D88" w14:textId="77777777" w:rsidR="00C105E3" w:rsidRDefault="00C105E3" w:rsidP="00AE6686">
      <w:pPr>
        <w:tabs>
          <w:tab w:val="left" w:pos="951"/>
        </w:tabs>
        <w:spacing w:after="0" w:line="240" w:lineRule="auto"/>
        <w:rPr>
          <w:noProof/>
        </w:rPr>
      </w:pPr>
    </w:p>
    <w:p w14:paraId="03B45F82" w14:textId="77777777" w:rsidR="00C105E3" w:rsidRDefault="00C105E3" w:rsidP="00AE6686">
      <w:pPr>
        <w:tabs>
          <w:tab w:val="left" w:pos="951"/>
        </w:tabs>
        <w:spacing w:after="0" w:line="240" w:lineRule="auto"/>
        <w:rPr>
          <w:noProof/>
        </w:rPr>
      </w:pPr>
    </w:p>
    <w:p w14:paraId="72604B2C" w14:textId="065B9D76" w:rsidR="00D3015F" w:rsidRPr="00A443C1" w:rsidRDefault="00C105E3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>
        <w:rPr>
          <w:noProof/>
          <w:lang w:val="es-ES" w:eastAsia="es-ES"/>
        </w:rPr>
        <w:drawing>
          <wp:inline distT="0" distB="0" distL="0" distR="0" wp14:anchorId="06D92EFB" wp14:editId="012861E7">
            <wp:extent cx="1910127" cy="2809363"/>
            <wp:effectExtent l="0" t="0" r="0" b="0"/>
            <wp:docPr id="884772242" name="Imagen 1" descr="Icon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4772242" name="Imagen 1" descr="Icono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159" cy="2818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B9141" w14:textId="77777777" w:rsidR="00D3015F" w:rsidRPr="00A443C1" w:rsidRDefault="00D3015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2E78D94" w14:textId="77777777" w:rsidR="00D3015F" w:rsidRPr="00A443C1" w:rsidRDefault="00D3015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419B6A9" w14:textId="06055250" w:rsidR="00D3015F" w:rsidRPr="00A443C1" w:rsidRDefault="00D3015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5145961" w14:textId="77777777" w:rsidR="00D3015F" w:rsidRPr="00A443C1" w:rsidRDefault="00D3015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FDDA246" w14:textId="77777777" w:rsidR="00154567" w:rsidRPr="00A443C1" w:rsidRDefault="00154567" w:rsidP="00154567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PIPE ACCESSORIES</w:t>
      </w:r>
    </w:p>
    <w:p w14:paraId="14A72608" w14:textId="77777777" w:rsidR="00154567" w:rsidRPr="00A443C1" w:rsidRDefault="00154567" w:rsidP="00154567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kern w:val="24"/>
          <w:sz w:val="22"/>
        </w:rPr>
        <w:t>110.200.140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ValvulaDeRetencio-RV0-DN250</w:t>
      </w:r>
    </w:p>
    <w:p w14:paraId="32F64170" w14:textId="01586D6D" w:rsidR="00E03CD1" w:rsidRPr="00A443C1" w:rsidRDefault="00E03CD1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52A7BDA" w14:textId="77777777" w:rsidR="00281D19" w:rsidRPr="00C44094" w:rsidRDefault="00281D19" w:rsidP="00281D19">
      <w:pPr>
        <w:ind w:left="720"/>
        <w:jc w:val="both"/>
        <w:rPr>
          <w:b/>
          <w:color w:val="000000" w:themeColor="text1"/>
          <w:kern w:val="24"/>
          <w:szCs w:val="20"/>
        </w:rPr>
      </w:pPr>
      <w:r w:rsidRPr="00C44094">
        <w:rPr>
          <w:b/>
          <w:color w:val="000000" w:themeColor="text1"/>
          <w:kern w:val="24"/>
          <w:szCs w:val="20"/>
        </w:rPr>
        <w:t>• FAMÍLIA CARGABLE: es presenten 3 casos,</w:t>
      </w:r>
    </w:p>
    <w:p w14:paraId="09DE4280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dupliquen les famílies que porta Revit per defecte a l'arbre de famílies, segons els requeriments.</w:t>
      </w:r>
    </w:p>
    <w:p w14:paraId="2EA9D5FC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carreguen les famílies que Revit té a les carpetes externes, segons els requeriments.</w:t>
      </w:r>
    </w:p>
    <w:p w14:paraId="4482E1D7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modela una família nova utilitzant la plantilla Pipe Accessories</w:t>
      </w:r>
    </w:p>
    <w:p w14:paraId="6C1EBEE8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728EC742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6A7F2E47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continuació, incloem els valors que indica el BEP. per exemple implantem el valor per al paràmetre ACAT_l1-CodiGuBIMclass</w:t>
      </w:r>
    </w:p>
    <w:p w14:paraId="2C1F4B03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</w:t>
      </w:r>
    </w:p>
    <w:p w14:paraId="478D772C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1921BEF5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3EA78D07" w14:textId="77777777" w:rsidR="00281D19" w:rsidRPr="00C44094" w:rsidRDefault="00281D19" w:rsidP="00281D1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MODELATGE: es defineixen 2 escenaris:</w:t>
      </w:r>
    </w:p>
    <w:p w14:paraId="3CDA1F15" w14:textId="77777777" w:rsidR="00281D19" w:rsidRPr="00C44094" w:rsidRDefault="00281D19" w:rsidP="00281D19">
      <w:pPr>
        <w:pStyle w:val="Prrafodelista"/>
        <w:numPr>
          <w:ilvl w:val="0"/>
          <w:numId w:val="36"/>
        </w:numPr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Modelar els elements utilitzant les canonades on s'allotgessin.</w:t>
      </w:r>
    </w:p>
    <w:p w14:paraId="1B3145BA" w14:textId="16E744CB" w:rsidR="00C8232F" w:rsidRPr="00281D19" w:rsidRDefault="00281D19" w:rsidP="00281D19">
      <w:pPr>
        <w:pStyle w:val="Prrafodelista"/>
        <w:numPr>
          <w:ilvl w:val="0"/>
          <w:numId w:val="43"/>
        </w:num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281D19">
        <w:rPr>
          <w:bCs/>
          <w:color w:val="000000" w:themeColor="text1"/>
          <w:kern w:val="24"/>
          <w:szCs w:val="20"/>
        </w:rPr>
        <w:t>Modelar utilitzant informació aprovada pels responsables com a núvol de punts, plànols DWG, etc</w:t>
      </w:r>
    </w:p>
    <w:p w14:paraId="68459596" w14:textId="5AFE1183" w:rsidR="00C8232F" w:rsidRPr="00A443C1" w:rsidRDefault="00C8232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1E9B3F1" w14:textId="561249BC" w:rsidR="00C8232F" w:rsidRPr="00A443C1" w:rsidRDefault="00C8232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1D05213" w14:textId="77777777" w:rsidR="00C8232F" w:rsidRPr="00A443C1" w:rsidRDefault="00C8232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E8DF23B" w14:textId="77777777" w:rsidR="00C8232F" w:rsidRPr="00A443C1" w:rsidRDefault="00C8232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9DB747D" w14:textId="312D4D79" w:rsidR="00C8232F" w:rsidRPr="00A443C1" w:rsidRDefault="00C8232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7EF6C42" w14:textId="5FEFF345" w:rsidR="00C8232F" w:rsidRPr="00A443C1" w:rsidRDefault="00C8232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87327B7" w14:textId="77777777" w:rsidR="00C8232F" w:rsidRPr="00A443C1" w:rsidRDefault="00C8232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EC6D154" w14:textId="77777777" w:rsidR="00C8232F" w:rsidRPr="00A443C1" w:rsidRDefault="00C8232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AFD8220" w14:textId="77777777" w:rsidR="00C8232F" w:rsidRPr="00A443C1" w:rsidRDefault="00C8232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AB97F7C" w14:textId="77777777" w:rsidR="00C8232F" w:rsidRPr="00A443C1" w:rsidRDefault="00C8232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DEB536E" w14:textId="77777777" w:rsidR="00C8232F" w:rsidRPr="00A443C1" w:rsidRDefault="00C8232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97EF37C" w14:textId="77777777" w:rsidR="00C8232F" w:rsidRPr="00A443C1" w:rsidRDefault="00C8232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D632E4F" w14:textId="77777777" w:rsidR="00C8232F" w:rsidRPr="00A443C1" w:rsidRDefault="00C8232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AC2B49D" w14:textId="225A9B64" w:rsidR="00C8232F" w:rsidRPr="00A443C1" w:rsidRDefault="00C8232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5923F90" w14:textId="7D8844A4" w:rsidR="00C8232F" w:rsidRDefault="00C8232F" w:rsidP="00AE6686">
      <w:pPr>
        <w:tabs>
          <w:tab w:val="left" w:pos="951"/>
        </w:tabs>
        <w:spacing w:after="0" w:line="240" w:lineRule="auto"/>
        <w:rPr>
          <w:noProof/>
        </w:rPr>
      </w:pPr>
    </w:p>
    <w:p w14:paraId="73D71E53" w14:textId="77777777" w:rsidR="009A6D15" w:rsidRDefault="009A6D15" w:rsidP="00AE6686">
      <w:pPr>
        <w:tabs>
          <w:tab w:val="left" w:pos="951"/>
        </w:tabs>
        <w:spacing w:after="0" w:line="240" w:lineRule="auto"/>
        <w:rPr>
          <w:noProof/>
        </w:rPr>
      </w:pPr>
    </w:p>
    <w:p w14:paraId="345C3A28" w14:textId="7660317C" w:rsidR="009A6D15" w:rsidRPr="00A443C1" w:rsidRDefault="00EE64DA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>
        <w:rPr>
          <w:noProof/>
        </w:rPr>
        <w:t xml:space="preserve">    </w:t>
      </w:r>
      <w:r w:rsidR="00CE4C13">
        <w:rPr>
          <w:noProof/>
          <w:lang w:val="es-ES" w:eastAsia="es-ES"/>
        </w:rPr>
        <w:drawing>
          <wp:inline distT="0" distB="0" distL="0" distR="0" wp14:anchorId="1F353BA9" wp14:editId="583E72B9">
            <wp:extent cx="2645843" cy="3846787"/>
            <wp:effectExtent l="0" t="0" r="2540" b="1905"/>
            <wp:docPr id="951077356" name="Imagen 9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077356" name="Imagen 9" descr="Tabla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481" cy="3854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</w:t>
      </w:r>
      <w:r>
        <w:rPr>
          <w:noProof/>
          <w:lang w:val="es-ES" w:eastAsia="es-ES"/>
        </w:rPr>
        <w:drawing>
          <wp:inline distT="0" distB="0" distL="0" distR="0" wp14:anchorId="1B5D09EA" wp14:editId="79A6DA48">
            <wp:extent cx="2654024" cy="3709724"/>
            <wp:effectExtent l="0" t="0" r="0" b="5080"/>
            <wp:docPr id="1277858948" name="Imagen 10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7858948" name="Imagen 10" descr="Tabla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2697" cy="3735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38D491" w14:textId="4855DA96" w:rsidR="00C8232F" w:rsidRPr="00A443C1" w:rsidRDefault="00C8232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FCA4F18" w14:textId="2C84C093" w:rsidR="00C8232F" w:rsidRPr="00A443C1" w:rsidRDefault="00C8232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62CB7A7" w14:textId="4627FC0A" w:rsidR="00C8232F" w:rsidRPr="00A443C1" w:rsidRDefault="00CE2C9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60" behindDoc="0" locked="0" layoutInCell="1" allowOverlap="1" wp14:anchorId="20D04306" wp14:editId="6B31717F">
            <wp:simplePos x="0" y="0"/>
            <wp:positionH relativeFrom="margin">
              <wp:align>left</wp:align>
            </wp:positionH>
            <wp:positionV relativeFrom="paragraph">
              <wp:posOffset>161925</wp:posOffset>
            </wp:positionV>
            <wp:extent cx="3124200" cy="2268220"/>
            <wp:effectExtent l="0" t="0" r="0" b="0"/>
            <wp:wrapSquare wrapText="bothSides"/>
            <wp:docPr id="1019059975" name="Imagen 1019059975" descr="Imagen que contiene interior, tabla, lavabo, espej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99" name="Imagen 2107557499" descr="Imagen que contiene interior, tabla, lavabo, espejo&#10;&#10;Descripción generada automáticamente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226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6178FB" w14:textId="77777777" w:rsidR="00C8232F" w:rsidRPr="00A443C1" w:rsidRDefault="00C8232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B152BE3" w14:textId="77777777" w:rsidR="00C8232F" w:rsidRPr="00A443C1" w:rsidRDefault="00C8232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890B519" w14:textId="3BD09ADD" w:rsidR="00C8232F" w:rsidRPr="00A443C1" w:rsidRDefault="00C8232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28032CF" w14:textId="74C30E04" w:rsidR="00BA0CE7" w:rsidRPr="00A443C1" w:rsidRDefault="00BA0CE7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A505782" w14:textId="47B4E1B4" w:rsidR="00BA0CE7" w:rsidRPr="00A443C1" w:rsidRDefault="00BA0CE7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0D49ABD" w14:textId="14F2A01D" w:rsidR="00BA0CE7" w:rsidRPr="00A443C1" w:rsidRDefault="00BA0CE7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9FC51FE" w14:textId="77777777" w:rsidR="00BA0CE7" w:rsidRDefault="00BA0CE7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199E67F" w14:textId="77777777" w:rsidR="00EE64DA" w:rsidRDefault="00EE64DA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42BF918" w14:textId="77777777" w:rsidR="00EE64DA" w:rsidRDefault="00EE64DA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B943E35" w14:textId="77777777" w:rsidR="00EE64DA" w:rsidRDefault="00EE64DA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4550719" w14:textId="77777777" w:rsidR="00EE64DA" w:rsidRDefault="00EE64DA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9900A9E" w14:textId="77777777" w:rsidR="00EE64DA" w:rsidRDefault="00EE64DA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D965A19" w14:textId="77777777" w:rsidR="00CE2C9F" w:rsidRDefault="00CE2C9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790F98D" w14:textId="77777777" w:rsidR="00CE2C9F" w:rsidRDefault="00CE2C9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5AD354F" w14:textId="77777777" w:rsidR="00CE2C9F" w:rsidRDefault="00CE2C9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9653A55" w14:textId="77777777" w:rsidR="00CE2C9F" w:rsidRPr="00A443C1" w:rsidRDefault="00CE2C9F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047B3CF" w14:textId="0A15EDBE" w:rsidR="00BA0CE7" w:rsidRPr="00A443C1" w:rsidRDefault="00BA0CE7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EA260CD" w14:textId="77777777" w:rsidR="00BA0CE7" w:rsidRPr="00A443C1" w:rsidRDefault="00BA0CE7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B919480" w14:textId="77777777" w:rsidR="00154567" w:rsidRPr="00A443C1" w:rsidRDefault="00154567" w:rsidP="00154567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PIPE ACCESSORIES</w:t>
      </w:r>
    </w:p>
    <w:p w14:paraId="0AFAB63D" w14:textId="77777777" w:rsidR="00154567" w:rsidRPr="00A443C1" w:rsidRDefault="00154567" w:rsidP="00154567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kern w:val="24"/>
          <w:sz w:val="22"/>
        </w:rPr>
        <w:t>110.50.170</w:t>
      </w:r>
      <w:r w:rsidRPr="00A443C1">
        <w:rPr>
          <w:bCs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Purgador-PRG-D150</w:t>
      </w:r>
    </w:p>
    <w:p w14:paraId="1EDF6548" w14:textId="65554F3B" w:rsidR="00BA0CE7" w:rsidRPr="00A443C1" w:rsidRDefault="00BA0CE7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36A092B" w14:textId="5D6D5B79" w:rsidR="00BA0CE7" w:rsidRPr="00A443C1" w:rsidRDefault="00BA0CE7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2B14FEF" w14:textId="77777777" w:rsidR="00ED076E" w:rsidRPr="00A443C1" w:rsidRDefault="00ED076E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9C9C659" w14:textId="77777777" w:rsidR="003755F9" w:rsidRPr="00C44094" w:rsidRDefault="003755F9" w:rsidP="003755F9">
      <w:pPr>
        <w:ind w:left="720"/>
        <w:jc w:val="both"/>
        <w:rPr>
          <w:b/>
          <w:color w:val="000000" w:themeColor="text1"/>
          <w:kern w:val="24"/>
          <w:szCs w:val="20"/>
        </w:rPr>
      </w:pPr>
      <w:r w:rsidRPr="00C44094">
        <w:rPr>
          <w:b/>
          <w:color w:val="000000" w:themeColor="text1"/>
          <w:kern w:val="24"/>
          <w:szCs w:val="20"/>
        </w:rPr>
        <w:t>• FAMÍLIA CARGABLE: es presenten 3 casos,</w:t>
      </w:r>
    </w:p>
    <w:p w14:paraId="5CCB309A" w14:textId="77777777" w:rsidR="003755F9" w:rsidRPr="00C44094" w:rsidRDefault="003755F9" w:rsidP="003755F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dupliquen les famílies que porta Revit per defecte a l'arbre de famílies, segons els requeriments.</w:t>
      </w:r>
    </w:p>
    <w:p w14:paraId="7A146FD7" w14:textId="77777777" w:rsidR="003755F9" w:rsidRPr="00C44094" w:rsidRDefault="003755F9" w:rsidP="003755F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carreguen les famílies que Revit té a les carpetes externes, segons els requeriments.</w:t>
      </w:r>
    </w:p>
    <w:p w14:paraId="7D137A85" w14:textId="77777777" w:rsidR="003755F9" w:rsidRPr="00C44094" w:rsidRDefault="003755F9" w:rsidP="003755F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modela una família nova utilitzant la plantilla Pipe Accessories</w:t>
      </w:r>
    </w:p>
    <w:p w14:paraId="6F50446A" w14:textId="77777777" w:rsidR="003755F9" w:rsidRPr="00C44094" w:rsidRDefault="003755F9" w:rsidP="003755F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755D7956" w14:textId="77777777" w:rsidR="003755F9" w:rsidRPr="00C44094" w:rsidRDefault="003755F9" w:rsidP="003755F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1E04C890" w14:textId="77777777" w:rsidR="003755F9" w:rsidRPr="00C44094" w:rsidRDefault="003755F9" w:rsidP="003755F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continuació, incloem els valors que indica el BEP. per exemple implantem el valor per al paràmetre ACAT_l1-CodiGuBIMclass</w:t>
      </w:r>
    </w:p>
    <w:p w14:paraId="388EFA94" w14:textId="77777777" w:rsidR="003755F9" w:rsidRPr="00C44094" w:rsidRDefault="003755F9" w:rsidP="003755F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</w:t>
      </w:r>
    </w:p>
    <w:p w14:paraId="602FD76E" w14:textId="77777777" w:rsidR="003755F9" w:rsidRPr="00C44094" w:rsidRDefault="003755F9" w:rsidP="003755F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266884BC" w14:textId="77777777" w:rsidR="003755F9" w:rsidRPr="00C44094" w:rsidRDefault="003755F9" w:rsidP="003755F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12B8D7BF" w14:textId="77777777" w:rsidR="003755F9" w:rsidRPr="00C44094" w:rsidRDefault="003755F9" w:rsidP="003755F9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MODELATGE: es defineixen 2 escenaris:</w:t>
      </w:r>
    </w:p>
    <w:p w14:paraId="58397DBF" w14:textId="77777777" w:rsidR="003755F9" w:rsidRPr="00C44094" w:rsidRDefault="003755F9" w:rsidP="003755F9">
      <w:pPr>
        <w:pStyle w:val="Prrafodelista"/>
        <w:numPr>
          <w:ilvl w:val="0"/>
          <w:numId w:val="36"/>
        </w:numPr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Modelar els elements utilitzant les canonades on s'allotgessin.</w:t>
      </w:r>
    </w:p>
    <w:p w14:paraId="3866ADC7" w14:textId="3099ED8B" w:rsidR="00ED076E" w:rsidRPr="003755F9" w:rsidRDefault="003755F9" w:rsidP="003755F9">
      <w:pPr>
        <w:pStyle w:val="Prrafodelista"/>
        <w:numPr>
          <w:ilvl w:val="0"/>
          <w:numId w:val="44"/>
        </w:num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3755F9">
        <w:rPr>
          <w:bCs/>
          <w:color w:val="000000" w:themeColor="text1"/>
          <w:kern w:val="24"/>
          <w:szCs w:val="20"/>
        </w:rPr>
        <w:t>Modelar utilitzant informació aprovada pels responsables com a núvol de punts, plànols DWG, etc</w:t>
      </w:r>
    </w:p>
    <w:p w14:paraId="78B0782D" w14:textId="6F857C49" w:rsidR="00ED076E" w:rsidRPr="00A443C1" w:rsidRDefault="00ED076E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08049CC" w14:textId="419DB3FA" w:rsidR="00ED076E" w:rsidRPr="00A443C1" w:rsidRDefault="00ED076E" w:rsidP="00AE6686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BA9DFFB" w14:textId="77777777" w:rsidR="008C60DC" w:rsidRPr="00A443C1" w:rsidRDefault="008C60DC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36DB319" w14:textId="7260E0C7" w:rsidR="008C60DC" w:rsidRPr="00A443C1" w:rsidRDefault="008C60DC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947A45A" w14:textId="77777777" w:rsidR="008C60DC" w:rsidRPr="00A443C1" w:rsidRDefault="008C60DC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562E01A" w14:textId="77777777" w:rsidR="008C60DC" w:rsidRPr="00A443C1" w:rsidRDefault="008C60DC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FF490FA" w14:textId="1777061C" w:rsidR="008C60DC" w:rsidRPr="00A443C1" w:rsidRDefault="008C60DC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9464935" w14:textId="5370A783" w:rsidR="008C60DC" w:rsidRPr="00A443C1" w:rsidRDefault="008C60DC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787606A" w14:textId="77777777" w:rsidR="008C60DC" w:rsidRPr="00A443C1" w:rsidRDefault="008C60DC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1247074" w14:textId="77777777" w:rsidR="008C60DC" w:rsidRPr="00A443C1" w:rsidRDefault="008C60DC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1CDE4CE" w14:textId="77777777" w:rsidR="008C60DC" w:rsidRPr="00A443C1" w:rsidRDefault="008C60DC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6A6B563" w14:textId="77777777" w:rsidR="008C60DC" w:rsidRPr="00A443C1" w:rsidRDefault="008C60DC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7F2DDED" w14:textId="75BC5B44" w:rsidR="008C60DC" w:rsidRPr="00A443C1" w:rsidRDefault="00A2402F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97" behindDoc="0" locked="0" layoutInCell="1" allowOverlap="1" wp14:anchorId="2CBA57CA" wp14:editId="0A6F9982">
            <wp:simplePos x="0" y="0"/>
            <wp:positionH relativeFrom="column">
              <wp:posOffset>3181985</wp:posOffset>
            </wp:positionH>
            <wp:positionV relativeFrom="paragraph">
              <wp:posOffset>201295</wp:posOffset>
            </wp:positionV>
            <wp:extent cx="3048000" cy="4552950"/>
            <wp:effectExtent l="0" t="0" r="0" b="0"/>
            <wp:wrapSquare wrapText="bothSides"/>
            <wp:docPr id="2107557541" name="Imagen 2107557541" descr="Interfaz de usuario gráfica, Aplicación,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541" name="Imagen 2107557541" descr="Interfaz de usuario gráfica, Aplicación, Tabla&#10;&#10;Descripción generada automáticamente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4552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398" behindDoc="0" locked="0" layoutInCell="1" allowOverlap="1" wp14:anchorId="4E329CC3" wp14:editId="7660D322">
            <wp:simplePos x="0" y="0"/>
            <wp:positionH relativeFrom="column">
              <wp:posOffset>-275590</wp:posOffset>
            </wp:positionH>
            <wp:positionV relativeFrom="paragraph">
              <wp:posOffset>163195</wp:posOffset>
            </wp:positionV>
            <wp:extent cx="3225800" cy="3638550"/>
            <wp:effectExtent l="0" t="0" r="0" b="0"/>
            <wp:wrapSquare wrapText="bothSides"/>
            <wp:docPr id="2107557542" name="Imagen 2107557542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542" name="Imagen 2107557542" descr="Tabla&#10;&#10;Descripción generada automáticamente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32258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BDA3AE" w14:textId="4B7A8AB2" w:rsidR="008C60DC" w:rsidRPr="00A443C1" w:rsidRDefault="008C60DC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171E5D9" w14:textId="52FFC324" w:rsidR="008C60DC" w:rsidRPr="00A443C1" w:rsidRDefault="00356EE6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51" behindDoc="0" locked="0" layoutInCell="1" allowOverlap="1" wp14:anchorId="18C105B9" wp14:editId="2DA027B0">
            <wp:simplePos x="0" y="0"/>
            <wp:positionH relativeFrom="column">
              <wp:posOffset>312420</wp:posOffset>
            </wp:positionH>
            <wp:positionV relativeFrom="paragraph">
              <wp:posOffset>161290</wp:posOffset>
            </wp:positionV>
            <wp:extent cx="1560830" cy="2903855"/>
            <wp:effectExtent l="0" t="0" r="1270" b="0"/>
            <wp:wrapSquare wrapText="bothSides"/>
            <wp:docPr id="2107557538" name="Imagen 2107557538" descr="Imagen que contiene interior, tabla, computadora, remo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538" name="Imagen 2107557538" descr="Imagen que contiene interior, tabla, computadora, remoto&#10;&#10;Descripción generada automáticamente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1560830" cy="2903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3F82C4" w14:textId="62EA565B" w:rsidR="008C60DC" w:rsidRPr="00A443C1" w:rsidRDefault="008C60DC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EBAB2C6" w14:textId="78998687" w:rsidR="008C60DC" w:rsidRPr="00A443C1" w:rsidRDefault="008C60DC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F431869" w14:textId="63E68DEE" w:rsidR="00511EB7" w:rsidRPr="00A443C1" w:rsidRDefault="00511EB7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F14BE29" w14:textId="602D6B70" w:rsidR="00511EB7" w:rsidRPr="00A443C1" w:rsidRDefault="00511EB7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7C92638" w14:textId="77777777" w:rsidR="00511EB7" w:rsidRPr="00A443C1" w:rsidRDefault="00511EB7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D75A15B" w14:textId="77777777" w:rsidR="00511EB7" w:rsidRPr="00A443C1" w:rsidRDefault="00511EB7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8D0D0DA" w14:textId="77777777" w:rsidR="00511EB7" w:rsidRPr="00A443C1" w:rsidRDefault="00511EB7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EB9AFE4" w14:textId="77777777" w:rsidR="00511EB7" w:rsidRPr="00A443C1" w:rsidRDefault="00511EB7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1B5947C" w14:textId="77777777" w:rsidR="00511EB7" w:rsidRPr="00A443C1" w:rsidRDefault="00511EB7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DEECC3D" w14:textId="77777777" w:rsidR="00511EB7" w:rsidRPr="00A443C1" w:rsidRDefault="00511EB7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4A7BCE4" w14:textId="77777777" w:rsidR="00511EB7" w:rsidRPr="00A443C1" w:rsidRDefault="00511EB7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6F2A60F" w14:textId="77777777" w:rsidR="00511EB7" w:rsidRPr="00A443C1" w:rsidRDefault="00511EB7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36D103F" w14:textId="77777777" w:rsidR="00511EB7" w:rsidRPr="00A443C1" w:rsidRDefault="00511EB7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A7D978D" w14:textId="77777777" w:rsidR="00511EB7" w:rsidRDefault="00511EB7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B1F7BED" w14:textId="77777777" w:rsidR="00CE2C9F" w:rsidRPr="00A443C1" w:rsidRDefault="00CE2C9F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F6119C0" w14:textId="77777777" w:rsidR="00511EB7" w:rsidRPr="00A443C1" w:rsidRDefault="00511EB7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39E9338" w14:textId="77777777" w:rsidR="00511EB7" w:rsidRPr="00A443C1" w:rsidRDefault="00511EB7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3D921DA" w14:textId="77777777" w:rsidR="00511EB7" w:rsidRPr="00A443C1" w:rsidRDefault="00511EB7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C251C59" w14:textId="77777777" w:rsidR="00511EB7" w:rsidRPr="00A443C1" w:rsidRDefault="00511EB7" w:rsidP="00E03CD1">
      <w:pPr>
        <w:tabs>
          <w:tab w:val="left" w:pos="951"/>
        </w:tabs>
        <w:spacing w:after="0" w:line="240" w:lineRule="auto"/>
        <w:rPr>
          <w:rFonts w:eastAsia="Times New Roman" w:cs="Calibri"/>
          <w:bCs/>
          <w:color w:val="000000"/>
          <w:sz w:val="22"/>
          <w:lang w:eastAsia="es-CO"/>
        </w:rPr>
      </w:pPr>
    </w:p>
    <w:p w14:paraId="3E125163" w14:textId="77777777" w:rsidR="00611196" w:rsidRPr="00A443C1" w:rsidRDefault="00611196" w:rsidP="00611196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PIPE ACCESSORIES</w:t>
      </w:r>
    </w:p>
    <w:p w14:paraId="5FC91289" w14:textId="77777777" w:rsidR="00611196" w:rsidRPr="00A443C1" w:rsidRDefault="00611196" w:rsidP="00611196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kern w:val="24"/>
          <w:sz w:val="22"/>
        </w:rPr>
        <w:t>110.180.90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CedulaAnti-Descebant-CAD-Multiple</w:t>
      </w:r>
    </w:p>
    <w:p w14:paraId="6C011913" w14:textId="77777777" w:rsidR="00511EB7" w:rsidRPr="00A443C1" w:rsidRDefault="00511EB7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907A56D" w14:textId="77777777" w:rsidR="00511EB7" w:rsidRPr="00A443C1" w:rsidRDefault="00511EB7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B9E50F7" w14:textId="77777777" w:rsidR="00467685" w:rsidRPr="00C44094" w:rsidRDefault="00467685" w:rsidP="00467685">
      <w:pPr>
        <w:ind w:left="720"/>
        <w:jc w:val="both"/>
        <w:rPr>
          <w:b/>
          <w:color w:val="000000" w:themeColor="text1"/>
          <w:kern w:val="24"/>
          <w:szCs w:val="20"/>
        </w:rPr>
      </w:pPr>
      <w:r w:rsidRPr="00C44094">
        <w:rPr>
          <w:b/>
          <w:color w:val="000000" w:themeColor="text1"/>
          <w:kern w:val="24"/>
          <w:szCs w:val="20"/>
        </w:rPr>
        <w:t>• FAMÍLIA CARGABLE: es presenten 3 casos,</w:t>
      </w:r>
    </w:p>
    <w:p w14:paraId="2394C543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dupliquen les famílies que porta Revit per defecte a l'arbre de famílies, segons els requeriments.</w:t>
      </w:r>
    </w:p>
    <w:p w14:paraId="1D60514A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carreguen les famílies que Revit té a les carpetes externes, segons els requeriments.</w:t>
      </w:r>
    </w:p>
    <w:p w14:paraId="131B5555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modela una família nova utilitzant la plantilla Pipe Accessories</w:t>
      </w:r>
    </w:p>
    <w:p w14:paraId="1AA5625E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55BB645F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11068182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continuació, incloem els valors que indica el BEP. per exemple implantem el valor per al paràmetre ACAT_l1-CodiGuBIMclass</w:t>
      </w:r>
    </w:p>
    <w:p w14:paraId="41A30868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</w:t>
      </w:r>
    </w:p>
    <w:p w14:paraId="26864FC1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09AE6E04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03BF4D33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MODELATGE: es defineixen 2 escenaris:</w:t>
      </w:r>
    </w:p>
    <w:p w14:paraId="5D01446A" w14:textId="77777777" w:rsidR="00467685" w:rsidRPr="00C44094" w:rsidRDefault="00467685" w:rsidP="00467685">
      <w:pPr>
        <w:pStyle w:val="Prrafodelista"/>
        <w:numPr>
          <w:ilvl w:val="0"/>
          <w:numId w:val="36"/>
        </w:numPr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Modelar els elements utilitzant les canonades on s'allotgessin.</w:t>
      </w:r>
    </w:p>
    <w:p w14:paraId="19173B59" w14:textId="58EDD2A0" w:rsidR="00511EB7" w:rsidRPr="00467685" w:rsidRDefault="00467685" w:rsidP="00467685">
      <w:pPr>
        <w:pStyle w:val="Prrafodelista"/>
        <w:numPr>
          <w:ilvl w:val="0"/>
          <w:numId w:val="46"/>
        </w:num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467685">
        <w:rPr>
          <w:bCs/>
          <w:color w:val="000000" w:themeColor="text1"/>
          <w:kern w:val="24"/>
          <w:szCs w:val="20"/>
        </w:rPr>
        <w:t>Modelar utilitzant informació aprovada pels responsables com a núvol de punts, plànols DWG, etc</w:t>
      </w:r>
    </w:p>
    <w:p w14:paraId="31ECC5FA" w14:textId="77777777" w:rsidR="00511EB7" w:rsidRPr="00A443C1" w:rsidRDefault="00511EB7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E8C9EAC" w14:textId="77777777" w:rsidR="00511EB7" w:rsidRPr="00A443C1" w:rsidRDefault="00511EB7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09D13E9" w14:textId="51C5D061" w:rsidR="008C60DC" w:rsidRPr="00A443C1" w:rsidRDefault="008C60DC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19EE935" w14:textId="05CE1F1A" w:rsidR="008C60DC" w:rsidRPr="00A443C1" w:rsidRDefault="008C60DC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BA5FF8C" w14:textId="497F8375" w:rsidR="008C60DC" w:rsidRPr="00A443C1" w:rsidRDefault="008C60DC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2FDF573" w14:textId="77777777" w:rsidR="001152CB" w:rsidRPr="00A443C1" w:rsidRDefault="001152CB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7AA2996" w14:textId="65BB3025" w:rsidR="001152CB" w:rsidRPr="00A443C1" w:rsidRDefault="001152CB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5FE1828" w14:textId="5204EA44" w:rsidR="00E03CD1" w:rsidRPr="00A443C1" w:rsidRDefault="00E03CD1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D4DF7A8" w14:textId="131F122B" w:rsidR="008C60DC" w:rsidRPr="00A443C1" w:rsidRDefault="008C60DC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B84EADE" w14:textId="32CF208D" w:rsidR="008C60DC" w:rsidRPr="00A443C1" w:rsidRDefault="008C60DC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596B9C6" w14:textId="73B99DEF" w:rsidR="008C60DC" w:rsidRPr="00A443C1" w:rsidRDefault="008C60DC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CA84DD2" w14:textId="6EB7AEA5" w:rsidR="008C60DC" w:rsidRPr="00A443C1" w:rsidRDefault="00611196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22" behindDoc="0" locked="0" layoutInCell="1" allowOverlap="1" wp14:anchorId="3ED0FC79" wp14:editId="4EE035ED">
            <wp:simplePos x="0" y="0"/>
            <wp:positionH relativeFrom="column">
              <wp:posOffset>3375660</wp:posOffset>
            </wp:positionH>
            <wp:positionV relativeFrom="paragraph">
              <wp:posOffset>290195</wp:posOffset>
            </wp:positionV>
            <wp:extent cx="2818765" cy="4181475"/>
            <wp:effectExtent l="0" t="0" r="635" b="9525"/>
            <wp:wrapSquare wrapText="bothSides"/>
            <wp:docPr id="2107557545" name="Imagen 2107557545" descr="Interfaz de usuario gráfica,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545" name="Imagen 2107557545" descr="Interfaz de usuario gráfica, Tabla&#10;&#10;Descripción generada automáticamente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2818765" cy="4181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91346F" w14:textId="38ECC7BF" w:rsidR="008C60DC" w:rsidRPr="00A443C1" w:rsidRDefault="00833486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55" behindDoc="0" locked="0" layoutInCell="1" allowOverlap="1" wp14:anchorId="2276E327" wp14:editId="2B32E763">
            <wp:simplePos x="0" y="0"/>
            <wp:positionH relativeFrom="column">
              <wp:posOffset>-85090</wp:posOffset>
            </wp:positionH>
            <wp:positionV relativeFrom="paragraph">
              <wp:posOffset>120279</wp:posOffset>
            </wp:positionV>
            <wp:extent cx="3402965" cy="3857625"/>
            <wp:effectExtent l="0" t="0" r="6985" b="9525"/>
            <wp:wrapSquare wrapText="bothSides"/>
            <wp:docPr id="2107557546" name="Imagen 2107557546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546" name="Imagen 2107557546" descr="Interfaz de usuario gráfica, Texto, Aplicación, Correo electrónico&#10;&#10;Descripción generada automáticamente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3402965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93F18E" w14:textId="7426B4C0" w:rsidR="008C60DC" w:rsidRPr="00A443C1" w:rsidRDefault="008C60DC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D127E45" w14:textId="746CAC46" w:rsidR="008C60DC" w:rsidRPr="00A443C1" w:rsidRDefault="008C60DC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B6A1276" w14:textId="01A0487C" w:rsidR="008C60DC" w:rsidRPr="00A443C1" w:rsidRDefault="00CE2C9F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66" behindDoc="0" locked="0" layoutInCell="1" allowOverlap="1" wp14:anchorId="7D0961FC" wp14:editId="6C00EF71">
            <wp:simplePos x="0" y="0"/>
            <wp:positionH relativeFrom="column">
              <wp:posOffset>0</wp:posOffset>
            </wp:positionH>
            <wp:positionV relativeFrom="paragraph">
              <wp:posOffset>135890</wp:posOffset>
            </wp:positionV>
            <wp:extent cx="3657600" cy="2849245"/>
            <wp:effectExtent l="0" t="0" r="0" b="8255"/>
            <wp:wrapSquare wrapText="bothSides"/>
            <wp:docPr id="2107557547" name="Imagen 2107557547" descr="Imagen que contiene interior, computadora, escritorio,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547" name="Imagen 2107557547" descr="Imagen que contiene interior, computadora, escritorio, tabla&#10;&#10;Descripción generada automáticamente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849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3CC9BD" w14:textId="2ED3779B" w:rsidR="008C60DC" w:rsidRPr="00A443C1" w:rsidRDefault="008C60DC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2241F26B" w14:textId="0AE374F6" w:rsidR="00E03CD1" w:rsidRPr="00A443C1" w:rsidRDefault="00E03CD1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7D74BC3" w14:textId="7B2B044F" w:rsidR="002F6C9B" w:rsidRPr="00A443C1" w:rsidRDefault="002F6C9B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470B87A1" w14:textId="77777777" w:rsidR="002F6C9B" w:rsidRPr="00A443C1" w:rsidRDefault="002F6C9B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70EC830" w14:textId="3F5CB015" w:rsidR="002F6C9B" w:rsidRPr="00A443C1" w:rsidRDefault="002F6C9B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9D99ECC" w14:textId="77777777" w:rsidR="002F6C9B" w:rsidRPr="00A443C1" w:rsidRDefault="002F6C9B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045AC84" w14:textId="45AC530D" w:rsidR="002F6C9B" w:rsidRPr="00A443C1" w:rsidRDefault="002F6C9B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75E9E574" w14:textId="1EEB440A" w:rsidR="002F6C9B" w:rsidRPr="00A443C1" w:rsidRDefault="002F6C9B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417F7B8" w14:textId="77777777" w:rsidR="002F6C9B" w:rsidRPr="00A443C1" w:rsidRDefault="002F6C9B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7EAEEB1" w14:textId="77777777" w:rsidR="002F6C9B" w:rsidRPr="00A443C1" w:rsidRDefault="002F6C9B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7BA6391" w14:textId="77777777" w:rsidR="002F6C9B" w:rsidRPr="00A443C1" w:rsidRDefault="002F6C9B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515F20E7" w14:textId="77777777" w:rsidR="002F6C9B" w:rsidRPr="00A443C1" w:rsidRDefault="002F6C9B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4990835" w14:textId="77777777" w:rsidR="002F6C9B" w:rsidRPr="00A443C1" w:rsidRDefault="002F6C9B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0E3B5433" w14:textId="77777777" w:rsidR="002F6C9B" w:rsidRPr="00A443C1" w:rsidRDefault="002F6C9B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1C75DFE6" w14:textId="77777777" w:rsidR="002F6C9B" w:rsidRPr="00A443C1" w:rsidRDefault="002F6C9B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3DEC561C" w14:textId="77777777" w:rsidR="002F6C9B" w:rsidRPr="00A443C1" w:rsidRDefault="002F6C9B" w:rsidP="00E03CD1">
      <w:pPr>
        <w:tabs>
          <w:tab w:val="left" w:pos="951"/>
        </w:tabs>
        <w:spacing w:after="0" w:line="240" w:lineRule="auto"/>
        <w:rPr>
          <w:rFonts w:ascii="Calibri" w:eastAsia="Times New Roman" w:hAnsi="Calibri" w:cs="Calibri"/>
          <w:color w:val="000000"/>
          <w:sz w:val="22"/>
          <w:lang w:eastAsia="es-CO"/>
        </w:rPr>
      </w:pPr>
    </w:p>
    <w:p w14:paraId="64C2EF92" w14:textId="77777777" w:rsidR="00611196" w:rsidRPr="00A443C1" w:rsidRDefault="00611196" w:rsidP="00611196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PIPES ACCESORIES</w:t>
      </w:r>
    </w:p>
    <w:p w14:paraId="256DA82E" w14:textId="77777777" w:rsidR="00611196" w:rsidRPr="00A443C1" w:rsidRDefault="00611196" w:rsidP="00611196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color w:val="000000" w:themeColor="text1"/>
          <w:kern w:val="24"/>
          <w:sz w:val="22"/>
        </w:rPr>
        <w:t>110.10.20.30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VALVULA PAPALLONA-MV0-DN250</w:t>
      </w:r>
    </w:p>
    <w:p w14:paraId="2AE118D1" w14:textId="77777777" w:rsidR="00BE5BF0" w:rsidRPr="00A443C1" w:rsidRDefault="00BE5BF0" w:rsidP="00444BC6">
      <w:pPr>
        <w:pStyle w:val="N3"/>
        <w:ind w:left="0"/>
      </w:pPr>
    </w:p>
    <w:p w14:paraId="3ED6981D" w14:textId="77777777" w:rsidR="00467685" w:rsidRPr="00C44094" w:rsidRDefault="00467685" w:rsidP="00467685">
      <w:pPr>
        <w:ind w:left="720"/>
        <w:jc w:val="both"/>
        <w:rPr>
          <w:b/>
          <w:color w:val="000000" w:themeColor="text1"/>
          <w:kern w:val="24"/>
          <w:szCs w:val="20"/>
        </w:rPr>
      </w:pPr>
      <w:r w:rsidRPr="00C44094">
        <w:rPr>
          <w:b/>
          <w:color w:val="000000" w:themeColor="text1"/>
          <w:kern w:val="24"/>
          <w:szCs w:val="20"/>
        </w:rPr>
        <w:t>• FAMÍLIA CARGABLE: es presenten 3 casos,</w:t>
      </w:r>
    </w:p>
    <w:p w14:paraId="49965E03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dupliquen les famílies que porta Revit per defecte a l'arbre de famílies, segons els requeriments.</w:t>
      </w:r>
    </w:p>
    <w:p w14:paraId="28A16BE3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carreguen les famílies que Revit té a les carpetes externes, segons els requeriments.</w:t>
      </w:r>
    </w:p>
    <w:p w14:paraId="53B4B24A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modela una família nova utilitzant la plantilla Pipe Accessories</w:t>
      </w:r>
    </w:p>
    <w:p w14:paraId="56289E05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6F42F730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7711D050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continuació, incloem els valors que indica el BEP. per exemple implantem el valor per al paràmetre ACAT_l1-CodiGuBIMclass</w:t>
      </w:r>
    </w:p>
    <w:p w14:paraId="01719237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</w:t>
      </w:r>
    </w:p>
    <w:p w14:paraId="7D02F2E9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752DD7EB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7AC140BD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MODELATGE: es defineixen 2 escenaris:</w:t>
      </w:r>
    </w:p>
    <w:p w14:paraId="62DD81ED" w14:textId="77777777" w:rsidR="00467685" w:rsidRPr="00C44094" w:rsidRDefault="00467685" w:rsidP="00467685">
      <w:pPr>
        <w:pStyle w:val="Prrafodelista"/>
        <w:numPr>
          <w:ilvl w:val="0"/>
          <w:numId w:val="36"/>
        </w:numPr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Modelar els elements utilitzant les canonades on s'allotgessin.</w:t>
      </w:r>
    </w:p>
    <w:p w14:paraId="2EDD552D" w14:textId="66CE5742" w:rsidR="00BE5BF0" w:rsidRPr="00A443C1" w:rsidRDefault="00467685" w:rsidP="00467685">
      <w:pPr>
        <w:pStyle w:val="N3"/>
        <w:numPr>
          <w:ilvl w:val="0"/>
          <w:numId w:val="47"/>
        </w:numPr>
      </w:pPr>
      <w:r w:rsidRPr="00C44094">
        <w:rPr>
          <w:bCs/>
          <w:color w:val="000000" w:themeColor="text1"/>
          <w:kern w:val="24"/>
          <w:szCs w:val="20"/>
        </w:rPr>
        <w:t>Modelar utilitzant informació aprovada pels responsables com a núvol de punts, plànols DWG, etc</w:t>
      </w:r>
    </w:p>
    <w:p w14:paraId="75991725" w14:textId="613EE9F7" w:rsidR="00BE5BF0" w:rsidRPr="00A443C1" w:rsidRDefault="00BE5BF0" w:rsidP="00A52C99">
      <w:pPr>
        <w:pStyle w:val="N3"/>
      </w:pPr>
    </w:p>
    <w:p w14:paraId="7B4E106A" w14:textId="718375E6" w:rsidR="00BE5BF0" w:rsidRPr="00A443C1" w:rsidRDefault="00BE5BF0" w:rsidP="00A52C99">
      <w:pPr>
        <w:pStyle w:val="N3"/>
      </w:pPr>
    </w:p>
    <w:p w14:paraId="1ED152F0" w14:textId="418B9A55" w:rsidR="00BE5BF0" w:rsidRPr="00A443C1" w:rsidRDefault="00BE5BF0" w:rsidP="00A52C99">
      <w:pPr>
        <w:pStyle w:val="N3"/>
      </w:pPr>
    </w:p>
    <w:p w14:paraId="20F8D827" w14:textId="7837E6FD" w:rsidR="00BE5BF0" w:rsidRPr="00A443C1" w:rsidRDefault="00BE5BF0" w:rsidP="00A52C99">
      <w:pPr>
        <w:pStyle w:val="N3"/>
      </w:pPr>
    </w:p>
    <w:p w14:paraId="781DB76A" w14:textId="276A3D8C" w:rsidR="00BE5BF0" w:rsidRPr="00A443C1" w:rsidRDefault="00BE5BF0" w:rsidP="00A52C99">
      <w:pPr>
        <w:pStyle w:val="N3"/>
      </w:pPr>
    </w:p>
    <w:p w14:paraId="3464A8B1" w14:textId="517BFB71" w:rsidR="00BE5BF0" w:rsidRPr="00A443C1" w:rsidRDefault="00BE5BF0" w:rsidP="00A52C99">
      <w:pPr>
        <w:pStyle w:val="N3"/>
      </w:pPr>
    </w:p>
    <w:p w14:paraId="5F8D5584" w14:textId="5F16DFC9" w:rsidR="00D7534B" w:rsidRPr="00A443C1" w:rsidRDefault="00D7534B" w:rsidP="00A52C99">
      <w:pPr>
        <w:pStyle w:val="N3"/>
      </w:pPr>
    </w:p>
    <w:p w14:paraId="1781CD76" w14:textId="05184945" w:rsidR="00D7534B" w:rsidRPr="00A443C1" w:rsidRDefault="00D7534B" w:rsidP="00A52C99">
      <w:pPr>
        <w:pStyle w:val="N3"/>
      </w:pPr>
    </w:p>
    <w:p w14:paraId="3811812E" w14:textId="59960B27" w:rsidR="00D7534B" w:rsidRPr="00A443C1" w:rsidRDefault="00D7534B" w:rsidP="00A52C99">
      <w:pPr>
        <w:pStyle w:val="N3"/>
      </w:pPr>
    </w:p>
    <w:p w14:paraId="0DFC3EBD" w14:textId="7FEFF86F" w:rsidR="00D7534B" w:rsidRPr="00A443C1" w:rsidRDefault="00D7534B" w:rsidP="00A52C99">
      <w:pPr>
        <w:pStyle w:val="N3"/>
      </w:pPr>
    </w:p>
    <w:p w14:paraId="56EA5DE1" w14:textId="0F8F22B2" w:rsidR="00316FF7" w:rsidRPr="00A443C1" w:rsidRDefault="00AC7EBA" w:rsidP="00A52C99">
      <w:pPr>
        <w:pStyle w:val="N3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56" behindDoc="0" locked="0" layoutInCell="1" allowOverlap="1" wp14:anchorId="1CD01F78" wp14:editId="5AE396D5">
            <wp:simplePos x="0" y="0"/>
            <wp:positionH relativeFrom="column">
              <wp:posOffset>-6350</wp:posOffset>
            </wp:positionH>
            <wp:positionV relativeFrom="paragraph">
              <wp:posOffset>292735</wp:posOffset>
            </wp:positionV>
            <wp:extent cx="5850890" cy="3544570"/>
            <wp:effectExtent l="0" t="0" r="0" b="0"/>
            <wp:wrapSquare wrapText="bothSides"/>
            <wp:docPr id="61" name="Imagen 61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n 61" descr="Tabla&#10;&#10;Descripción generada automáticamente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3544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E1F31C" w14:textId="77777777" w:rsidR="00316FF7" w:rsidRPr="00A443C1" w:rsidRDefault="00316FF7" w:rsidP="00A52C99">
      <w:pPr>
        <w:pStyle w:val="N3"/>
      </w:pPr>
    </w:p>
    <w:p w14:paraId="5480B29F" w14:textId="77777777" w:rsidR="00316FF7" w:rsidRPr="00A443C1" w:rsidRDefault="00316FF7" w:rsidP="00A52C99">
      <w:pPr>
        <w:pStyle w:val="N3"/>
      </w:pPr>
    </w:p>
    <w:p w14:paraId="4598D035" w14:textId="77777777" w:rsidR="00316FF7" w:rsidRPr="00A443C1" w:rsidRDefault="00316FF7" w:rsidP="00A52C99">
      <w:pPr>
        <w:pStyle w:val="N3"/>
      </w:pPr>
    </w:p>
    <w:p w14:paraId="160D8581" w14:textId="77777777" w:rsidR="00316FF7" w:rsidRDefault="00316FF7" w:rsidP="00A52C99">
      <w:pPr>
        <w:pStyle w:val="N3"/>
      </w:pPr>
    </w:p>
    <w:p w14:paraId="11836F9B" w14:textId="77777777" w:rsidR="005B56F6" w:rsidRDefault="005B56F6" w:rsidP="00A52C99">
      <w:pPr>
        <w:pStyle w:val="N3"/>
      </w:pPr>
    </w:p>
    <w:p w14:paraId="6A766F0E" w14:textId="77777777" w:rsidR="005B56F6" w:rsidRDefault="005B56F6" w:rsidP="00A52C99">
      <w:pPr>
        <w:pStyle w:val="N3"/>
      </w:pPr>
    </w:p>
    <w:p w14:paraId="048DAC51" w14:textId="77777777" w:rsidR="005B56F6" w:rsidRDefault="005B56F6" w:rsidP="00A52C99">
      <w:pPr>
        <w:pStyle w:val="N3"/>
      </w:pPr>
    </w:p>
    <w:p w14:paraId="24AF5CE2" w14:textId="77777777" w:rsidR="005B56F6" w:rsidRDefault="005B56F6" w:rsidP="00A52C99">
      <w:pPr>
        <w:pStyle w:val="N3"/>
      </w:pPr>
    </w:p>
    <w:p w14:paraId="4DFDDF20" w14:textId="77777777" w:rsidR="005B56F6" w:rsidRPr="00A443C1" w:rsidRDefault="005B56F6" w:rsidP="00A52C99">
      <w:pPr>
        <w:pStyle w:val="N3"/>
      </w:pPr>
    </w:p>
    <w:p w14:paraId="6AA82973" w14:textId="77777777" w:rsidR="00316FF7" w:rsidRPr="00A443C1" w:rsidRDefault="00316FF7" w:rsidP="00A52C99">
      <w:pPr>
        <w:pStyle w:val="N3"/>
      </w:pPr>
    </w:p>
    <w:p w14:paraId="550415B3" w14:textId="064579AE" w:rsidR="00316FF7" w:rsidRPr="00A443C1" w:rsidRDefault="00316FF7" w:rsidP="00A52C99">
      <w:pPr>
        <w:pStyle w:val="N3"/>
      </w:pPr>
    </w:p>
    <w:p w14:paraId="6C3C9DA2" w14:textId="77777777" w:rsidR="00316FF7" w:rsidRPr="00A443C1" w:rsidRDefault="00316FF7" w:rsidP="00F00B52">
      <w:pPr>
        <w:pStyle w:val="N3"/>
        <w:ind w:left="0"/>
      </w:pPr>
    </w:p>
    <w:p w14:paraId="00F87D87" w14:textId="65426D52" w:rsidR="00316FF7" w:rsidRPr="00A443C1" w:rsidRDefault="00316FF7" w:rsidP="00A52C99">
      <w:pPr>
        <w:pStyle w:val="N3"/>
      </w:pPr>
    </w:p>
    <w:p w14:paraId="667F2A72" w14:textId="77777777" w:rsidR="00611196" w:rsidRPr="00A443C1" w:rsidRDefault="00611196" w:rsidP="00611196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DUCT</w:t>
      </w:r>
    </w:p>
    <w:p w14:paraId="378C3D64" w14:textId="77777777" w:rsidR="00611196" w:rsidRPr="00A443C1" w:rsidRDefault="00611196" w:rsidP="00611196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kern w:val="24"/>
          <w:sz w:val="22"/>
        </w:rPr>
        <w:t>110.100.10</w:t>
      </w:r>
      <w:r w:rsidRPr="00A443C1">
        <w:rPr>
          <w:bCs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REGULAR DUCT</w:t>
      </w:r>
    </w:p>
    <w:p w14:paraId="3042DAE8" w14:textId="4EE4BACE" w:rsidR="00316FF7" w:rsidRPr="00A443C1" w:rsidRDefault="00316FF7" w:rsidP="00A52C99">
      <w:pPr>
        <w:pStyle w:val="N3"/>
      </w:pPr>
    </w:p>
    <w:p w14:paraId="3E7E47DF" w14:textId="77777777" w:rsidR="00611196" w:rsidRPr="00A443C1" w:rsidRDefault="00611196" w:rsidP="0033141A">
      <w:pPr>
        <w:pStyle w:val="N3"/>
        <w:ind w:left="0"/>
      </w:pPr>
    </w:p>
    <w:p w14:paraId="1C463FA6" w14:textId="77777777" w:rsidR="00611196" w:rsidRPr="00A443C1" w:rsidRDefault="00611196" w:rsidP="00A52C99">
      <w:pPr>
        <w:pStyle w:val="N3"/>
      </w:pPr>
    </w:p>
    <w:p w14:paraId="1CD7A21F" w14:textId="77777777" w:rsidR="00611196" w:rsidRPr="00A443C1" w:rsidRDefault="00611196" w:rsidP="00A52C99">
      <w:pPr>
        <w:pStyle w:val="N3"/>
      </w:pPr>
    </w:p>
    <w:p w14:paraId="7AADD969" w14:textId="77777777" w:rsidR="008D1FD4" w:rsidRPr="00A443C1" w:rsidRDefault="008D1FD4" w:rsidP="008D1FD4">
      <w:pPr>
        <w:pStyle w:val="N2"/>
        <w:numPr>
          <w:ilvl w:val="0"/>
          <w:numId w:val="26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 xml:space="preserve">• </w:t>
      </w:r>
      <w:r w:rsidRPr="00A443C1">
        <w:rPr>
          <w:b/>
          <w:color w:val="000000" w:themeColor="text1"/>
          <w:kern w:val="24"/>
          <w:szCs w:val="20"/>
        </w:rPr>
        <w:t>FAMÍLIA DE SISTEMA</w:t>
      </w:r>
      <w:r w:rsidRPr="00A443C1">
        <w:rPr>
          <w:bCs/>
          <w:color w:val="000000" w:themeColor="text1"/>
          <w:kern w:val="24"/>
          <w:szCs w:val="20"/>
        </w:rPr>
        <w:t>: Les famílies de sistema es troben per defecte dins de Revit i no es poden carregar noves famílies, per la qual cosa triem una de les famílies per defecte i la dupliquem i anomenem segons el que estableix el BEP</w:t>
      </w:r>
    </w:p>
    <w:p w14:paraId="7A7A84D5" w14:textId="77777777" w:rsidR="008D1FD4" w:rsidRPr="00A443C1" w:rsidRDefault="008D1FD4" w:rsidP="008D1FD4">
      <w:pPr>
        <w:pStyle w:val="N2"/>
        <w:numPr>
          <w:ilvl w:val="0"/>
          <w:numId w:val="26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4946CA9A" w14:textId="77777777" w:rsidR="008D1FD4" w:rsidRPr="00A443C1" w:rsidRDefault="008D1FD4" w:rsidP="008D1FD4">
      <w:pPr>
        <w:pStyle w:val="N2"/>
        <w:numPr>
          <w:ilvl w:val="0"/>
          <w:numId w:val="26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 incloem els valors que indica el BEP. per exemple implantem el valor per al paràmetre ACAT_l1-CodiGuBIMclass</w:t>
      </w:r>
    </w:p>
    <w:p w14:paraId="3BD74D16" w14:textId="77777777" w:rsidR="008D1FD4" w:rsidRPr="00A443C1" w:rsidRDefault="008D1FD4" w:rsidP="008D1FD4">
      <w:pPr>
        <w:pStyle w:val="N2"/>
        <w:numPr>
          <w:ilvl w:val="0"/>
          <w:numId w:val="26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tipus: Construction, Graphics, materials and finishes, analytical properties i identity data.</w:t>
      </w:r>
    </w:p>
    <w:p w14:paraId="4DB52859" w14:textId="77777777" w:rsidR="008D1FD4" w:rsidRPr="00A443C1" w:rsidRDefault="008D1FD4" w:rsidP="008D1FD4">
      <w:pPr>
        <w:pStyle w:val="N2"/>
        <w:numPr>
          <w:ilvl w:val="0"/>
          <w:numId w:val="26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REPRESENTACIÓ GRÀFICA: en construction Despleguem l'edit assembly i assignem, creem o dupliquem els materials que requerim per fer-ho utilitzem el material browser, finalitzem indicant les característiques de textura i color per a la visualització tant en superfície, fons i secció.</w:t>
      </w:r>
    </w:p>
    <w:p w14:paraId="39D9B2A1" w14:textId="77777777" w:rsidR="008D1FD4" w:rsidRPr="00A443C1" w:rsidRDefault="008D1FD4" w:rsidP="008D1FD4">
      <w:pPr>
        <w:pStyle w:val="N2"/>
        <w:numPr>
          <w:ilvl w:val="0"/>
          <w:numId w:val="26"/>
        </w:numPr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6FA68B39" w14:textId="77777777" w:rsidR="008D1FD4" w:rsidRPr="00A443C1" w:rsidRDefault="008D1FD4" w:rsidP="008D1FD4">
      <w:pPr>
        <w:pStyle w:val="N2"/>
        <w:numPr>
          <w:ilvl w:val="0"/>
          <w:numId w:val="26"/>
        </w:numPr>
      </w:pPr>
      <w:r w:rsidRPr="00A443C1">
        <w:rPr>
          <w:bCs/>
          <w:color w:val="000000" w:themeColor="text1"/>
          <w:kern w:val="24"/>
          <w:szCs w:val="20"/>
        </w:rPr>
        <w:t>• MODELATGE: seleccionem una de les subeines d'edició a DRAW i modelem.</w:t>
      </w:r>
    </w:p>
    <w:p w14:paraId="522A4DC4" w14:textId="5368E88A" w:rsidR="00611196" w:rsidRPr="00A443C1" w:rsidRDefault="00611196" w:rsidP="008D1FD4">
      <w:pPr>
        <w:pStyle w:val="Prrafodelista"/>
        <w:numPr>
          <w:ilvl w:val="0"/>
          <w:numId w:val="0"/>
        </w:numPr>
        <w:spacing w:after="0" w:line="256" w:lineRule="auto"/>
        <w:ind w:left="720"/>
        <w:contextualSpacing/>
        <w:jc w:val="both"/>
        <w:rPr>
          <w:bCs/>
          <w:color w:val="000000" w:themeColor="text1"/>
          <w:kern w:val="24"/>
          <w:szCs w:val="20"/>
        </w:rPr>
      </w:pPr>
      <w:r w:rsidRPr="00A443C1">
        <w:rPr>
          <w:bCs/>
          <w:color w:val="000000" w:themeColor="text1"/>
          <w:kern w:val="24"/>
          <w:szCs w:val="20"/>
        </w:rPr>
        <w:t>.</w:t>
      </w:r>
    </w:p>
    <w:p w14:paraId="6118FCD9" w14:textId="17818FD9" w:rsidR="00316FF7" w:rsidRPr="00A443C1" w:rsidRDefault="00316FF7" w:rsidP="00A52C99">
      <w:pPr>
        <w:pStyle w:val="N3"/>
      </w:pPr>
    </w:p>
    <w:p w14:paraId="4D6768F1" w14:textId="0E4F9900" w:rsidR="00316FF7" w:rsidRPr="00A443C1" w:rsidRDefault="00316FF7" w:rsidP="00A52C99">
      <w:pPr>
        <w:pStyle w:val="N3"/>
      </w:pPr>
    </w:p>
    <w:p w14:paraId="4EF34D37" w14:textId="6F7ABE08" w:rsidR="00316FF7" w:rsidRPr="00A443C1" w:rsidRDefault="00316FF7" w:rsidP="00A52C99">
      <w:pPr>
        <w:pStyle w:val="N3"/>
      </w:pPr>
    </w:p>
    <w:p w14:paraId="3B7D45D7" w14:textId="0ED3CC62" w:rsidR="00316FF7" w:rsidRPr="00A443C1" w:rsidRDefault="00316FF7" w:rsidP="00A52C99">
      <w:pPr>
        <w:pStyle w:val="N3"/>
      </w:pPr>
    </w:p>
    <w:p w14:paraId="1E59B71A" w14:textId="0F3710B3" w:rsidR="00316FF7" w:rsidRPr="00A443C1" w:rsidRDefault="00316FF7" w:rsidP="00A52C99">
      <w:pPr>
        <w:pStyle w:val="N3"/>
      </w:pPr>
    </w:p>
    <w:p w14:paraId="4A0B2749" w14:textId="4FEE591A" w:rsidR="00316FF7" w:rsidRPr="00A443C1" w:rsidRDefault="00316FF7" w:rsidP="00A52C99">
      <w:pPr>
        <w:pStyle w:val="N3"/>
      </w:pPr>
    </w:p>
    <w:p w14:paraId="2F5ABC4C" w14:textId="44D984C9" w:rsidR="00316FF7" w:rsidRPr="00A443C1" w:rsidRDefault="00316FF7" w:rsidP="00A52C99">
      <w:pPr>
        <w:pStyle w:val="N3"/>
      </w:pPr>
    </w:p>
    <w:p w14:paraId="67260977" w14:textId="0784833F" w:rsidR="00316FF7" w:rsidRPr="00A443C1" w:rsidRDefault="00316FF7" w:rsidP="00A52C99">
      <w:pPr>
        <w:pStyle w:val="N3"/>
      </w:pPr>
    </w:p>
    <w:p w14:paraId="670CAA1D" w14:textId="7E0FB5E9" w:rsidR="00316FF7" w:rsidRPr="00A443C1" w:rsidRDefault="00462649" w:rsidP="00A52C99">
      <w:pPr>
        <w:pStyle w:val="N3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57" behindDoc="0" locked="0" layoutInCell="1" allowOverlap="1" wp14:anchorId="6702D651" wp14:editId="681E495C">
            <wp:simplePos x="0" y="0"/>
            <wp:positionH relativeFrom="column">
              <wp:posOffset>-396240</wp:posOffset>
            </wp:positionH>
            <wp:positionV relativeFrom="paragraph">
              <wp:posOffset>414655</wp:posOffset>
            </wp:positionV>
            <wp:extent cx="6780530" cy="3680460"/>
            <wp:effectExtent l="0" t="0" r="1270" b="0"/>
            <wp:wrapSquare wrapText="bothSides"/>
            <wp:docPr id="63" name="Imagen 63" descr="Interfaz de usuario gráfica,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n 63" descr="Interfaz de usuario gráfica, Tabla&#10;&#10;Descripción generada automáticamente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6780530" cy="3680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8D9374" w14:textId="77777777" w:rsidR="00316FF7" w:rsidRPr="00A443C1" w:rsidRDefault="00316FF7" w:rsidP="00A52C99">
      <w:pPr>
        <w:pStyle w:val="N3"/>
      </w:pPr>
    </w:p>
    <w:p w14:paraId="49309C75" w14:textId="77777777" w:rsidR="00316FF7" w:rsidRPr="00A443C1" w:rsidRDefault="00316FF7" w:rsidP="00A52C99">
      <w:pPr>
        <w:pStyle w:val="N3"/>
      </w:pPr>
    </w:p>
    <w:p w14:paraId="129CDAD3" w14:textId="77777777" w:rsidR="00316FF7" w:rsidRPr="00A443C1" w:rsidRDefault="00316FF7" w:rsidP="00A52C99">
      <w:pPr>
        <w:pStyle w:val="N3"/>
      </w:pPr>
    </w:p>
    <w:p w14:paraId="583D80C7" w14:textId="77777777" w:rsidR="00316FF7" w:rsidRPr="00A443C1" w:rsidRDefault="00316FF7" w:rsidP="00A52C99">
      <w:pPr>
        <w:pStyle w:val="N3"/>
      </w:pPr>
    </w:p>
    <w:p w14:paraId="6C68EECF" w14:textId="77777777" w:rsidR="00316FF7" w:rsidRDefault="00316FF7" w:rsidP="00A52C99">
      <w:pPr>
        <w:pStyle w:val="N3"/>
      </w:pPr>
    </w:p>
    <w:p w14:paraId="365B94C0" w14:textId="77777777" w:rsidR="005B56F6" w:rsidRDefault="005B56F6" w:rsidP="00A52C99">
      <w:pPr>
        <w:pStyle w:val="N3"/>
      </w:pPr>
    </w:p>
    <w:p w14:paraId="5ABA240A" w14:textId="77777777" w:rsidR="005B56F6" w:rsidRDefault="005B56F6" w:rsidP="00A52C99">
      <w:pPr>
        <w:pStyle w:val="N3"/>
      </w:pPr>
    </w:p>
    <w:p w14:paraId="1556CBDB" w14:textId="77777777" w:rsidR="005B56F6" w:rsidRDefault="005B56F6" w:rsidP="00A52C99">
      <w:pPr>
        <w:pStyle w:val="N3"/>
      </w:pPr>
    </w:p>
    <w:p w14:paraId="0853C82F" w14:textId="77777777" w:rsidR="005B56F6" w:rsidRDefault="005B56F6" w:rsidP="00A52C99">
      <w:pPr>
        <w:pStyle w:val="N3"/>
      </w:pPr>
    </w:p>
    <w:p w14:paraId="7C6ABB76" w14:textId="77777777" w:rsidR="005B56F6" w:rsidRPr="00A443C1" w:rsidRDefault="005B56F6" w:rsidP="00A52C99">
      <w:pPr>
        <w:pStyle w:val="N3"/>
      </w:pPr>
    </w:p>
    <w:p w14:paraId="677F96A6" w14:textId="77777777" w:rsidR="00316FF7" w:rsidRPr="00A443C1" w:rsidRDefault="00316FF7" w:rsidP="00A52C99">
      <w:pPr>
        <w:pStyle w:val="N3"/>
      </w:pPr>
    </w:p>
    <w:p w14:paraId="1A266C4F" w14:textId="77777777" w:rsidR="00316FF7" w:rsidRPr="00A443C1" w:rsidRDefault="00316FF7" w:rsidP="00A52C99">
      <w:pPr>
        <w:pStyle w:val="N3"/>
      </w:pPr>
    </w:p>
    <w:p w14:paraId="31A5EF1B" w14:textId="77777777" w:rsidR="00316FF7" w:rsidRPr="00A443C1" w:rsidRDefault="00316FF7" w:rsidP="00A52C99">
      <w:pPr>
        <w:pStyle w:val="N3"/>
      </w:pPr>
    </w:p>
    <w:p w14:paraId="17442BC2" w14:textId="77777777" w:rsidR="00611196" w:rsidRPr="00A443C1" w:rsidRDefault="00611196" w:rsidP="00611196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MECHANICAL EQUIPMENT</w:t>
      </w:r>
    </w:p>
    <w:p w14:paraId="2D4F7A88" w14:textId="77777777" w:rsidR="00611196" w:rsidRPr="00A443C1" w:rsidRDefault="00611196" w:rsidP="00611196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kern w:val="24"/>
          <w:sz w:val="22"/>
        </w:rPr>
        <w:t>110.90.30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MOTOR_BOMBA_PRINCIPAL</w:t>
      </w:r>
    </w:p>
    <w:p w14:paraId="05B04A1C" w14:textId="77777777" w:rsidR="00316FF7" w:rsidRPr="00A443C1" w:rsidRDefault="00316FF7" w:rsidP="00A52C99">
      <w:pPr>
        <w:pStyle w:val="N3"/>
      </w:pPr>
    </w:p>
    <w:p w14:paraId="1F7F7076" w14:textId="77777777" w:rsidR="00467685" w:rsidRPr="00C44094" w:rsidRDefault="00467685" w:rsidP="00467685">
      <w:pPr>
        <w:ind w:left="720"/>
        <w:jc w:val="both"/>
        <w:rPr>
          <w:b/>
          <w:color w:val="000000" w:themeColor="text1"/>
          <w:kern w:val="24"/>
          <w:szCs w:val="20"/>
        </w:rPr>
      </w:pPr>
      <w:r w:rsidRPr="00C44094">
        <w:rPr>
          <w:b/>
          <w:color w:val="000000" w:themeColor="text1"/>
          <w:kern w:val="24"/>
          <w:szCs w:val="20"/>
        </w:rPr>
        <w:t>• FAMÍLIA CARGABLE: es presenten 3 casos,</w:t>
      </w:r>
    </w:p>
    <w:p w14:paraId="770A29F1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dupliquen les famílies que porta Revit per defecte a l'arbre de famílies, segons els requeriments.</w:t>
      </w:r>
    </w:p>
    <w:p w14:paraId="5BF802E7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carreguen les famílies que Revit té a les carpetes externes, segons els requeriments.</w:t>
      </w:r>
    </w:p>
    <w:p w14:paraId="5494379A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modela una família nova utilitzant la plantilla Pipe Accessories</w:t>
      </w:r>
    </w:p>
    <w:p w14:paraId="5525E70F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2A1E1BAB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60183434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continuació, incloem els valors que indica el BEP. per exemple implantem el valor per al paràmetre ACAT_l1-CodiGuBIMclass</w:t>
      </w:r>
    </w:p>
    <w:p w14:paraId="1B979ADD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</w:t>
      </w:r>
    </w:p>
    <w:p w14:paraId="221CE050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48D6103D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5739D052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MODELATGE: es defineixen 2 escenaris:</w:t>
      </w:r>
    </w:p>
    <w:p w14:paraId="5FF9C3A9" w14:textId="77777777" w:rsidR="00467685" w:rsidRPr="00C44094" w:rsidRDefault="00467685" w:rsidP="00467685">
      <w:pPr>
        <w:pStyle w:val="Prrafodelista"/>
        <w:numPr>
          <w:ilvl w:val="0"/>
          <w:numId w:val="36"/>
        </w:numPr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Modelar els elements utilitzant les canonades on s'allotgessin.</w:t>
      </w:r>
    </w:p>
    <w:p w14:paraId="5F05B8B7" w14:textId="0BD41D7D" w:rsidR="00316FF7" w:rsidRPr="00A443C1" w:rsidRDefault="00467685" w:rsidP="00467685">
      <w:pPr>
        <w:pStyle w:val="N3"/>
        <w:numPr>
          <w:ilvl w:val="0"/>
          <w:numId w:val="48"/>
        </w:numPr>
      </w:pPr>
      <w:r w:rsidRPr="00C44094">
        <w:rPr>
          <w:bCs/>
          <w:color w:val="000000" w:themeColor="text1"/>
          <w:kern w:val="24"/>
          <w:szCs w:val="20"/>
        </w:rPr>
        <w:t>Modelar utilitzant informació aprovada pels responsables com a núvol de punts, plànols DWG, etc</w:t>
      </w:r>
    </w:p>
    <w:p w14:paraId="0CC1425C" w14:textId="77777777" w:rsidR="00316FF7" w:rsidRPr="00A443C1" w:rsidRDefault="00316FF7" w:rsidP="00A52C99">
      <w:pPr>
        <w:pStyle w:val="N3"/>
      </w:pPr>
    </w:p>
    <w:p w14:paraId="482717B7" w14:textId="77777777" w:rsidR="00316FF7" w:rsidRPr="00A443C1" w:rsidRDefault="00316FF7" w:rsidP="00A52C99">
      <w:pPr>
        <w:pStyle w:val="N3"/>
      </w:pPr>
    </w:p>
    <w:p w14:paraId="07C410F4" w14:textId="77777777" w:rsidR="00316FF7" w:rsidRPr="00A443C1" w:rsidRDefault="00316FF7" w:rsidP="00A52C99">
      <w:pPr>
        <w:pStyle w:val="N3"/>
      </w:pPr>
    </w:p>
    <w:p w14:paraId="11E3EFBF" w14:textId="77777777" w:rsidR="00316FF7" w:rsidRPr="00A443C1" w:rsidRDefault="00316FF7" w:rsidP="00A52C99">
      <w:pPr>
        <w:pStyle w:val="N3"/>
      </w:pPr>
    </w:p>
    <w:p w14:paraId="1C07C1EA" w14:textId="540A7B95" w:rsidR="00316FF7" w:rsidRPr="00A443C1" w:rsidRDefault="00316FF7" w:rsidP="00A52C99">
      <w:pPr>
        <w:pStyle w:val="N3"/>
      </w:pPr>
    </w:p>
    <w:p w14:paraId="783EC8BC" w14:textId="0C0CEB21" w:rsidR="00316FF7" w:rsidRPr="00A443C1" w:rsidRDefault="00316FF7" w:rsidP="00A52C99">
      <w:pPr>
        <w:pStyle w:val="N3"/>
      </w:pPr>
    </w:p>
    <w:p w14:paraId="270AF275" w14:textId="316A6F7B" w:rsidR="00316FF7" w:rsidRPr="00A443C1" w:rsidRDefault="00316FF7" w:rsidP="00462649">
      <w:pPr>
        <w:pStyle w:val="N3"/>
        <w:ind w:left="0"/>
      </w:pPr>
    </w:p>
    <w:p w14:paraId="3EAE0DFF" w14:textId="1DFF5813" w:rsidR="00316FF7" w:rsidRPr="00A443C1" w:rsidRDefault="00316FF7" w:rsidP="0094523D">
      <w:pPr>
        <w:pStyle w:val="N3"/>
        <w:ind w:left="0"/>
      </w:pPr>
    </w:p>
    <w:p w14:paraId="278FD769" w14:textId="77777777" w:rsidR="00316FF7" w:rsidRPr="00A443C1" w:rsidRDefault="00316FF7" w:rsidP="00A52C99">
      <w:pPr>
        <w:pStyle w:val="N3"/>
      </w:pPr>
    </w:p>
    <w:p w14:paraId="292B092B" w14:textId="77777777" w:rsidR="00316FF7" w:rsidRPr="00A443C1" w:rsidRDefault="00316FF7" w:rsidP="00A52C99">
      <w:pPr>
        <w:pStyle w:val="N3"/>
      </w:pPr>
    </w:p>
    <w:p w14:paraId="31BAEDF1" w14:textId="5EE46402" w:rsidR="00316FF7" w:rsidRPr="00A443C1" w:rsidRDefault="00316FF7" w:rsidP="00A52C99">
      <w:pPr>
        <w:pStyle w:val="N3"/>
      </w:pPr>
    </w:p>
    <w:p w14:paraId="3C4666CF" w14:textId="10AA8849" w:rsidR="00316FF7" w:rsidRPr="00A443C1" w:rsidRDefault="00316FF7" w:rsidP="00A52C99">
      <w:pPr>
        <w:pStyle w:val="N3"/>
      </w:pPr>
    </w:p>
    <w:p w14:paraId="0048AA09" w14:textId="04963B6F" w:rsidR="00316FF7" w:rsidRPr="00A443C1" w:rsidRDefault="00611196" w:rsidP="00A52C99">
      <w:pPr>
        <w:pStyle w:val="N3"/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423" behindDoc="0" locked="0" layoutInCell="1" allowOverlap="1" wp14:anchorId="5579C800" wp14:editId="0A81AD8D">
            <wp:simplePos x="0" y="0"/>
            <wp:positionH relativeFrom="column">
              <wp:posOffset>-193040</wp:posOffset>
            </wp:positionH>
            <wp:positionV relativeFrom="paragraph">
              <wp:posOffset>460375</wp:posOffset>
            </wp:positionV>
            <wp:extent cx="6234430" cy="4209415"/>
            <wp:effectExtent l="0" t="0" r="0" b="635"/>
            <wp:wrapSquare wrapText="bothSides"/>
            <wp:docPr id="2107557377" name="Imagen 2107557377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377" name="Imagen 2107557377" descr="Interfaz de usuario gráfica, Aplicación&#10;&#10;Descripción generada automáticamente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62344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92936E" w14:textId="276CE05E" w:rsidR="00316FF7" w:rsidRPr="00A443C1" w:rsidRDefault="00316FF7" w:rsidP="00A52C99">
      <w:pPr>
        <w:pStyle w:val="N3"/>
      </w:pPr>
    </w:p>
    <w:p w14:paraId="4D89CAB8" w14:textId="5942D461" w:rsidR="00316FF7" w:rsidRPr="00A443C1" w:rsidRDefault="00316FF7" w:rsidP="00A52C99">
      <w:pPr>
        <w:pStyle w:val="N3"/>
      </w:pPr>
    </w:p>
    <w:p w14:paraId="63AB54B4" w14:textId="7401D83D" w:rsidR="00316FF7" w:rsidRPr="00A443C1" w:rsidRDefault="00316FF7" w:rsidP="00A52C99">
      <w:pPr>
        <w:pStyle w:val="N3"/>
      </w:pPr>
    </w:p>
    <w:p w14:paraId="31412F84" w14:textId="1DA957B3" w:rsidR="00316FF7" w:rsidRDefault="00316FF7" w:rsidP="00A52C99">
      <w:pPr>
        <w:pStyle w:val="N3"/>
      </w:pPr>
    </w:p>
    <w:p w14:paraId="7D788CF8" w14:textId="77777777" w:rsidR="00A74D4E" w:rsidRDefault="00A74D4E" w:rsidP="00A52C99">
      <w:pPr>
        <w:pStyle w:val="N3"/>
      </w:pPr>
    </w:p>
    <w:p w14:paraId="65DFDFBC" w14:textId="77777777" w:rsidR="00A74D4E" w:rsidRDefault="00A74D4E" w:rsidP="00A52C99">
      <w:pPr>
        <w:pStyle w:val="N3"/>
      </w:pPr>
    </w:p>
    <w:p w14:paraId="3634EAA7" w14:textId="77777777" w:rsidR="00A74D4E" w:rsidRDefault="00A74D4E" w:rsidP="00A52C99">
      <w:pPr>
        <w:pStyle w:val="N3"/>
      </w:pPr>
    </w:p>
    <w:p w14:paraId="4DDAC21D" w14:textId="77777777" w:rsidR="00A74D4E" w:rsidRPr="00A443C1" w:rsidRDefault="00A74D4E" w:rsidP="00A52C99">
      <w:pPr>
        <w:pStyle w:val="N3"/>
      </w:pPr>
    </w:p>
    <w:p w14:paraId="694198D9" w14:textId="77777777" w:rsidR="006714D2" w:rsidRPr="00A443C1" w:rsidRDefault="006714D2" w:rsidP="00467685">
      <w:pPr>
        <w:pStyle w:val="N3"/>
        <w:ind w:left="0"/>
      </w:pPr>
    </w:p>
    <w:p w14:paraId="55C01147" w14:textId="77777777" w:rsidR="00611196" w:rsidRPr="00A443C1" w:rsidRDefault="00611196" w:rsidP="00611196">
      <w:pPr>
        <w:rPr>
          <w:b/>
          <w:color w:val="000000" w:themeColor="text1"/>
          <w:kern w:val="24"/>
          <w:sz w:val="22"/>
        </w:rPr>
      </w:pPr>
      <w:r w:rsidRPr="00A443C1">
        <w:rPr>
          <w:b/>
          <w:color w:val="000000" w:themeColor="text1"/>
          <w:kern w:val="24"/>
          <w:sz w:val="22"/>
        </w:rPr>
        <w:t>CATEGORÍA ELECTRICAL EQUIPMENT</w:t>
      </w:r>
    </w:p>
    <w:p w14:paraId="4463A5B0" w14:textId="77777777" w:rsidR="00611196" w:rsidRPr="00A443C1" w:rsidRDefault="00611196" w:rsidP="00611196">
      <w:pPr>
        <w:rPr>
          <w:bCs/>
          <w:color w:val="000000" w:themeColor="text1"/>
          <w:kern w:val="24"/>
          <w:sz w:val="22"/>
        </w:rPr>
      </w:pPr>
      <w:r w:rsidRPr="00A443C1">
        <w:rPr>
          <w:bCs/>
          <w:kern w:val="24"/>
          <w:sz w:val="22"/>
        </w:rPr>
        <w:t>110.30.20</w:t>
      </w:r>
      <w:r w:rsidRPr="00A443C1">
        <w:rPr>
          <w:bCs/>
          <w:color w:val="000000" w:themeColor="text1"/>
          <w:kern w:val="24"/>
          <w:sz w:val="22"/>
        </w:rPr>
        <w:tab/>
      </w:r>
      <w:r w:rsidRPr="00A443C1">
        <w:rPr>
          <w:bCs/>
          <w:color w:val="000000" w:themeColor="text1"/>
          <w:kern w:val="24"/>
          <w:sz w:val="22"/>
        </w:rPr>
        <w:tab/>
        <w:t>ARMARI_CONTROL</w:t>
      </w:r>
    </w:p>
    <w:p w14:paraId="1180220D" w14:textId="1E98736D" w:rsidR="006714D2" w:rsidRPr="00A443C1" w:rsidRDefault="006714D2" w:rsidP="00A52C99">
      <w:pPr>
        <w:pStyle w:val="N3"/>
      </w:pPr>
    </w:p>
    <w:p w14:paraId="4A3C2D4E" w14:textId="77777777" w:rsidR="00467685" w:rsidRPr="00C44094" w:rsidRDefault="00467685" w:rsidP="00467685">
      <w:pPr>
        <w:ind w:left="720"/>
        <w:jc w:val="both"/>
        <w:rPr>
          <w:b/>
          <w:color w:val="000000" w:themeColor="text1"/>
          <w:kern w:val="24"/>
          <w:szCs w:val="20"/>
        </w:rPr>
      </w:pPr>
      <w:r w:rsidRPr="00C44094">
        <w:rPr>
          <w:b/>
          <w:color w:val="000000" w:themeColor="text1"/>
          <w:kern w:val="24"/>
          <w:szCs w:val="20"/>
        </w:rPr>
        <w:t>• FAMÍLIA CARGABLE: es presenten 3 casos,</w:t>
      </w:r>
    </w:p>
    <w:p w14:paraId="01A2E367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dupliquen les famílies que porta Revit per defecte a l'arbre de famílies, segons els requeriments.</w:t>
      </w:r>
    </w:p>
    <w:p w14:paraId="60FAA6A1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carreguen les famílies que Revit té a les carpetes externes, segons els requeriments.</w:t>
      </w:r>
    </w:p>
    <w:p w14:paraId="0AD761E2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Es modela una família nova utilitzant la plantilla Pipe Accessories</w:t>
      </w:r>
    </w:p>
    <w:p w14:paraId="03D2CF8E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Les famílies escollides seran nomenades segons el que estableix el BEP o segons la indicació del responsable.</w:t>
      </w:r>
    </w:p>
    <w:p w14:paraId="497133C2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D'EXEMPLAR PROPERTIES: ens oferirà les possibilitats d'edició o restricció a nivell d'exemplar.</w:t>
      </w:r>
    </w:p>
    <w:p w14:paraId="16DB63A9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D'EXEMPLAR PROPERTIES: a PROPERTIES\IDENTITY DATA revisem per confirmar si disposem dels paràmetres de classificació, si no disposem, els creem o els carreguem, a continuació, incloem els valors que indica el BEP. per exemple implantem el valor per al paràmetre ACAT_l1-CodiGuBIMclass</w:t>
      </w:r>
    </w:p>
    <w:p w14:paraId="798AF720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EDICIÓ A NIVELL DE TIPUS “TYPE PROPERTIES”: disposem de 5 nivells per a l'edició o restricció del tipus</w:t>
      </w:r>
    </w:p>
    <w:p w14:paraId="63377152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REPRESENTACIÓ GRÀFICA “MATERIALS AND FINISHES”: Despleguem el material browser i assignem, creem o dupliquem els materials que requerim i finalitzem indicant les característiques de textura i color per a la visualització tant en superfície, fons i secció. Podem parametritzar aquest punt perquè el control sigui a nivell de tipus.</w:t>
      </w:r>
    </w:p>
    <w:p w14:paraId="610349CD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SISTEMA DE CLASSIFICACIÓ A NIVELL DE TIPUS: a TYPE PROPERTIES\IDENTITY DATA revisem per confirmar si disposem dels paràmetres de classificació, si no disposem els creem o els carreguem, a continuació incloem els valors que indica el BEP.</w:t>
      </w:r>
    </w:p>
    <w:p w14:paraId="563336B5" w14:textId="77777777" w:rsidR="00467685" w:rsidRPr="00C44094" w:rsidRDefault="00467685" w:rsidP="00467685">
      <w:pPr>
        <w:ind w:left="720"/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>• MODELATGE: es defineixen 2 escenaris:</w:t>
      </w:r>
    </w:p>
    <w:p w14:paraId="05C6938D" w14:textId="298DAB41" w:rsidR="00467685" w:rsidRPr="00C44094" w:rsidRDefault="00467685" w:rsidP="00467685">
      <w:pPr>
        <w:pStyle w:val="Prrafodelista"/>
        <w:numPr>
          <w:ilvl w:val="0"/>
          <w:numId w:val="36"/>
        </w:numPr>
        <w:jc w:val="both"/>
        <w:rPr>
          <w:bCs/>
          <w:color w:val="000000" w:themeColor="text1"/>
          <w:kern w:val="24"/>
          <w:szCs w:val="20"/>
        </w:rPr>
      </w:pPr>
      <w:r w:rsidRPr="00C44094">
        <w:rPr>
          <w:bCs/>
          <w:color w:val="000000" w:themeColor="text1"/>
          <w:kern w:val="24"/>
          <w:szCs w:val="20"/>
        </w:rPr>
        <w:t xml:space="preserve">Modelar els elements utilitzant les </w:t>
      </w:r>
      <w:r>
        <w:rPr>
          <w:bCs/>
          <w:color w:val="000000" w:themeColor="text1"/>
          <w:kern w:val="24"/>
          <w:szCs w:val="20"/>
        </w:rPr>
        <w:t>tancaments</w:t>
      </w:r>
      <w:r w:rsidRPr="00C44094">
        <w:rPr>
          <w:bCs/>
          <w:color w:val="000000" w:themeColor="text1"/>
          <w:kern w:val="24"/>
          <w:szCs w:val="20"/>
        </w:rPr>
        <w:t xml:space="preserve"> on s'allotgessin.</w:t>
      </w:r>
    </w:p>
    <w:p w14:paraId="513DF082" w14:textId="2E173AE0" w:rsidR="006714D2" w:rsidRPr="00A443C1" w:rsidRDefault="00467685" w:rsidP="00467685">
      <w:pPr>
        <w:pStyle w:val="N3"/>
        <w:numPr>
          <w:ilvl w:val="0"/>
          <w:numId w:val="49"/>
        </w:numPr>
      </w:pPr>
      <w:r w:rsidRPr="00C44094">
        <w:rPr>
          <w:bCs/>
          <w:color w:val="000000" w:themeColor="text1"/>
          <w:kern w:val="24"/>
          <w:szCs w:val="20"/>
        </w:rPr>
        <w:t>Modelar utilitzant informació aprovada pels responsables com a núvol de punts, plànols DWG, etc</w:t>
      </w:r>
    </w:p>
    <w:p w14:paraId="57C49D42" w14:textId="063DE1F3" w:rsidR="006714D2" w:rsidRPr="00A443C1" w:rsidRDefault="006714D2" w:rsidP="00A52C99">
      <w:pPr>
        <w:pStyle w:val="N3"/>
      </w:pPr>
    </w:p>
    <w:p w14:paraId="08F2B883" w14:textId="40FBA7D3" w:rsidR="006714D2" w:rsidRPr="00A443C1" w:rsidRDefault="006714D2" w:rsidP="00A52C99">
      <w:pPr>
        <w:pStyle w:val="N3"/>
      </w:pPr>
    </w:p>
    <w:p w14:paraId="43B12D05" w14:textId="345CD5DB" w:rsidR="006714D2" w:rsidRPr="00A443C1" w:rsidRDefault="006714D2" w:rsidP="00A52C99">
      <w:pPr>
        <w:pStyle w:val="N3"/>
      </w:pPr>
    </w:p>
    <w:p w14:paraId="7A1F3457" w14:textId="297BBBA1" w:rsidR="006714D2" w:rsidRPr="00A443C1" w:rsidRDefault="006714D2" w:rsidP="00A52C99">
      <w:pPr>
        <w:pStyle w:val="N3"/>
      </w:pPr>
    </w:p>
    <w:p w14:paraId="06E106B6" w14:textId="6CEBE2BA" w:rsidR="006714D2" w:rsidRPr="00A443C1" w:rsidRDefault="006714D2" w:rsidP="00A52C99">
      <w:pPr>
        <w:pStyle w:val="N3"/>
      </w:pPr>
    </w:p>
    <w:p w14:paraId="6A2ADED8" w14:textId="0EC552DF" w:rsidR="006714D2" w:rsidRPr="00A443C1" w:rsidRDefault="006714D2" w:rsidP="00A52C99">
      <w:pPr>
        <w:pStyle w:val="N3"/>
      </w:pPr>
    </w:p>
    <w:p w14:paraId="58FC107B" w14:textId="0E0FE524" w:rsidR="006714D2" w:rsidRPr="00A443C1" w:rsidRDefault="006714D2" w:rsidP="00A52C99">
      <w:pPr>
        <w:pStyle w:val="N3"/>
      </w:pPr>
    </w:p>
    <w:p w14:paraId="7ED86A81" w14:textId="5A446082" w:rsidR="006714D2" w:rsidRPr="00A443C1" w:rsidRDefault="006714D2" w:rsidP="00A52C99">
      <w:pPr>
        <w:pStyle w:val="N3"/>
      </w:pPr>
    </w:p>
    <w:p w14:paraId="3717F33C" w14:textId="77777777" w:rsidR="006714D2" w:rsidRPr="00A443C1" w:rsidRDefault="006714D2" w:rsidP="00A52C99">
      <w:pPr>
        <w:pStyle w:val="N3"/>
      </w:pPr>
    </w:p>
    <w:p w14:paraId="2AAB5EEB" w14:textId="77777777" w:rsidR="003D0450" w:rsidRPr="00A443C1" w:rsidRDefault="003D0450" w:rsidP="00A52C99">
      <w:pPr>
        <w:pStyle w:val="N3"/>
      </w:pPr>
    </w:p>
    <w:p w14:paraId="41C80989" w14:textId="77777777" w:rsidR="003D0450" w:rsidRPr="00A443C1" w:rsidRDefault="003D0450" w:rsidP="00A52C99">
      <w:pPr>
        <w:pStyle w:val="N3"/>
      </w:pPr>
    </w:p>
    <w:p w14:paraId="75F14541" w14:textId="77777777" w:rsidR="003D0450" w:rsidRPr="00A443C1" w:rsidRDefault="003D0450" w:rsidP="00A52C99">
      <w:pPr>
        <w:pStyle w:val="N3"/>
      </w:pPr>
    </w:p>
    <w:p w14:paraId="08447505" w14:textId="77777777" w:rsidR="003D0450" w:rsidRPr="00A443C1" w:rsidRDefault="003D0450" w:rsidP="00A52C99">
      <w:pPr>
        <w:pStyle w:val="N3"/>
      </w:pPr>
    </w:p>
    <w:p w14:paraId="42EB3EDF" w14:textId="77777777" w:rsidR="003D0450" w:rsidRPr="00A443C1" w:rsidRDefault="003D0450" w:rsidP="00A52C99">
      <w:pPr>
        <w:pStyle w:val="N3"/>
      </w:pPr>
    </w:p>
    <w:p w14:paraId="547F287E" w14:textId="77777777" w:rsidR="003D0450" w:rsidRPr="00A443C1" w:rsidRDefault="003D0450" w:rsidP="00A52C99">
      <w:pPr>
        <w:pStyle w:val="N3"/>
      </w:pPr>
    </w:p>
    <w:p w14:paraId="3818E8C8" w14:textId="77777777" w:rsidR="003D0450" w:rsidRPr="00A443C1" w:rsidRDefault="003D0450" w:rsidP="00A52C99">
      <w:pPr>
        <w:pStyle w:val="N3"/>
      </w:pPr>
    </w:p>
    <w:p w14:paraId="57C52FF2" w14:textId="61AEB56A" w:rsidR="003D0450" w:rsidRPr="00A443C1" w:rsidRDefault="00EC4B5C" w:rsidP="00A52C99">
      <w:pPr>
        <w:pStyle w:val="N3"/>
      </w:pPr>
      <w:r w:rsidRPr="00A443C1">
        <w:rPr>
          <w:noProof/>
          <w:lang w:val="es-ES" w:eastAsia="es-ES"/>
        </w:rPr>
        <w:drawing>
          <wp:inline distT="0" distB="0" distL="0" distR="0" wp14:anchorId="06729D1F" wp14:editId="7DF54247">
            <wp:extent cx="5850890" cy="3689350"/>
            <wp:effectExtent l="0" t="0" r="0" b="6350"/>
            <wp:docPr id="2107557414" name="Imagen 2107557414" descr="Interfaz de usuario gráfica, Aplicación,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14" name="Imagen 2107557414" descr="Interfaz de usuario gráfica, Aplicación, Tabla&#10;&#10;Descripción generada automáticamente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368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FFE9BE" w14:textId="509E9094" w:rsidR="006714D2" w:rsidRPr="00A443C1" w:rsidRDefault="006714D2" w:rsidP="00A52C99">
      <w:pPr>
        <w:pStyle w:val="N3"/>
      </w:pPr>
    </w:p>
    <w:p w14:paraId="1EC7E2FF" w14:textId="77777777" w:rsidR="006714D2" w:rsidRPr="00A443C1" w:rsidRDefault="006714D2" w:rsidP="00A52C99">
      <w:pPr>
        <w:pStyle w:val="N3"/>
      </w:pPr>
    </w:p>
    <w:p w14:paraId="506B4797" w14:textId="77777777" w:rsidR="008836D7" w:rsidRDefault="008836D7" w:rsidP="00A52C99">
      <w:pPr>
        <w:pStyle w:val="N3"/>
      </w:pPr>
    </w:p>
    <w:p w14:paraId="7317A32B" w14:textId="68ED6EC3" w:rsidR="0089570B" w:rsidRPr="00C44094" w:rsidRDefault="0089570B" w:rsidP="0089570B">
      <w:pPr>
        <w:pStyle w:val="Ttulo2"/>
        <w:ind w:left="567" w:hanging="567"/>
      </w:pPr>
      <w:bookmarkStart w:id="16" w:name="_Toc142647254"/>
      <w:r w:rsidRPr="00A443C1">
        <w:lastRenderedPageBreak/>
        <w:t>MODELAT</w:t>
      </w:r>
      <w:r w:rsidR="005B2619">
        <w:t xml:space="preserve"> D’ACTUACIONS DE</w:t>
      </w:r>
      <w:r w:rsidR="00F23507">
        <w:t xml:space="preserve"> REHABILITACIÓ</w:t>
      </w:r>
      <w:bookmarkEnd w:id="16"/>
    </w:p>
    <w:p w14:paraId="4EDEB0BD" w14:textId="7A68B6D7" w:rsidR="00B13CA4" w:rsidRDefault="00CC1A9A" w:rsidP="00F23507">
      <w:pPr>
        <w:pStyle w:val="N3"/>
        <w:ind w:left="0"/>
        <w:rPr>
          <w:color w:val="000000" w:themeColor="text1"/>
        </w:rPr>
      </w:pPr>
      <w:r>
        <w:rPr>
          <w:color w:val="000000" w:themeColor="text1"/>
        </w:rPr>
        <w:t xml:space="preserve">Incorporem en aquest document </w:t>
      </w:r>
      <w:r w:rsidR="009940DC">
        <w:rPr>
          <w:color w:val="000000" w:themeColor="text1"/>
        </w:rPr>
        <w:t>que d</w:t>
      </w:r>
      <w:r w:rsidR="00B13CA4">
        <w:rPr>
          <w:color w:val="000000" w:themeColor="text1"/>
        </w:rPr>
        <w:t>ó</w:t>
      </w:r>
      <w:r w:rsidR="009940DC">
        <w:rPr>
          <w:color w:val="000000" w:themeColor="text1"/>
        </w:rPr>
        <w:t>na orientacions de quina ha d’ésser l’estratègia de modelat en les act</w:t>
      </w:r>
      <w:r w:rsidR="00B13CA4">
        <w:rPr>
          <w:color w:val="000000" w:themeColor="text1"/>
        </w:rPr>
        <w:t xml:space="preserve">uacions d’ATL els treballs de rehabilitació. Concretament </w:t>
      </w:r>
      <w:r w:rsidR="00D2353E">
        <w:rPr>
          <w:color w:val="000000" w:themeColor="text1"/>
        </w:rPr>
        <w:t xml:space="preserve">plantegem un exemple de treballs de </w:t>
      </w:r>
      <w:r w:rsidR="00956EBF">
        <w:rPr>
          <w:color w:val="000000" w:themeColor="text1"/>
        </w:rPr>
        <w:t xml:space="preserve">rehabilitació corresponents a la intervenció en un dipòsit, on </w:t>
      </w:r>
      <w:r w:rsidR="000234D6">
        <w:rPr>
          <w:color w:val="000000" w:themeColor="text1"/>
        </w:rPr>
        <w:t>s’ha de dur a terme:</w:t>
      </w:r>
    </w:p>
    <w:p w14:paraId="6570A62F" w14:textId="5D682296" w:rsidR="000234D6" w:rsidRDefault="4AC95948" w:rsidP="00812DE1">
      <w:pPr>
        <w:pStyle w:val="N3"/>
        <w:numPr>
          <w:ilvl w:val="0"/>
          <w:numId w:val="51"/>
        </w:numPr>
        <w:rPr>
          <w:color w:val="000000" w:themeColor="text1"/>
        </w:rPr>
      </w:pPr>
      <w:r w:rsidRPr="23A85D97">
        <w:rPr>
          <w:color w:val="000000" w:themeColor="text1"/>
        </w:rPr>
        <w:t>Impermeabilització</w:t>
      </w:r>
      <w:r w:rsidR="000234D6" w:rsidRPr="23A85D97">
        <w:rPr>
          <w:color w:val="000000" w:themeColor="text1"/>
        </w:rPr>
        <w:t xml:space="preserve"> del dipòsit</w:t>
      </w:r>
    </w:p>
    <w:p w14:paraId="615162D4" w14:textId="77777777" w:rsidR="00AF1520" w:rsidRDefault="006C00EB" w:rsidP="00812DE1">
      <w:pPr>
        <w:pStyle w:val="N3"/>
        <w:numPr>
          <w:ilvl w:val="2"/>
          <w:numId w:val="50"/>
        </w:numPr>
        <w:rPr>
          <w:color w:val="000000" w:themeColor="text1"/>
        </w:rPr>
      </w:pPr>
      <w:r>
        <w:rPr>
          <w:color w:val="000000" w:themeColor="text1"/>
        </w:rPr>
        <w:t>Aplicació d’un</w:t>
      </w:r>
      <w:r w:rsidR="00A17291">
        <w:rPr>
          <w:color w:val="000000" w:themeColor="text1"/>
        </w:rPr>
        <w:t>a primera capa d’</w:t>
      </w:r>
      <w:r>
        <w:rPr>
          <w:color w:val="000000" w:themeColor="text1"/>
        </w:rPr>
        <w:t>imprimació com a pont d’unió a la cara interior del mur</w:t>
      </w:r>
      <w:r w:rsidR="00A17291">
        <w:rPr>
          <w:color w:val="000000" w:themeColor="text1"/>
        </w:rPr>
        <w:t xml:space="preserve"> del dipòsit i també a la cara superior de la solera</w:t>
      </w:r>
      <w:r w:rsidR="00AF1520">
        <w:rPr>
          <w:color w:val="000000" w:themeColor="text1"/>
        </w:rPr>
        <w:t>.</w:t>
      </w:r>
    </w:p>
    <w:p w14:paraId="11AD7885" w14:textId="485CE78D" w:rsidR="00812DE1" w:rsidRDefault="00A17291" w:rsidP="00812DE1">
      <w:pPr>
        <w:pStyle w:val="N3"/>
        <w:numPr>
          <w:ilvl w:val="2"/>
          <w:numId w:val="50"/>
        </w:numPr>
        <w:rPr>
          <w:color w:val="000000" w:themeColor="text1"/>
        </w:rPr>
      </w:pPr>
      <w:r w:rsidRPr="23A85D97">
        <w:rPr>
          <w:color w:val="000000" w:themeColor="text1"/>
        </w:rPr>
        <w:t>Aplicació d’una segona capa de</w:t>
      </w:r>
      <w:r w:rsidR="008167A9" w:rsidRPr="23A85D97">
        <w:rPr>
          <w:color w:val="000000" w:themeColor="text1"/>
        </w:rPr>
        <w:t xml:space="preserve"> </w:t>
      </w:r>
      <w:r w:rsidR="1C1AF754" w:rsidRPr="23A85D97">
        <w:rPr>
          <w:color w:val="000000" w:themeColor="text1"/>
        </w:rPr>
        <w:t xml:space="preserve">morter rígid projectat (microsílice) </w:t>
      </w:r>
      <w:r w:rsidR="00812DE1" w:rsidRPr="23A85D97">
        <w:rPr>
          <w:color w:val="000000" w:themeColor="text1"/>
        </w:rPr>
        <w:t>com a impermeabilitzant.</w:t>
      </w:r>
    </w:p>
    <w:p w14:paraId="1957A13B" w14:textId="3A0628A3" w:rsidR="007B7A4B" w:rsidRDefault="007B7A4B" w:rsidP="00DC158A">
      <w:pPr>
        <w:pStyle w:val="N3"/>
        <w:rPr>
          <w:color w:val="000000" w:themeColor="text1"/>
        </w:rPr>
      </w:pPr>
      <w:r w:rsidRPr="23A85D97">
        <w:rPr>
          <w:color w:val="000000" w:themeColor="text1"/>
        </w:rPr>
        <w:t xml:space="preserve">En aquest primer escenari, prenem com a supòsit que ATL ja disposa d’un model </w:t>
      </w:r>
      <w:r w:rsidR="00B177C8" w:rsidRPr="23A85D97">
        <w:rPr>
          <w:color w:val="000000" w:themeColor="text1"/>
        </w:rPr>
        <w:t xml:space="preserve">fiable de la geometria del </w:t>
      </w:r>
      <w:r w:rsidR="6002B85B" w:rsidRPr="23A85D97">
        <w:rPr>
          <w:color w:val="000000" w:themeColor="text1"/>
        </w:rPr>
        <w:t>dipòsit</w:t>
      </w:r>
      <w:r w:rsidR="00B177C8" w:rsidRPr="23A85D97">
        <w:rPr>
          <w:color w:val="000000" w:themeColor="text1"/>
        </w:rPr>
        <w:t xml:space="preserve"> existent. I els nous elements </w:t>
      </w:r>
      <w:r w:rsidR="006F593A" w:rsidRPr="23A85D97">
        <w:rPr>
          <w:color w:val="000000" w:themeColor="text1"/>
        </w:rPr>
        <w:t>poden incorporar-se prenent-la com a HOST.</w:t>
      </w:r>
    </w:p>
    <w:p w14:paraId="5E67923C" w14:textId="5E8B1954" w:rsidR="00DC158A" w:rsidRPr="00812DE1" w:rsidRDefault="007A4685" w:rsidP="00DC158A">
      <w:pPr>
        <w:pStyle w:val="N3"/>
        <w:rPr>
          <w:color w:val="000000" w:themeColor="text1"/>
        </w:rPr>
      </w:pPr>
      <w:r>
        <w:rPr>
          <w:color w:val="000000" w:themeColor="text1"/>
        </w:rPr>
        <w:t xml:space="preserve">Aleshores per a modelar l’actuació en el parament vertical interior del mur del dipòsit, </w:t>
      </w:r>
      <w:r w:rsidR="00DC158A">
        <w:rPr>
          <w:color w:val="000000" w:themeColor="text1"/>
        </w:rPr>
        <w:t xml:space="preserve">mostrem </w:t>
      </w:r>
      <w:r w:rsidR="008209EC">
        <w:rPr>
          <w:color w:val="000000" w:themeColor="text1"/>
        </w:rPr>
        <w:t xml:space="preserve">en les imatges següents </w:t>
      </w:r>
      <w:r w:rsidR="00DC158A">
        <w:rPr>
          <w:color w:val="000000" w:themeColor="text1"/>
        </w:rPr>
        <w:t xml:space="preserve">que l’eina </w:t>
      </w:r>
      <w:r w:rsidR="00906D83">
        <w:rPr>
          <w:color w:val="000000" w:themeColor="text1"/>
        </w:rPr>
        <w:t>de Revit a emprar és l’ordre MUR</w:t>
      </w:r>
      <w:r w:rsidR="008209EC">
        <w:rPr>
          <w:color w:val="000000" w:themeColor="text1"/>
        </w:rPr>
        <w:t>:</w:t>
      </w:r>
    </w:p>
    <w:p w14:paraId="6F705884" w14:textId="455208A6" w:rsidR="008836D7" w:rsidRPr="00A443C1" w:rsidRDefault="004B07AE" w:rsidP="00A52C99">
      <w:pPr>
        <w:pStyle w:val="N3"/>
      </w:pPr>
      <w:r>
        <w:rPr>
          <w:noProof/>
          <w:lang w:val="es-ES" w:eastAsia="es-ES"/>
        </w:rPr>
        <w:drawing>
          <wp:inline distT="0" distB="0" distL="0" distR="0" wp14:anchorId="7722A836" wp14:editId="5053ACB4">
            <wp:extent cx="5178410" cy="2703856"/>
            <wp:effectExtent l="0" t="0" r="3810" b="1270"/>
            <wp:docPr id="412749320" name="Imagen 412749320" descr="Imagen que contiene Diagram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83D543A-715E-1BC6-36CD-799405096F2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749320" name="Imagen 412749320" descr="Imagen que contiene Diagram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83D543A-715E-1BC6-36CD-799405096F2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182052" cy="2705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30161" w14:textId="24011BB6" w:rsidR="008836D7" w:rsidRDefault="00DC158A" w:rsidP="00A52C99">
      <w:pPr>
        <w:pStyle w:val="N3"/>
      </w:pPr>
      <w:r>
        <w:rPr>
          <w:noProof/>
          <w:lang w:val="es-ES" w:eastAsia="es-ES"/>
        </w:rPr>
        <mc:AlternateContent>
          <mc:Choice Requires="wpg">
            <w:drawing>
              <wp:anchor distT="0" distB="0" distL="114300" distR="114300" simplePos="0" relativeHeight="251658462" behindDoc="0" locked="0" layoutInCell="1" allowOverlap="1" wp14:anchorId="5990D4CE" wp14:editId="473F4299">
                <wp:simplePos x="0" y="0"/>
                <wp:positionH relativeFrom="column">
                  <wp:posOffset>-4313</wp:posOffset>
                </wp:positionH>
                <wp:positionV relativeFrom="paragraph">
                  <wp:posOffset>16939</wp:posOffset>
                </wp:positionV>
                <wp:extent cx="5750824" cy="2498090"/>
                <wp:effectExtent l="0" t="0" r="2540" b="0"/>
                <wp:wrapTight wrapText="bothSides">
                  <wp:wrapPolygon edited="0">
                    <wp:start x="10662" y="0"/>
                    <wp:lineTo x="10662" y="2635"/>
                    <wp:lineTo x="0" y="2635"/>
                    <wp:lineTo x="0" y="18119"/>
                    <wp:lineTo x="10662" y="18448"/>
                    <wp:lineTo x="10662" y="21413"/>
                    <wp:lineTo x="21538" y="21413"/>
                    <wp:lineTo x="21538" y="0"/>
                    <wp:lineTo x="10662" y="0"/>
                  </wp:wrapPolygon>
                </wp:wrapTight>
                <wp:docPr id="1671120104" name="Grupo 16711201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0824" cy="2498090"/>
                          <a:chOff x="0" y="0"/>
                          <a:chExt cx="5750824" cy="2498090"/>
                        </a:xfrm>
                      </wpg:grpSpPr>
                      <pic:pic xmlns:pic="http://schemas.openxmlformats.org/drawingml/2006/picture">
                        <pic:nvPicPr>
                          <pic:cNvPr id="1910635054" name="Imagen 1910635054" descr="Imagen que contiene Patrón de fondo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31D408D-1A69-E28B-BC02-8076763A97C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332509"/>
                            <a:ext cx="2834640" cy="17722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87892790" name="Imagen 1487892790" descr="Interfaz de usuario gráfica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C61A0DC-1ABE-191E-3901-921EDE236FE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2885704" y="0"/>
                            <a:ext cx="2865120" cy="24980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6FDF155" id="Grupo 1671120104" o:spid="_x0000_s1026" style="position:absolute;margin-left:-.35pt;margin-top:1.35pt;width:452.8pt;height:196.7pt;z-index:251658462" coordsize="57508,249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">
                <v:shape id="Imagen 1910635054" o:spid="_x0000_s1027" type="#_x0000_t75" alt="Imagen que contiene Patrón de fondo&#10;&#10;Descripción generada automáticamente" style="position:absolute;top:3325;width:28346;height:17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">
                  <v:imagedata r:id="rId201" o:title="Imagen que contiene Patrón de fondo&#10;&#10;Descripción generada automáticamente"/>
                </v:shape>
                <v:shape id="Imagen 1487892790" o:spid="_x0000_s1028" type="#_x0000_t75" alt="Interfaz de usuario gráfica&#10;&#10;Descripción generada automáticamente" style="position:absolute;left:28857;width:28651;height:249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">
                  <v:imagedata r:id="rId202" o:title="Interfaz de usuario gráfica&#10;&#10;Descripción generada automáticamente"/>
                </v:shape>
                <w10:wrap type="tight"/>
              </v:group>
            </w:pict>
          </mc:Fallback>
        </mc:AlternateContent>
      </w:r>
    </w:p>
    <w:p w14:paraId="538BE963" w14:textId="77777777" w:rsidR="00832623" w:rsidRDefault="00832623" w:rsidP="008209EC">
      <w:pPr>
        <w:pStyle w:val="N3"/>
        <w:rPr>
          <w:color w:val="000000" w:themeColor="text1"/>
        </w:rPr>
      </w:pPr>
    </w:p>
    <w:p w14:paraId="4DB0F660" w14:textId="77777777" w:rsidR="00832623" w:rsidRDefault="00832623" w:rsidP="008209EC">
      <w:pPr>
        <w:pStyle w:val="N3"/>
        <w:rPr>
          <w:color w:val="000000" w:themeColor="text1"/>
        </w:rPr>
      </w:pPr>
    </w:p>
    <w:p w14:paraId="2E47D2DF" w14:textId="77777777" w:rsidR="00832623" w:rsidRDefault="00832623" w:rsidP="008209EC">
      <w:pPr>
        <w:pStyle w:val="N3"/>
        <w:rPr>
          <w:color w:val="000000" w:themeColor="text1"/>
        </w:rPr>
      </w:pPr>
    </w:p>
    <w:p w14:paraId="61909C44" w14:textId="18E89925" w:rsidR="008209EC" w:rsidRPr="00812DE1" w:rsidRDefault="008209EC" w:rsidP="008209EC">
      <w:pPr>
        <w:pStyle w:val="N3"/>
        <w:rPr>
          <w:color w:val="000000" w:themeColor="text1"/>
        </w:rPr>
      </w:pPr>
      <w:r>
        <w:rPr>
          <w:color w:val="000000" w:themeColor="text1"/>
        </w:rPr>
        <w:t>Tanmateix, per a modelar l’actuació en la solera del dipòsit, l’eina de Revit a emprar és l’ordre FLOOR:</w:t>
      </w:r>
    </w:p>
    <w:p w14:paraId="21F11492" w14:textId="2C2541ED" w:rsidR="00906D83" w:rsidRDefault="007A4685" w:rsidP="00A52C99">
      <w:pPr>
        <w:pStyle w:val="N3"/>
      </w:pPr>
      <w:r w:rsidRPr="007A4685">
        <w:rPr>
          <w:noProof/>
          <w:lang w:val="es-ES" w:eastAsia="es-ES"/>
        </w:rPr>
        <w:drawing>
          <wp:inline distT="0" distB="0" distL="0" distR="0" wp14:anchorId="25BF85CA" wp14:editId="51FEA42C">
            <wp:extent cx="4946758" cy="3053740"/>
            <wp:effectExtent l="0" t="0" r="6350" b="0"/>
            <wp:docPr id="2089100469" name="Imagen 2089100469" descr="Imagen que contiene Texto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ACDA1CE-DB3B-9218-B4CD-D3218859C64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100469" name="Imagen 2089100469" descr="Imagen que contiene Texto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ACDA1CE-DB3B-9218-B4CD-D3218859C64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4958282" cy="3060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4FAEC" w14:textId="5D4397E7" w:rsidR="00906D83" w:rsidRDefault="003E14CA" w:rsidP="00A52C99">
      <w:pPr>
        <w:pStyle w:val="N3"/>
      </w:pPr>
      <w:r>
        <w:rPr>
          <w:noProof/>
          <w:lang w:val="es-ES" w:eastAsia="es-ES"/>
        </w:rPr>
        <mc:AlternateContent>
          <mc:Choice Requires="wpg">
            <w:drawing>
              <wp:anchor distT="0" distB="0" distL="114300" distR="114300" simplePos="0" relativeHeight="251658463" behindDoc="0" locked="0" layoutInCell="1" allowOverlap="1" wp14:anchorId="05276AAA" wp14:editId="28D25B4C">
                <wp:simplePos x="0" y="0"/>
                <wp:positionH relativeFrom="column">
                  <wp:posOffset>126316</wp:posOffset>
                </wp:positionH>
                <wp:positionV relativeFrom="paragraph">
                  <wp:posOffset>97856</wp:posOffset>
                </wp:positionV>
                <wp:extent cx="5713128" cy="2513965"/>
                <wp:effectExtent l="0" t="0" r="1905" b="635"/>
                <wp:wrapTight wrapText="bothSides">
                  <wp:wrapPolygon edited="0">
                    <wp:start x="8571" y="0"/>
                    <wp:lineTo x="8571" y="2619"/>
                    <wp:lineTo x="0" y="4747"/>
                    <wp:lineTo x="0" y="19150"/>
                    <wp:lineTo x="8571" y="20951"/>
                    <wp:lineTo x="8571" y="21442"/>
                    <wp:lineTo x="21535" y="21442"/>
                    <wp:lineTo x="21535" y="0"/>
                    <wp:lineTo x="8571" y="0"/>
                  </wp:wrapPolygon>
                </wp:wrapTight>
                <wp:docPr id="1369061637" name="Grupo 13690616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3128" cy="2513965"/>
                          <a:chOff x="0" y="0"/>
                          <a:chExt cx="5713128" cy="2513965"/>
                        </a:xfrm>
                      </wpg:grpSpPr>
                      <pic:pic xmlns:pic="http://schemas.openxmlformats.org/drawingml/2006/picture">
                        <pic:nvPicPr>
                          <pic:cNvPr id="1105666890" name="Imagen 1105666890" descr="Diagrama, Dibujo de ingeniería&#10;&#10;Descripción generada automáticamente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C37ED7B-22F6-0401-D8E0-A4B7E0F4ADD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570016"/>
                            <a:ext cx="2171700" cy="16579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86946666" name="Imagen 1686946666" descr="Interfaz de usuario gráfica&#10;&#10;Descripción generada automáticamente con confianza baja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000BA96-DB20-4CCA-FAE5-78D32548D7D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2303813" y="0"/>
                            <a:ext cx="3409315" cy="251396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B3BCC2D" id="Grupo 1369061637" o:spid="_x0000_s1026" style="position:absolute;margin-left:9.95pt;margin-top:7.7pt;width:449.85pt;height:197.95pt;z-index:251658463" coordsize="57131,251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">
                <v:shape id="Imagen 1105666890" o:spid="_x0000_s1027" type="#_x0000_t75" alt="Diagrama, Dibujo de ingeniería&#10;&#10;Descripción generada automáticamente" style="position:absolute;top:5700;width:21717;height:16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">
                  <v:imagedata r:id="rId206" o:title="Diagrama, Dibujo de ingeniería&#10;&#10;Descripción generada automáticamente"/>
                </v:shape>
                <v:shape id="Imagen 1686946666" o:spid="_x0000_s1028" type="#_x0000_t75" alt="Interfaz de usuario gráfica&#10;&#10;Descripción generada automáticamente con confianza baja" style="position:absolute;left:23038;width:34093;height:251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">
                  <v:imagedata r:id="rId207" o:title="Interfaz de usuario gráfica&#10;&#10;Descripción generada automáticamente con confianza baja"/>
                </v:shape>
                <w10:wrap type="tight"/>
              </v:group>
            </w:pict>
          </mc:Fallback>
        </mc:AlternateContent>
      </w:r>
    </w:p>
    <w:p w14:paraId="22A31BF3" w14:textId="2AE636B2" w:rsidR="00906D83" w:rsidRDefault="00906D83" w:rsidP="00A52C99">
      <w:pPr>
        <w:pStyle w:val="N3"/>
      </w:pPr>
    </w:p>
    <w:p w14:paraId="0CEBE4A3" w14:textId="0A0212A3" w:rsidR="00906D83" w:rsidRDefault="00906D83" w:rsidP="00A52C99">
      <w:pPr>
        <w:pStyle w:val="N3"/>
      </w:pPr>
    </w:p>
    <w:p w14:paraId="61FF66B4" w14:textId="77777777" w:rsidR="00906D83" w:rsidRDefault="00906D83" w:rsidP="00A52C99">
      <w:pPr>
        <w:pStyle w:val="N3"/>
      </w:pPr>
    </w:p>
    <w:p w14:paraId="00E74A3B" w14:textId="77777777" w:rsidR="00906D83" w:rsidRDefault="00906D83" w:rsidP="00A52C99">
      <w:pPr>
        <w:pStyle w:val="N3"/>
      </w:pPr>
    </w:p>
    <w:p w14:paraId="532CC7A2" w14:textId="77777777" w:rsidR="00906D83" w:rsidRDefault="00906D83" w:rsidP="00A52C99">
      <w:pPr>
        <w:pStyle w:val="N3"/>
      </w:pPr>
    </w:p>
    <w:p w14:paraId="2EB742D1" w14:textId="77777777" w:rsidR="006B1CF4" w:rsidRDefault="006B1CF4" w:rsidP="00A52C99">
      <w:pPr>
        <w:pStyle w:val="N3"/>
      </w:pPr>
    </w:p>
    <w:p w14:paraId="1EAF99F6" w14:textId="4B889687" w:rsidR="00D974C2" w:rsidRDefault="00D974C2" w:rsidP="00D974C2">
      <w:pPr>
        <w:pStyle w:val="N3"/>
        <w:rPr>
          <w:color w:val="000000" w:themeColor="text1"/>
        </w:rPr>
      </w:pPr>
      <w:r>
        <w:rPr>
          <w:color w:val="000000" w:themeColor="text1"/>
        </w:rPr>
        <w:t xml:space="preserve">Finalment, per a modelar l’actuació en la reposició de la mitja canya de l’interior del dipòsit, mostrem en les imatges següents que l’eina de Revit a emprar és l’ordre </w:t>
      </w:r>
      <w:r w:rsidR="006002AD">
        <w:rPr>
          <w:color w:val="000000" w:themeColor="text1"/>
        </w:rPr>
        <w:t>WALL SWEEP</w:t>
      </w:r>
      <w:r>
        <w:rPr>
          <w:color w:val="000000" w:themeColor="text1"/>
        </w:rPr>
        <w:t>:</w:t>
      </w:r>
    </w:p>
    <w:p w14:paraId="106A1A13" w14:textId="2B74C860" w:rsidR="003A30C8" w:rsidRDefault="003A30C8" w:rsidP="00D974C2">
      <w:pPr>
        <w:pStyle w:val="N3"/>
        <w:rPr>
          <w:color w:val="000000" w:themeColor="text1"/>
        </w:rPr>
      </w:pPr>
    </w:p>
    <w:p w14:paraId="368733BF" w14:textId="77E0428F" w:rsidR="003A30C8" w:rsidRDefault="009752D8" w:rsidP="00D974C2">
      <w:pPr>
        <w:pStyle w:val="N3"/>
        <w:rPr>
          <w:color w:val="000000" w:themeColor="text1"/>
        </w:rPr>
      </w:pPr>
      <w:r w:rsidRPr="002649D0">
        <w:rPr>
          <w:noProof/>
          <w:lang w:val="es-ES" w:eastAsia="es-ES"/>
        </w:rPr>
        <mc:AlternateContent>
          <mc:Choice Requires="wpg">
            <w:drawing>
              <wp:anchor distT="0" distB="0" distL="114300" distR="114300" simplePos="0" relativeHeight="251658370" behindDoc="0" locked="0" layoutInCell="1" allowOverlap="1" wp14:anchorId="6311FEB5" wp14:editId="1AAF2384">
                <wp:simplePos x="0" y="0"/>
                <wp:positionH relativeFrom="page">
                  <wp:posOffset>228600</wp:posOffset>
                </wp:positionH>
                <wp:positionV relativeFrom="paragraph">
                  <wp:posOffset>208280</wp:posOffset>
                </wp:positionV>
                <wp:extent cx="4667250" cy="3051810"/>
                <wp:effectExtent l="0" t="38100" r="38100" b="0"/>
                <wp:wrapNone/>
                <wp:docPr id="1266293719" name="Grupo 12662937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67250" cy="3051810"/>
                          <a:chOff x="535769" y="-2149258"/>
                          <a:chExt cx="10938615" cy="6079478"/>
                        </a:xfrm>
                      </wpg:grpSpPr>
                      <pic:pic xmlns:pic="http://schemas.openxmlformats.org/drawingml/2006/picture">
                        <pic:nvPicPr>
                          <pic:cNvPr id="606921056" name="Imagen 606921056"/>
                          <pic:cNvPicPr>
                            <a:picLocks noChangeAspect="1"/>
                          </pic:cNvPicPr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535769" y="-972830"/>
                            <a:ext cx="3524068" cy="49030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1102966" name="Conector recto de flecha 211102966"/>
                        <wps:cNvCnPr/>
                        <wps:spPr>
                          <a:xfrm flipV="1">
                            <a:off x="3994720" y="-2149258"/>
                            <a:ext cx="7479664" cy="3685535"/>
                          </a:xfrm>
                          <a:prstGeom prst="straightConnector1">
                            <a:avLst/>
                          </a:prstGeom>
                          <a:ln w="22225">
                            <a:solidFill>
                              <a:srgbClr val="FF0000"/>
                            </a:solidFill>
                            <a:headEnd w="lg" len="med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155C31D" id="Grupo 1266293719" o:spid="_x0000_s1026" style="position:absolute;margin-left:18pt;margin-top:16.4pt;width:367.5pt;height:240.3pt;z-index:251658370;mso-position-horizontal-relative:page;mso-width-relative:margin;mso-height-relative:margin" coordorigin="5357,-21492" coordsize="109386,607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">
                <v:shape id="Imagen 606921056" o:spid="_x0000_s1027" type="#_x0000_t75" style="position:absolute;left:5357;top:-9728;width:35241;height:490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">
                  <v:imagedata r:id="rId209" o:title="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ector recto de flecha 211102966" o:spid="_x0000_s1028" type="#_x0000_t32" style="position:absolute;left:39947;top:-21492;width:74796;height:3685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" strokecolor="red" strokeweight="1.75pt">
                  <v:stroke startarrowwidth="wide" endarrow="block" joinstyle="miter"/>
                </v:shape>
                <w10:wrap anchorx="page"/>
              </v:group>
            </w:pict>
          </mc:Fallback>
        </mc:AlternateContent>
      </w:r>
      <w:r w:rsidR="003A30C8" w:rsidRPr="00214BBC">
        <w:rPr>
          <w:noProof/>
          <w:lang w:val="es-ES" w:eastAsia="es-ES"/>
        </w:rPr>
        <w:drawing>
          <wp:anchor distT="0" distB="0" distL="114300" distR="114300" simplePos="0" relativeHeight="251658377" behindDoc="1" locked="0" layoutInCell="1" allowOverlap="1" wp14:anchorId="41509150" wp14:editId="2E69DF6F">
            <wp:simplePos x="0" y="0"/>
            <wp:positionH relativeFrom="column">
              <wp:posOffset>3915410</wp:posOffset>
            </wp:positionH>
            <wp:positionV relativeFrom="paragraph">
              <wp:posOffset>8255</wp:posOffset>
            </wp:positionV>
            <wp:extent cx="2367280" cy="3293110"/>
            <wp:effectExtent l="0" t="0" r="0" b="2540"/>
            <wp:wrapTight wrapText="bothSides">
              <wp:wrapPolygon edited="0">
                <wp:start x="0" y="0"/>
                <wp:lineTo x="0" y="21492"/>
                <wp:lineTo x="21380" y="21492"/>
                <wp:lineTo x="21380" y="0"/>
                <wp:lineTo x="0" y="0"/>
              </wp:wrapPolygon>
            </wp:wrapTight>
            <wp:docPr id="773002148" name="Imagen 773002148" descr="Tabl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DEF72E5-01DA-DAB1-8978-0DA32DF7F5F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002148" name="Imagen 773002148" descr="Tabl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DEF72E5-01DA-DAB1-8978-0DA32DF7F5F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2367280" cy="3293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77B36D" w14:textId="5B2580D9" w:rsidR="003A30C8" w:rsidRDefault="003A30C8" w:rsidP="00D974C2">
      <w:pPr>
        <w:pStyle w:val="N3"/>
        <w:rPr>
          <w:color w:val="000000" w:themeColor="text1"/>
        </w:rPr>
      </w:pPr>
    </w:p>
    <w:p w14:paraId="07F40273" w14:textId="065EA4AD" w:rsidR="003A30C8" w:rsidRPr="00812DE1" w:rsidRDefault="003A30C8" w:rsidP="00D974C2">
      <w:pPr>
        <w:pStyle w:val="N3"/>
        <w:rPr>
          <w:color w:val="000000" w:themeColor="text1"/>
        </w:rPr>
      </w:pPr>
    </w:p>
    <w:p w14:paraId="573C65B5" w14:textId="5A1AF3D9" w:rsidR="00214BBC" w:rsidRDefault="00B33BD5" w:rsidP="00A52C99">
      <w:pPr>
        <w:pStyle w:val="N3"/>
      </w:pPr>
      <w:r w:rsidRPr="00214BBC">
        <w:rPr>
          <w:noProof/>
          <w:lang w:val="es-ES" w:eastAsia="es-ES"/>
        </w:rPr>
        <w:drawing>
          <wp:anchor distT="0" distB="0" distL="114300" distR="114300" simplePos="0" relativeHeight="251658359" behindDoc="1" locked="0" layoutInCell="1" allowOverlap="1" wp14:anchorId="519B3839" wp14:editId="2A86EDBE">
            <wp:simplePos x="0" y="0"/>
            <wp:positionH relativeFrom="column">
              <wp:posOffset>-455666</wp:posOffset>
            </wp:positionH>
            <wp:positionV relativeFrom="paragraph">
              <wp:posOffset>10531</wp:posOffset>
            </wp:positionV>
            <wp:extent cx="3930650" cy="2959735"/>
            <wp:effectExtent l="0" t="0" r="0" b="0"/>
            <wp:wrapTight wrapText="bothSides">
              <wp:wrapPolygon edited="0">
                <wp:start x="0" y="0"/>
                <wp:lineTo x="0" y="21410"/>
                <wp:lineTo x="21460" y="21410"/>
                <wp:lineTo x="21460" y="0"/>
                <wp:lineTo x="0" y="0"/>
              </wp:wrapPolygon>
            </wp:wrapTight>
            <wp:docPr id="837553417" name="Imagen 837553417" descr="Imagen que contiene Texto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FC12905-E38D-2CCA-F15C-13E7B455D04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553417" name="Imagen 837553417" descr="Imagen que contiene Texto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FC12905-E38D-2CCA-F15C-13E7B455D04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0"/>
                    <a:srcRect b="5430"/>
                    <a:stretch/>
                  </pic:blipFill>
                  <pic:spPr bwMode="auto">
                    <a:xfrm>
                      <a:off x="0" y="0"/>
                      <a:ext cx="3930650" cy="2959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1E90D7" w14:textId="385A339F" w:rsidR="006646F9" w:rsidRDefault="006646F9" w:rsidP="00A52C99">
      <w:pPr>
        <w:pStyle w:val="N3"/>
      </w:pPr>
    </w:p>
    <w:p w14:paraId="773BEF2C" w14:textId="4494060F" w:rsidR="00214BBC" w:rsidRDefault="00214BBC" w:rsidP="00A52C99">
      <w:pPr>
        <w:pStyle w:val="N3"/>
      </w:pPr>
      <w:r w:rsidRPr="00214BBC">
        <w:rPr>
          <w:noProof/>
          <w:lang w:val="es-ES" w:eastAsia="es-ES"/>
        </w:rPr>
        <w:drawing>
          <wp:anchor distT="0" distB="0" distL="114300" distR="114300" simplePos="0" relativeHeight="251658347" behindDoc="0" locked="0" layoutInCell="1" allowOverlap="1" wp14:anchorId="32749AAD" wp14:editId="68EAC249">
            <wp:simplePos x="0" y="0"/>
            <wp:positionH relativeFrom="column">
              <wp:posOffset>8165910</wp:posOffset>
            </wp:positionH>
            <wp:positionV relativeFrom="paragraph">
              <wp:posOffset>944675</wp:posOffset>
            </wp:positionV>
            <wp:extent cx="2085974" cy="2902225"/>
            <wp:effectExtent l="0" t="0" r="0" b="0"/>
            <wp:wrapNone/>
            <wp:docPr id="11" name="Imagen 11" descr="Tabl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DEF72E5-01DA-DAB1-8978-0DA32DF7F5F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n 10" descr="Tabl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DEF72E5-01DA-DAB1-8978-0DA32DF7F5F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2089041" cy="29064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8A5762" w14:textId="71451217" w:rsidR="00214BBC" w:rsidRDefault="00214BBC" w:rsidP="00A52C99">
      <w:pPr>
        <w:pStyle w:val="N3"/>
      </w:pPr>
    </w:p>
    <w:p w14:paraId="135920D3" w14:textId="133B5A8D" w:rsidR="00B33BD5" w:rsidRDefault="00B33BD5" w:rsidP="00A52C99">
      <w:pPr>
        <w:pStyle w:val="N3"/>
      </w:pPr>
    </w:p>
    <w:p w14:paraId="6F306848" w14:textId="1C5DB439" w:rsidR="00B33BD5" w:rsidRDefault="00B33BD5" w:rsidP="00A52C99">
      <w:pPr>
        <w:pStyle w:val="N3"/>
      </w:pPr>
    </w:p>
    <w:p w14:paraId="1C3148FF" w14:textId="59B2C35F" w:rsidR="00B33BD5" w:rsidRDefault="00B33BD5" w:rsidP="00A52C99">
      <w:pPr>
        <w:pStyle w:val="N3"/>
      </w:pPr>
    </w:p>
    <w:p w14:paraId="4AD4B54C" w14:textId="342DE864" w:rsidR="00B33BD5" w:rsidRDefault="00B33BD5" w:rsidP="00A52C99">
      <w:pPr>
        <w:pStyle w:val="N3"/>
      </w:pPr>
    </w:p>
    <w:p w14:paraId="636C1EA0" w14:textId="77777777" w:rsidR="00B33BD5" w:rsidRDefault="00B33BD5" w:rsidP="00A52C99">
      <w:pPr>
        <w:pStyle w:val="N3"/>
      </w:pPr>
    </w:p>
    <w:p w14:paraId="36EA7C7E" w14:textId="77777777" w:rsidR="00B33BD5" w:rsidRDefault="00B33BD5" w:rsidP="00A52C99">
      <w:pPr>
        <w:pStyle w:val="N3"/>
      </w:pPr>
    </w:p>
    <w:p w14:paraId="6A3D0D67" w14:textId="77777777" w:rsidR="00B33BD5" w:rsidRDefault="00B33BD5" w:rsidP="00A52C99">
      <w:pPr>
        <w:pStyle w:val="N3"/>
      </w:pPr>
    </w:p>
    <w:p w14:paraId="5CBD4A75" w14:textId="77777777" w:rsidR="00B33BD5" w:rsidRDefault="00B33BD5" w:rsidP="00A52C99">
      <w:pPr>
        <w:pStyle w:val="N3"/>
      </w:pPr>
    </w:p>
    <w:p w14:paraId="40EA735F" w14:textId="77777777" w:rsidR="00B33BD5" w:rsidRDefault="00B33BD5" w:rsidP="00A52C99">
      <w:pPr>
        <w:pStyle w:val="N3"/>
      </w:pPr>
    </w:p>
    <w:p w14:paraId="01F8E273" w14:textId="2E6848A4" w:rsidR="002649D0" w:rsidRDefault="006B1CF4" w:rsidP="00A52C99">
      <w:pPr>
        <w:pStyle w:val="N3"/>
      </w:pPr>
      <w:r>
        <w:t xml:space="preserve">En aquest supòsit, l’eina WALL SWEEP pren </w:t>
      </w:r>
      <w:r w:rsidR="00B33BD5">
        <w:t>com HOST l’element/s al qual s’agafa per a generar, en aquest cas, la mitja canya.</w:t>
      </w:r>
    </w:p>
    <w:p w14:paraId="7DB6EC12" w14:textId="704F08E2" w:rsidR="009D6016" w:rsidRDefault="009D6016" w:rsidP="009D6016">
      <w:pPr>
        <w:pStyle w:val="N3"/>
        <w:numPr>
          <w:ilvl w:val="0"/>
          <w:numId w:val="51"/>
        </w:numPr>
        <w:rPr>
          <w:color w:val="000000" w:themeColor="text1"/>
        </w:rPr>
      </w:pPr>
      <w:r w:rsidRPr="23A85D97">
        <w:rPr>
          <w:color w:val="000000" w:themeColor="text1"/>
        </w:rPr>
        <w:t>Imp</w:t>
      </w:r>
      <w:r w:rsidR="00A71388" w:rsidRPr="23A85D97">
        <w:rPr>
          <w:color w:val="000000" w:themeColor="text1"/>
        </w:rPr>
        <w:t xml:space="preserve">ermeabilització de </w:t>
      </w:r>
      <w:r w:rsidR="389DFA60" w:rsidRPr="23A85D97">
        <w:rPr>
          <w:color w:val="000000" w:themeColor="text1"/>
        </w:rPr>
        <w:t>l'extradós</w:t>
      </w:r>
      <w:r w:rsidR="00A71388" w:rsidRPr="23A85D97">
        <w:rPr>
          <w:color w:val="000000" w:themeColor="text1"/>
        </w:rPr>
        <w:t xml:space="preserve"> del mur del dipòsit amb </w:t>
      </w:r>
      <w:r w:rsidR="169C50E9" w:rsidRPr="23A85D97">
        <w:rPr>
          <w:color w:val="000000" w:themeColor="text1"/>
        </w:rPr>
        <w:t>la projecció de morter flexible o aplicació de pintura bituminosa, disposició de huevera i geotextil.</w:t>
      </w:r>
    </w:p>
    <w:p w14:paraId="37236B23" w14:textId="7D81F58B" w:rsidR="37CE1072" w:rsidRDefault="37CE1072" w:rsidP="23A85D97">
      <w:pPr>
        <w:pStyle w:val="N3"/>
        <w:ind w:left="349"/>
        <w:rPr>
          <w:color w:val="000000" w:themeColor="text1"/>
        </w:rPr>
      </w:pPr>
      <w:r w:rsidRPr="23A85D97">
        <w:rPr>
          <w:color w:val="000000" w:themeColor="text1"/>
        </w:rPr>
        <w:t>S’aplicaran els mateixos elements de modelat que en l’apartat a).</w:t>
      </w:r>
    </w:p>
    <w:p w14:paraId="2EAFBBD6" w14:textId="77777777" w:rsidR="00214BBC" w:rsidRDefault="00214BBC" w:rsidP="00A52C99">
      <w:pPr>
        <w:pStyle w:val="N3"/>
      </w:pPr>
    </w:p>
    <w:p w14:paraId="0EC6FEA9" w14:textId="77777777" w:rsidR="00214BBC" w:rsidRDefault="00214BBC" w:rsidP="00A52C99">
      <w:pPr>
        <w:pStyle w:val="N3"/>
      </w:pPr>
    </w:p>
    <w:p w14:paraId="48F9F558" w14:textId="75585D60" w:rsidR="006646F9" w:rsidRDefault="006646F9" w:rsidP="00A52C99">
      <w:pPr>
        <w:pStyle w:val="N3"/>
      </w:pPr>
    </w:p>
    <w:p w14:paraId="576A3418" w14:textId="77777777" w:rsidR="000467F5" w:rsidRDefault="000467F5" w:rsidP="00A52C99">
      <w:pPr>
        <w:pStyle w:val="N3"/>
      </w:pPr>
    </w:p>
    <w:p w14:paraId="3B551503" w14:textId="77777777" w:rsidR="000467F5" w:rsidRDefault="000467F5" w:rsidP="00A52C99">
      <w:pPr>
        <w:pStyle w:val="N3"/>
      </w:pPr>
    </w:p>
    <w:p w14:paraId="62B4FD52" w14:textId="77777777" w:rsidR="008E17EC" w:rsidRDefault="008E17EC" w:rsidP="00A52C99">
      <w:pPr>
        <w:pStyle w:val="N3"/>
      </w:pPr>
    </w:p>
    <w:p w14:paraId="4090607F" w14:textId="2355AF55" w:rsidR="00A52C99" w:rsidRPr="00A443C1" w:rsidRDefault="00A52C99" w:rsidP="00A52C99">
      <w:pPr>
        <w:pStyle w:val="Ttulo1"/>
        <w:ind w:left="426" w:hanging="432"/>
      </w:pPr>
      <w:bookmarkStart w:id="17" w:name="_Toc142647255"/>
      <w:r w:rsidRPr="00A443C1">
        <w:t>GENERACIÓ DE CONTINGUT BIM (ii): MODELAT D’INFORMACIÓ</w:t>
      </w:r>
      <w:bookmarkEnd w:id="17"/>
    </w:p>
    <w:p w14:paraId="60C5B991" w14:textId="77777777" w:rsidR="00F17154" w:rsidRPr="00A443C1" w:rsidRDefault="00F17154" w:rsidP="00F17154">
      <w:pPr>
        <w:pStyle w:val="N2"/>
      </w:pPr>
    </w:p>
    <w:p w14:paraId="71AD2E20" w14:textId="21CD6056" w:rsidR="00A52C99" w:rsidRPr="00A443C1" w:rsidRDefault="006D2A5A" w:rsidP="00A71416">
      <w:pPr>
        <w:pStyle w:val="Ttulo2"/>
        <w:ind w:left="567" w:hanging="567"/>
      </w:pPr>
      <w:bookmarkStart w:id="18" w:name="_Toc142647256"/>
      <w:r w:rsidRPr="00A443C1">
        <w:t xml:space="preserve">ELS PSETS D’ATL: </w:t>
      </w:r>
      <w:r w:rsidR="00A52C99" w:rsidRPr="00A443C1">
        <w:t>ADDICIÓ DE DADES ALS MODELS BIM</w:t>
      </w:r>
      <w:bookmarkEnd w:id="18"/>
    </w:p>
    <w:p w14:paraId="77B77B73" w14:textId="5E9B8CED" w:rsidR="00EE21EA" w:rsidRPr="00A443C1" w:rsidRDefault="00EE21EA" w:rsidP="00A71416">
      <w:pPr>
        <w:pStyle w:val="Ttulo3"/>
        <w:ind w:left="1276" w:hanging="709"/>
        <w:rPr>
          <w:lang w:val="ca-ES"/>
        </w:rPr>
      </w:pPr>
      <w:bookmarkStart w:id="19" w:name="_Toc142647257"/>
      <w:r w:rsidRPr="00A443C1">
        <w:rPr>
          <w:lang w:val="ca-ES"/>
        </w:rPr>
        <w:t>ASSIGNACIÓ DEL PARÀMETRE TAG:  “ATL_ID-TAG”</w:t>
      </w:r>
      <w:bookmarkEnd w:id="19"/>
    </w:p>
    <w:p w14:paraId="791766FE" w14:textId="5CBACAD3" w:rsidR="00EE21EA" w:rsidRPr="00A443C1" w:rsidRDefault="00C91DAC" w:rsidP="00C91DAC">
      <w:pPr>
        <w:pStyle w:val="N3"/>
        <w:ind w:left="0"/>
        <w:rPr>
          <w:color w:val="000000" w:themeColor="text1"/>
        </w:rPr>
      </w:pPr>
      <w:r w:rsidRPr="00A443C1">
        <w:rPr>
          <w:color w:val="000000" w:themeColor="text1"/>
        </w:rPr>
        <w:t>Atès que</w:t>
      </w:r>
      <w:r w:rsidR="005A1143" w:rsidRPr="00A443C1">
        <w:rPr>
          <w:color w:val="000000" w:themeColor="text1"/>
        </w:rPr>
        <w:t xml:space="preserve"> a ATL els</w:t>
      </w:r>
      <w:r w:rsidR="00795E6D" w:rsidRPr="00A443C1">
        <w:rPr>
          <w:color w:val="000000" w:themeColor="text1"/>
        </w:rPr>
        <w:t xml:space="preserve"> anomenats Equips Susceptibles de Manteniment (ESM) </w:t>
      </w:r>
      <w:r w:rsidR="00C92BF2" w:rsidRPr="00A443C1">
        <w:rPr>
          <w:color w:val="000000" w:themeColor="text1"/>
        </w:rPr>
        <w:t>s’identifiquen amb la mateix criterio en tots els sistemes de gestió corporatius</w:t>
      </w:r>
      <w:r w:rsidR="000529ED" w:rsidRPr="00A443C1">
        <w:rPr>
          <w:color w:val="000000" w:themeColor="text1"/>
        </w:rPr>
        <w:t xml:space="preserve">, i aquest és l’anomenat TAG i/o Codi d’Ubicació, aquest será el primer paràmetre que caldrà incorporar als elements </w:t>
      </w:r>
      <w:r w:rsidR="00060FCB" w:rsidRPr="00A443C1">
        <w:rPr>
          <w:color w:val="000000" w:themeColor="text1"/>
        </w:rPr>
        <w:t>per tal d’identificar-los de manera unívoca.</w:t>
      </w:r>
    </w:p>
    <w:p w14:paraId="03A1FA41" w14:textId="0AAEAD8D" w:rsidR="00060FCB" w:rsidRPr="00A443C1" w:rsidRDefault="00F26565" w:rsidP="00C91DAC">
      <w:pPr>
        <w:pStyle w:val="N3"/>
        <w:ind w:left="0"/>
        <w:rPr>
          <w:color w:val="000000" w:themeColor="text1"/>
        </w:rPr>
      </w:pPr>
      <w:r w:rsidRPr="00A443C1">
        <w:rPr>
          <w:color w:val="000000" w:themeColor="text1"/>
        </w:rPr>
        <w:t>En la presa de dades in sit</w:t>
      </w:r>
      <w:r w:rsidR="00B94AED">
        <w:rPr>
          <w:color w:val="000000" w:themeColor="text1"/>
        </w:rPr>
        <w:t>u</w:t>
      </w:r>
      <w:r w:rsidRPr="00A443C1">
        <w:rPr>
          <w:color w:val="000000" w:themeColor="text1"/>
        </w:rPr>
        <w:t xml:space="preserve">, caldrà </w:t>
      </w:r>
      <w:r w:rsidR="002C37DB" w:rsidRPr="00A443C1">
        <w:rPr>
          <w:color w:val="000000" w:themeColor="text1"/>
        </w:rPr>
        <w:t>capturar aquest codi pels equips que estiguin etiquetats. Mostrem tot un seguit d’exemples per a la instal.lació d’Esperreguera 2:</w:t>
      </w:r>
    </w:p>
    <w:p w14:paraId="6FA1802D" w14:textId="0E431F0F" w:rsidR="002C37DB" w:rsidRPr="00A443C1" w:rsidRDefault="002C37DB" w:rsidP="003A3FC8">
      <w:pPr>
        <w:pStyle w:val="N3"/>
        <w:ind w:left="0"/>
        <w:jc w:val="center"/>
        <w:rPr>
          <w:color w:val="FF0000"/>
        </w:rPr>
      </w:pPr>
      <w:r w:rsidRPr="00A443C1">
        <w:rPr>
          <w:noProof/>
          <w:lang w:val="es-ES" w:eastAsia="es-ES"/>
        </w:rPr>
        <w:drawing>
          <wp:inline distT="0" distB="0" distL="0" distR="0" wp14:anchorId="45129B42" wp14:editId="52572DDF">
            <wp:extent cx="3894747" cy="2369240"/>
            <wp:effectExtent l="0" t="0" r="0" b="0"/>
            <wp:docPr id="704133680" name="Imagen 704133680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133680" name="Imagen 1" descr="Interfaz de usuario gráfic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70" r="15062"/>
                    <a:stretch/>
                  </pic:blipFill>
                  <pic:spPr bwMode="auto">
                    <a:xfrm>
                      <a:off x="0" y="0"/>
                      <a:ext cx="3898291" cy="2371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476147" w14:textId="77777777" w:rsidR="003A3FC8" w:rsidRPr="00A443C1" w:rsidRDefault="003A3FC8" w:rsidP="003A3FC8">
      <w:pPr>
        <w:pStyle w:val="N3"/>
        <w:ind w:left="0"/>
        <w:jc w:val="center"/>
      </w:pPr>
      <w:r w:rsidRPr="00A443C1">
        <w:rPr>
          <w:noProof/>
          <w:lang w:val="es-ES" w:eastAsia="es-ES"/>
        </w:rPr>
        <w:lastRenderedPageBreak/>
        <w:drawing>
          <wp:inline distT="0" distB="0" distL="0" distR="0" wp14:anchorId="1112F1B8" wp14:editId="09FC036C">
            <wp:extent cx="2903142" cy="2703739"/>
            <wp:effectExtent l="4445" t="0" r="0" b="0"/>
            <wp:docPr id="1012411665" name="Imagen 1012411665" descr="Imagen que contiene avión, estacionado, viejo, hombre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2411665" name="Imagen 3" descr="Imagen que contiene avión, estacionado, viejo, hombre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58" r="20221"/>
                    <a:stretch/>
                  </pic:blipFill>
                  <pic:spPr bwMode="auto">
                    <a:xfrm rot="5400000">
                      <a:off x="0" y="0"/>
                      <a:ext cx="2903239" cy="270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C24DCC" w14:textId="241C0061" w:rsidR="00EE21EA" w:rsidRPr="00A443C1" w:rsidRDefault="00FD3029" w:rsidP="003A3FC8">
      <w:pPr>
        <w:pStyle w:val="N3"/>
        <w:ind w:left="0"/>
        <w:jc w:val="center"/>
      </w:pPr>
      <w:r w:rsidRPr="00A443C1">
        <w:rPr>
          <w:noProof/>
          <w:lang w:val="es-ES" w:eastAsia="es-ES"/>
        </w:rPr>
        <w:drawing>
          <wp:inline distT="0" distB="0" distL="0" distR="0" wp14:anchorId="49E74C9B" wp14:editId="71D5C95E">
            <wp:extent cx="5850890" cy="2703830"/>
            <wp:effectExtent l="0" t="0" r="0" b="1270"/>
            <wp:docPr id="1953440078" name="Imagen 1953440078" descr="Imagen que contiene interior, artículos, tabla, pequeñ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440078" name="Imagen 2" descr="Imagen que contiene interior, artículos, tabla, pequeño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270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BA4E07" w14:textId="77777777" w:rsidR="00EE21EA" w:rsidRPr="00A443C1" w:rsidRDefault="00EE21EA" w:rsidP="0003079D">
      <w:pPr>
        <w:pStyle w:val="N3"/>
        <w:ind w:left="0"/>
      </w:pPr>
    </w:p>
    <w:p w14:paraId="1BCF80DB" w14:textId="2CBDFD3D" w:rsidR="00A52C99" w:rsidRPr="00A443C1" w:rsidRDefault="006D2A5A" w:rsidP="00A71416">
      <w:pPr>
        <w:pStyle w:val="Ttulo2"/>
        <w:ind w:left="567" w:hanging="567"/>
      </w:pPr>
      <w:bookmarkStart w:id="20" w:name="_Toc142647258"/>
      <w:r w:rsidRPr="00A443C1">
        <w:lastRenderedPageBreak/>
        <w:t>PROCÉS DE MAPEIG DE LES DADES AL MODELS NADIUS</w:t>
      </w:r>
      <w:bookmarkEnd w:id="20"/>
    </w:p>
    <w:p w14:paraId="208F86E5" w14:textId="3FCF3542" w:rsidR="006233ED" w:rsidRPr="00A443C1" w:rsidRDefault="002D21B8" w:rsidP="006233ED">
      <w:pPr>
        <w:pStyle w:val="N2"/>
      </w:pPr>
      <w:r w:rsidRPr="00A443C1">
        <w:rPr>
          <w:noProof/>
          <w:lang w:val="es-ES" w:eastAsia="es-ES"/>
        </w:rPr>
        <w:drawing>
          <wp:inline distT="0" distB="0" distL="0" distR="0" wp14:anchorId="387EF842" wp14:editId="284A2737">
            <wp:extent cx="5848350" cy="584835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584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8CCED" w14:textId="37B58395" w:rsidR="00EE21EA" w:rsidRPr="00A443C1" w:rsidRDefault="00742855" w:rsidP="00EE21EA">
      <w:pPr>
        <w:pStyle w:val="N2"/>
      </w:pPr>
      <w:r w:rsidRPr="00A443C1">
        <w:t xml:space="preserve">Amb la imatge superior volem explicar que, treballant amb un </w:t>
      </w:r>
      <w:r w:rsidR="00356E79" w:rsidRPr="00A443C1">
        <w:t xml:space="preserve">arxiu d’Excel on hi tindrem el paràmetres dels ESM, aleshores els podrem </w:t>
      </w:r>
      <w:r w:rsidR="00850797" w:rsidRPr="00A443C1">
        <w:t>vincular mitjançant scripts de D</w:t>
      </w:r>
      <w:r w:rsidR="00235E23" w:rsidRPr="00A443C1">
        <w:t xml:space="preserve">ynamo, </w:t>
      </w:r>
      <w:r w:rsidR="00850797" w:rsidRPr="00A443C1">
        <w:t xml:space="preserve">i mitjançant identificadors </w:t>
      </w:r>
      <w:r w:rsidR="00235E23" w:rsidRPr="00A443C1">
        <w:t>de model</w:t>
      </w:r>
      <w:r w:rsidR="00850797" w:rsidRPr="00A443C1">
        <w:t xml:space="preserve">, </w:t>
      </w:r>
      <w:r w:rsidR="00101AB5" w:rsidRPr="00A443C1">
        <w:t xml:space="preserve">podrem </w:t>
      </w:r>
      <w:r w:rsidR="00E071BA" w:rsidRPr="00A443C1">
        <w:t>relacion</w:t>
      </w:r>
      <w:r w:rsidR="00101AB5" w:rsidRPr="00A443C1">
        <w:t xml:space="preserve">ar els </w:t>
      </w:r>
      <w:r w:rsidR="00235E23" w:rsidRPr="00A443C1">
        <w:t xml:space="preserve">parámetros de </w:t>
      </w:r>
      <w:r w:rsidR="00101AB5" w:rsidRPr="00A443C1">
        <w:t>l’</w:t>
      </w:r>
      <w:r w:rsidR="00235E23" w:rsidRPr="00A443C1">
        <w:t xml:space="preserve">Excel </w:t>
      </w:r>
      <w:r w:rsidR="00101AB5" w:rsidRPr="00A443C1">
        <w:t xml:space="preserve">amb els paràmetres de </w:t>
      </w:r>
      <w:r w:rsidR="00235E23" w:rsidRPr="00A443C1">
        <w:t>Revit</w:t>
      </w:r>
      <w:r w:rsidR="007062A6" w:rsidRPr="00A443C1">
        <w:t>. I una vegada feta aquesta assignació, podrem</w:t>
      </w:r>
      <w:r w:rsidR="00287ECD" w:rsidRPr="00A443C1">
        <w:t xml:space="preserve"> asignar els paràmetres prèviament informats a l’Excel a cadascun dels </w:t>
      </w:r>
      <w:r w:rsidR="00E071BA" w:rsidRPr="00A443C1">
        <w:t>element</w:t>
      </w:r>
      <w:r w:rsidR="00287ECD" w:rsidRPr="00A443C1">
        <w:t>e</w:t>
      </w:r>
      <w:r w:rsidR="00E071BA" w:rsidRPr="00A443C1">
        <w:t xml:space="preserve"> de </w:t>
      </w:r>
      <w:r w:rsidR="00287ECD" w:rsidRPr="00A443C1">
        <w:t xml:space="preserve">forma </w:t>
      </w:r>
      <w:r w:rsidR="008B0F07" w:rsidRPr="00A443C1">
        <w:t>massiva.</w:t>
      </w:r>
    </w:p>
    <w:p w14:paraId="4544F9EC" w14:textId="7D5ADC90" w:rsidR="00EE21EA" w:rsidRPr="00A443C1" w:rsidRDefault="00EE21EA" w:rsidP="00EE21EA">
      <w:pPr>
        <w:pStyle w:val="N2"/>
      </w:pPr>
    </w:p>
    <w:p w14:paraId="21CC7880" w14:textId="7F79587B" w:rsidR="00EE21EA" w:rsidRPr="00A443C1" w:rsidRDefault="00EE21EA" w:rsidP="00EE21EA">
      <w:pPr>
        <w:pStyle w:val="N2"/>
      </w:pPr>
    </w:p>
    <w:p w14:paraId="505C1A73" w14:textId="6C14D559" w:rsidR="00A71416" w:rsidRPr="00A443C1" w:rsidRDefault="00A71416" w:rsidP="00A71416">
      <w:pPr>
        <w:pStyle w:val="Ttulo1"/>
        <w:ind w:left="426" w:hanging="432"/>
      </w:pPr>
      <w:bookmarkStart w:id="21" w:name="_Toc142647259"/>
      <w:r w:rsidRPr="00A443C1">
        <w:lastRenderedPageBreak/>
        <w:t>ELABORACIÓ DE LES VISTES DELS MODELS</w:t>
      </w:r>
      <w:bookmarkEnd w:id="21"/>
      <w:r w:rsidRPr="00A443C1">
        <w:t xml:space="preserve"> </w:t>
      </w:r>
    </w:p>
    <w:p w14:paraId="37D08382" w14:textId="4B7F3C14" w:rsidR="00FE1FD2" w:rsidRPr="00A443C1" w:rsidRDefault="00D2495A" w:rsidP="009E03B7">
      <w:pPr>
        <w:pStyle w:val="Ttulo2"/>
        <w:ind w:left="567" w:hanging="567"/>
      </w:pPr>
      <w:bookmarkStart w:id="22" w:name="_Toc142647260"/>
      <w:r w:rsidRPr="00A443C1">
        <w:rPr>
          <w:noProof/>
          <w:lang w:val="es-ES" w:eastAsia="es-ES"/>
        </w:rPr>
        <w:drawing>
          <wp:anchor distT="0" distB="0" distL="114300" distR="114300" simplePos="0" relativeHeight="251658276" behindDoc="0" locked="0" layoutInCell="1" allowOverlap="1" wp14:anchorId="6C9D5127" wp14:editId="477D8F0E">
            <wp:simplePos x="0" y="0"/>
            <wp:positionH relativeFrom="column">
              <wp:posOffset>89535</wp:posOffset>
            </wp:positionH>
            <wp:positionV relativeFrom="paragraph">
              <wp:posOffset>417195</wp:posOffset>
            </wp:positionV>
            <wp:extent cx="5850890" cy="4126865"/>
            <wp:effectExtent l="0" t="0" r="0" b="6985"/>
            <wp:wrapSquare wrapText="bothSides"/>
            <wp:docPr id="9" name="Imagen 9" descr="Diagrama, Dibujo de ingenierí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 descr="Diagrama, Dibujo de ingeniería&#10;&#10;Descripción generada automáticamente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4126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71416" w:rsidRPr="00A443C1">
        <w:t>PLÀNOLS EXTRETS DELS MODELS</w:t>
      </w:r>
      <w:bookmarkEnd w:id="22"/>
    </w:p>
    <w:p w14:paraId="69C6F268" w14:textId="253582AD" w:rsidR="00235795" w:rsidRPr="00A443C1" w:rsidRDefault="006A243D" w:rsidP="006A243D">
      <w:pPr>
        <w:pStyle w:val="N2"/>
        <w:jc w:val="center"/>
      </w:pPr>
      <w:r>
        <w:t xml:space="preserve">Mostrem en la imatge superior un exemple de </w:t>
      </w:r>
      <w:r w:rsidR="00235795" w:rsidRPr="00A443C1">
        <w:t>Pl</w:t>
      </w:r>
      <w:r>
        <w:t xml:space="preserve">ànols 3D </w:t>
      </w:r>
      <w:r w:rsidR="00235795" w:rsidRPr="00A443C1">
        <w:t>del model</w:t>
      </w:r>
      <w:r>
        <w:t xml:space="preserve"> nadiu.</w:t>
      </w:r>
    </w:p>
    <w:p w14:paraId="7AAF1C37" w14:textId="77777777" w:rsidR="00235795" w:rsidRPr="00A443C1" w:rsidRDefault="00235795" w:rsidP="00235795">
      <w:pPr>
        <w:pStyle w:val="N2"/>
      </w:pPr>
    </w:p>
    <w:p w14:paraId="16FD6C46" w14:textId="77777777" w:rsidR="00235795" w:rsidRPr="00A443C1" w:rsidRDefault="00235795" w:rsidP="00235795">
      <w:pPr>
        <w:pStyle w:val="N2"/>
      </w:pPr>
    </w:p>
    <w:p w14:paraId="1F68DB53" w14:textId="77777777" w:rsidR="00235795" w:rsidRPr="00A443C1" w:rsidRDefault="00235795" w:rsidP="00235795">
      <w:pPr>
        <w:pStyle w:val="N2"/>
      </w:pPr>
    </w:p>
    <w:p w14:paraId="3F956D31" w14:textId="77777777" w:rsidR="009360C9" w:rsidRPr="00A443C1" w:rsidRDefault="009360C9" w:rsidP="00235795">
      <w:pPr>
        <w:pStyle w:val="N2"/>
      </w:pPr>
    </w:p>
    <w:p w14:paraId="019E067A" w14:textId="77777777" w:rsidR="009360C9" w:rsidRPr="00A443C1" w:rsidRDefault="009360C9" w:rsidP="00235795">
      <w:pPr>
        <w:pStyle w:val="N2"/>
      </w:pPr>
    </w:p>
    <w:p w14:paraId="7A293205" w14:textId="77777777" w:rsidR="009360C9" w:rsidRPr="00A443C1" w:rsidRDefault="009360C9" w:rsidP="00235795">
      <w:pPr>
        <w:pStyle w:val="N2"/>
      </w:pPr>
    </w:p>
    <w:p w14:paraId="1840CC89" w14:textId="77777777" w:rsidR="009360C9" w:rsidRPr="00A443C1" w:rsidRDefault="009360C9" w:rsidP="00235795">
      <w:pPr>
        <w:pStyle w:val="N2"/>
      </w:pPr>
    </w:p>
    <w:p w14:paraId="7BE52C5B" w14:textId="77777777" w:rsidR="009360C9" w:rsidRPr="00A443C1" w:rsidRDefault="009360C9" w:rsidP="00235795">
      <w:pPr>
        <w:pStyle w:val="N2"/>
      </w:pPr>
    </w:p>
    <w:p w14:paraId="70B94C15" w14:textId="77777777" w:rsidR="009360C9" w:rsidRPr="00A443C1" w:rsidRDefault="009360C9" w:rsidP="00235795">
      <w:pPr>
        <w:pStyle w:val="N2"/>
      </w:pPr>
    </w:p>
    <w:p w14:paraId="4C806C5B" w14:textId="3D6AF67F" w:rsidR="00897A87" w:rsidRPr="00A443C1" w:rsidRDefault="004578D6" w:rsidP="00FE1FD2">
      <w:pPr>
        <w:pStyle w:val="N2"/>
      </w:pPr>
      <w:r w:rsidRPr="00A443C1">
        <w:rPr>
          <w:noProof/>
          <w:lang w:val="es-ES" w:eastAsia="es-ES"/>
        </w:rPr>
        <w:lastRenderedPageBreak/>
        <w:drawing>
          <wp:inline distT="0" distB="0" distL="0" distR="0" wp14:anchorId="79B940F2" wp14:editId="1A765A89">
            <wp:extent cx="4933507" cy="3581531"/>
            <wp:effectExtent l="0" t="0" r="635" b="0"/>
            <wp:docPr id="2107557443" name="Imagen 2107557443" descr="Diagrama, Dibujo de ingenierí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43" name="Imagen 2107557443" descr="Diagrama, Dibujo de ingeniería&#10;&#10;Descripción generada automáticamente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4936202" cy="3583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1283E" w14:textId="77AB0C82" w:rsidR="009360C9" w:rsidRPr="00A443C1" w:rsidRDefault="000049DE" w:rsidP="00FE1FD2">
      <w:pPr>
        <w:pStyle w:val="N2"/>
      </w:pPr>
      <w:r>
        <w:t>En la imatge superior mostrem p</w:t>
      </w:r>
      <w:r w:rsidR="009360C9" w:rsidRPr="00A443C1">
        <w:t>l</w:t>
      </w:r>
      <w:r w:rsidR="006A243D">
        <w:t xml:space="preserve">ànols i </w:t>
      </w:r>
      <w:r w:rsidR="009360C9" w:rsidRPr="00A443C1">
        <w:t>vistes 2</w:t>
      </w:r>
      <w:r w:rsidR="006A243D">
        <w:t>D</w:t>
      </w:r>
      <w:r>
        <w:t xml:space="preserve"> i 3D </w:t>
      </w:r>
      <w:r w:rsidR="009360C9" w:rsidRPr="00A443C1">
        <w:t>de</w:t>
      </w:r>
      <w:r>
        <w:t xml:space="preserve">ls </w:t>
      </w:r>
      <w:r w:rsidR="00CC2266" w:rsidRPr="00A443C1">
        <w:t>models na</w:t>
      </w:r>
      <w:r>
        <w:t>dius.</w:t>
      </w:r>
      <w:r w:rsidR="00CC2266" w:rsidRPr="00A443C1">
        <w:t xml:space="preserve"> </w:t>
      </w:r>
    </w:p>
    <w:p w14:paraId="525FD47B" w14:textId="3CD409B2" w:rsidR="00C8503F" w:rsidRPr="00A443C1" w:rsidRDefault="0014085C" w:rsidP="00FE1FD2">
      <w:pPr>
        <w:pStyle w:val="N2"/>
      </w:pPr>
      <w:r w:rsidRPr="00A443C1">
        <w:rPr>
          <w:noProof/>
          <w:lang w:val="es-ES" w:eastAsia="es-ES"/>
        </w:rPr>
        <w:drawing>
          <wp:inline distT="0" distB="0" distL="0" distR="0" wp14:anchorId="2D84C8A8" wp14:editId="5A12AA73">
            <wp:extent cx="4962525" cy="1962150"/>
            <wp:effectExtent l="0" t="0" r="9525" b="0"/>
            <wp:docPr id="2107557442" name="Imagen 2107557442" descr="Una captura de pantalla de un celular con text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42" name="Imagen 2107557442" descr="Una captura de pantalla de un celular con texto&#10;&#10;Descripción generada automáticamente con confianza media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FADDD" w14:textId="5F807A9C" w:rsidR="00C8503F" w:rsidRPr="00A443C1" w:rsidRDefault="0014085C" w:rsidP="00FE1FD2">
      <w:pPr>
        <w:pStyle w:val="N2"/>
      </w:pPr>
      <w:r w:rsidRPr="00A443C1">
        <w:rPr>
          <w:noProof/>
          <w:lang w:val="es-ES" w:eastAsia="es-ES"/>
        </w:rPr>
        <w:drawing>
          <wp:inline distT="0" distB="0" distL="0" distR="0" wp14:anchorId="5EECA83C" wp14:editId="37FEDF69">
            <wp:extent cx="4686300" cy="1123950"/>
            <wp:effectExtent l="0" t="0" r="0" b="0"/>
            <wp:docPr id="2107557441" name="Imagen 2107557441" descr="Interfaz de usuario gráfica,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41" name="Imagen 2107557441" descr="Interfaz de usuario gráfica, Texto&#10;&#10;Descripción generada automáticamente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4882D" w14:textId="77777777" w:rsidR="00C8503F" w:rsidRPr="00A443C1" w:rsidRDefault="00C8503F" w:rsidP="00FE1FD2">
      <w:pPr>
        <w:pStyle w:val="N2"/>
      </w:pPr>
    </w:p>
    <w:p w14:paraId="23B6F263" w14:textId="77777777" w:rsidR="00C8503F" w:rsidRPr="00A443C1" w:rsidRDefault="00C8503F" w:rsidP="00FE1FD2">
      <w:pPr>
        <w:pStyle w:val="N2"/>
      </w:pPr>
    </w:p>
    <w:p w14:paraId="3893B03E" w14:textId="77777777" w:rsidR="00C8503F" w:rsidRPr="00A443C1" w:rsidRDefault="00C8503F" w:rsidP="00FE1FD2">
      <w:pPr>
        <w:pStyle w:val="N2"/>
      </w:pPr>
    </w:p>
    <w:p w14:paraId="647EA98E" w14:textId="38AD391C" w:rsidR="00F12D90" w:rsidRPr="00A443C1" w:rsidRDefault="00F12D90" w:rsidP="00CC2266">
      <w:pPr>
        <w:pStyle w:val="N2"/>
        <w:ind w:left="0"/>
      </w:pPr>
    </w:p>
    <w:p w14:paraId="6D267B48" w14:textId="6839EEF8" w:rsidR="00E83C82" w:rsidRPr="00A443C1" w:rsidRDefault="00E83C82" w:rsidP="00FE1FD2">
      <w:pPr>
        <w:pStyle w:val="N2"/>
      </w:pPr>
      <w:r w:rsidRPr="00A443C1">
        <w:rPr>
          <w:noProof/>
          <w:lang w:val="es-ES" w:eastAsia="es-ES"/>
        </w:rPr>
        <w:drawing>
          <wp:inline distT="0" distB="0" distL="0" distR="0" wp14:anchorId="1191A086" wp14:editId="15416A3D">
            <wp:extent cx="3362764" cy="4572000"/>
            <wp:effectExtent l="0" t="0" r="9525" b="0"/>
            <wp:docPr id="2107557440" name="Imagen 2107557440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40" name="Imagen 2107557440" descr="Interfaz de usuario gráfica, Aplicación&#10;&#10;Descripción generada automáticamente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3367932" cy="4579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58577" w14:textId="46898C67" w:rsidR="00DD248A" w:rsidRPr="00A443C1" w:rsidRDefault="008B0F07" w:rsidP="00FE1FD2">
      <w:pPr>
        <w:pStyle w:val="N2"/>
      </w:pPr>
      <w:r w:rsidRPr="00A443C1">
        <w:t>En la imatge superior mostrem la c</w:t>
      </w:r>
      <w:r w:rsidR="00DD248A" w:rsidRPr="00A443C1">
        <w:t>on</w:t>
      </w:r>
      <w:r w:rsidR="0088282E" w:rsidRPr="00A443C1">
        <w:t>f</w:t>
      </w:r>
      <w:r w:rsidR="00DD248A" w:rsidRPr="00A443C1">
        <w:t>iguració del nav</w:t>
      </w:r>
      <w:r w:rsidR="00E57E1A" w:rsidRPr="00A443C1">
        <w:t>egador de pro</w:t>
      </w:r>
      <w:r w:rsidR="006A5AFC" w:rsidRPr="00A443C1">
        <w:t>jectes de Revit , agrupat segons dos paràmetres: capítol i subcapítol.</w:t>
      </w:r>
    </w:p>
    <w:p w14:paraId="6DF2A91E" w14:textId="02E75768" w:rsidR="00A71416" w:rsidRPr="00A443C1" w:rsidRDefault="00A71416" w:rsidP="00A71416">
      <w:pPr>
        <w:pStyle w:val="Ttulo2"/>
        <w:ind w:left="567" w:hanging="567"/>
      </w:pPr>
      <w:bookmarkStart w:id="23" w:name="_Toc142647261"/>
      <w:r w:rsidRPr="00A443C1">
        <w:lastRenderedPageBreak/>
        <w:t>VISTES DE CONSULTA PER TEMATIZACIONS</w:t>
      </w:r>
      <w:bookmarkEnd w:id="23"/>
    </w:p>
    <w:p w14:paraId="0EF10C13" w14:textId="6ABBE17A" w:rsidR="0085148A" w:rsidRPr="00A443C1" w:rsidRDefault="0085148A" w:rsidP="0085148A">
      <w:pPr>
        <w:pStyle w:val="N2"/>
      </w:pPr>
      <w:r w:rsidRPr="00A443C1">
        <w:rPr>
          <w:noProof/>
          <w:lang w:val="es-ES" w:eastAsia="es-ES"/>
        </w:rPr>
        <w:drawing>
          <wp:inline distT="0" distB="0" distL="0" distR="0" wp14:anchorId="44C5EA2C" wp14:editId="3D432A11">
            <wp:extent cx="3651250" cy="2301548"/>
            <wp:effectExtent l="0" t="0" r="6350" b="3810"/>
            <wp:docPr id="10" name="Imagen 10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10" descr="Tabla&#10;&#10;Descripción generada automáticamente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3669442" cy="2313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98073" w14:textId="5D82877C" w:rsidR="00A71416" w:rsidRPr="00A443C1" w:rsidRDefault="00333046" w:rsidP="006D2A5A">
      <w:pPr>
        <w:pStyle w:val="N3"/>
      </w:pPr>
      <w:r w:rsidRPr="00A443C1">
        <w:t xml:space="preserve">En el models s’ha establert tot un seguit de filtres segons unes tematitzacions acordades </w:t>
      </w:r>
      <w:r w:rsidR="00E56495" w:rsidRPr="00A443C1">
        <w:t xml:space="preserve">amb ATL i establertes en els Requisits d’Informació: </w:t>
      </w:r>
    </w:p>
    <w:p w14:paraId="798582D6" w14:textId="00CB49CF" w:rsidR="00EE21EA" w:rsidRPr="00A443C1" w:rsidRDefault="00713EC3" w:rsidP="006D2A5A">
      <w:pPr>
        <w:pStyle w:val="N3"/>
      </w:pPr>
      <w:r w:rsidRPr="00A443C1">
        <w:rPr>
          <w:noProof/>
          <w:lang w:val="es-ES" w:eastAsia="es-ES"/>
        </w:rPr>
        <w:drawing>
          <wp:inline distT="0" distB="0" distL="0" distR="0" wp14:anchorId="11DB30F1" wp14:editId="4DA02EB7">
            <wp:extent cx="5850890" cy="3486785"/>
            <wp:effectExtent l="0" t="0" r="0" b="0"/>
            <wp:docPr id="2107557444" name="Imagen 2107557444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44" name="Imagen 2107557444" descr="Diagrama&#10;&#10;Descripción generada automáticamente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348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EE667" w14:textId="1A1A8D8F" w:rsidR="008113E4" w:rsidRPr="00A443C1" w:rsidRDefault="00E56495" w:rsidP="00A00D5B">
      <w:pPr>
        <w:pStyle w:val="N3"/>
        <w:ind w:left="0"/>
        <w:rPr>
          <w:color w:val="FF0000"/>
        </w:rPr>
      </w:pPr>
      <w:r w:rsidRPr="00A443C1">
        <w:rPr>
          <w:color w:val="000000" w:themeColor="text1"/>
        </w:rPr>
        <w:t>En la imatge superior mostrem l</w:t>
      </w:r>
      <w:r w:rsidR="002700E2" w:rsidRPr="00A443C1">
        <w:rPr>
          <w:color w:val="000000" w:themeColor="text1"/>
        </w:rPr>
        <w:t>’assignació per color a aquesta tematització per a la instal.lació d’Esparreguera 2.</w:t>
      </w:r>
    </w:p>
    <w:p w14:paraId="6401AE90" w14:textId="485826A5" w:rsidR="00EE21EA" w:rsidRPr="00A443C1" w:rsidRDefault="00EE21EA" w:rsidP="006D2A5A">
      <w:pPr>
        <w:pStyle w:val="N3"/>
      </w:pPr>
    </w:p>
    <w:p w14:paraId="6D94F4B8" w14:textId="77777777" w:rsidR="003D49B4" w:rsidRPr="00A443C1" w:rsidRDefault="003D49B4" w:rsidP="009370FC">
      <w:pPr>
        <w:pStyle w:val="N3"/>
        <w:ind w:left="0"/>
      </w:pPr>
    </w:p>
    <w:p w14:paraId="1CB1E90B" w14:textId="32C1ED53" w:rsidR="006D2A5A" w:rsidRPr="00A443C1" w:rsidRDefault="006D2A5A" w:rsidP="006D2A5A">
      <w:pPr>
        <w:pStyle w:val="Ttulo1"/>
        <w:ind w:left="426" w:hanging="432"/>
      </w:pPr>
      <w:bookmarkStart w:id="24" w:name="_Toc142647262"/>
      <w:r w:rsidRPr="00A443C1">
        <w:lastRenderedPageBreak/>
        <w:t>MODELS FEDERATS</w:t>
      </w:r>
      <w:bookmarkEnd w:id="24"/>
    </w:p>
    <w:p w14:paraId="025F8688" w14:textId="0370B268" w:rsidR="006D2A5A" w:rsidRPr="00A443C1" w:rsidRDefault="006D2A5A" w:rsidP="006D2A5A">
      <w:pPr>
        <w:pStyle w:val="Ttulo3"/>
        <w:ind w:left="1418" w:hanging="851"/>
        <w:rPr>
          <w:lang w:val="ca-ES"/>
        </w:rPr>
      </w:pPr>
      <w:bookmarkStart w:id="25" w:name="_Toc142647263"/>
      <w:r w:rsidRPr="00A443C1">
        <w:rPr>
          <w:lang w:val="ca-ES"/>
        </w:rPr>
        <w:t>MODELS DE NAVISWORKS</w:t>
      </w:r>
      <w:bookmarkEnd w:id="25"/>
    </w:p>
    <w:p w14:paraId="65F0DACD" w14:textId="77777777" w:rsidR="006D4217" w:rsidRPr="00A443C1" w:rsidRDefault="006D4217" w:rsidP="006D4217">
      <w:pPr>
        <w:pStyle w:val="N3"/>
      </w:pPr>
    </w:p>
    <w:p w14:paraId="76C7D324" w14:textId="7EC002C7" w:rsidR="006D4217" w:rsidRPr="00A443C1" w:rsidRDefault="00617FA4" w:rsidP="006D4217">
      <w:pPr>
        <w:pStyle w:val="N3"/>
      </w:pPr>
      <w:r w:rsidRPr="00A443C1">
        <w:rPr>
          <w:noProof/>
          <w:lang w:val="es-ES" w:eastAsia="es-ES"/>
        </w:rPr>
        <w:drawing>
          <wp:inline distT="0" distB="0" distL="0" distR="0" wp14:anchorId="27377F4F" wp14:editId="4A868E6D">
            <wp:extent cx="5850890" cy="3159125"/>
            <wp:effectExtent l="0" t="0" r="0" b="3175"/>
            <wp:docPr id="19" name="Imagen 19" descr="Interfaz de usuario gráfica, Aplicación, Word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n 19" descr="Interfaz de usuario gráfica, Aplicación, Word&#10;&#10;Descripción generada automáticamente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315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B2715" w14:textId="3B715778" w:rsidR="00CC01FB" w:rsidRPr="00A443C1" w:rsidRDefault="00095562" w:rsidP="006D4217">
      <w:pPr>
        <w:pStyle w:val="N3"/>
      </w:pPr>
      <w:r>
        <w:t>Obrim</w:t>
      </w:r>
      <w:r w:rsidR="00FC65FC" w:rsidRPr="00A443C1">
        <w:t xml:space="preserve"> el programa Naviswo</w:t>
      </w:r>
      <w:r w:rsidR="00506A68" w:rsidRPr="00A443C1">
        <w:t>ks</w:t>
      </w:r>
      <w:r w:rsidR="00A2206B" w:rsidRPr="00A443C1">
        <w:t xml:space="preserve">, </w:t>
      </w:r>
      <w:r>
        <w:t>a</w:t>
      </w:r>
      <w:r w:rsidR="00A2206B" w:rsidRPr="00A443C1">
        <w:t xml:space="preserve"> la pesta</w:t>
      </w:r>
      <w:r>
        <w:t>ny</w:t>
      </w:r>
      <w:r w:rsidR="00A2206B" w:rsidRPr="00A443C1">
        <w:t>a inici</w:t>
      </w:r>
      <w:r>
        <w:t xml:space="preserve"> seleccionem</w:t>
      </w:r>
      <w:r w:rsidR="00762BD3" w:rsidRPr="00A443C1">
        <w:t xml:space="preserve"> l</w:t>
      </w:r>
      <w:r>
        <w:t>’eina “Añadir”</w:t>
      </w:r>
    </w:p>
    <w:p w14:paraId="06FBE570" w14:textId="77777777" w:rsidR="00762BD3" w:rsidRPr="00A443C1" w:rsidRDefault="00762BD3" w:rsidP="006D4217">
      <w:pPr>
        <w:pStyle w:val="N3"/>
      </w:pPr>
    </w:p>
    <w:p w14:paraId="24D02413" w14:textId="00C245D6" w:rsidR="00CC01FB" w:rsidRPr="00A443C1" w:rsidRDefault="00CC01FB" w:rsidP="006D4217">
      <w:pPr>
        <w:pStyle w:val="N3"/>
      </w:pPr>
      <w:r w:rsidRPr="00A443C1">
        <w:rPr>
          <w:noProof/>
          <w:lang w:val="es-ES" w:eastAsia="es-ES"/>
        </w:rPr>
        <w:lastRenderedPageBreak/>
        <w:drawing>
          <wp:inline distT="0" distB="0" distL="0" distR="0" wp14:anchorId="37FDE654" wp14:editId="78F5AD6A">
            <wp:extent cx="5850890" cy="3134995"/>
            <wp:effectExtent l="0" t="0" r="0" b="8255"/>
            <wp:docPr id="20" name="Imagen 20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n 20" descr="Interfaz de usuario gráfica, Aplicación&#10;&#10;Descripción generada automáticamente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313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83040" w14:textId="48412E30" w:rsidR="00CC01FB" w:rsidRPr="00A443C1" w:rsidRDefault="00095562" w:rsidP="006D4217">
      <w:pPr>
        <w:pStyle w:val="N3"/>
      </w:pPr>
      <w:r>
        <w:t>Al</w:t>
      </w:r>
      <w:r w:rsidR="0067556A" w:rsidRPr="00A443C1">
        <w:t xml:space="preserve"> tip</w:t>
      </w:r>
      <w:r>
        <w:t>us d’arxius</w:t>
      </w:r>
      <w:r w:rsidR="0067556A" w:rsidRPr="00A443C1">
        <w:t xml:space="preserve"> seleccion</w:t>
      </w:r>
      <w:r>
        <w:t>e</w:t>
      </w:r>
      <w:r w:rsidR="0067556A" w:rsidRPr="00A443C1">
        <w:t>m Revit</w:t>
      </w:r>
      <w:r w:rsidR="005079BC" w:rsidRPr="00A443C1">
        <w:t>(*rvt; *rfa;</w:t>
      </w:r>
      <w:r w:rsidR="005472EA" w:rsidRPr="00A443C1">
        <w:t xml:space="preserve">*rte), </w:t>
      </w:r>
      <w:r>
        <w:t>i seleccionem</w:t>
      </w:r>
      <w:r w:rsidR="005472EA" w:rsidRPr="00A443C1">
        <w:t xml:space="preserve"> to</w:t>
      </w:r>
      <w:r>
        <w:t>ts els</w:t>
      </w:r>
      <w:r w:rsidR="005472EA" w:rsidRPr="00A443C1">
        <w:t xml:space="preserve"> ar</w:t>
      </w:r>
      <w:r>
        <w:t>xius que anem a</w:t>
      </w:r>
      <w:r w:rsidR="005472EA" w:rsidRPr="00A443C1">
        <w:t xml:space="preserve"> federar</w:t>
      </w:r>
    </w:p>
    <w:p w14:paraId="4FA699CE" w14:textId="77777777" w:rsidR="00CC01FB" w:rsidRPr="00A443C1" w:rsidRDefault="00CC01FB" w:rsidP="006D4217">
      <w:pPr>
        <w:pStyle w:val="N3"/>
      </w:pPr>
    </w:p>
    <w:p w14:paraId="2BBF5A36" w14:textId="56B1750D" w:rsidR="00CC01FB" w:rsidRPr="00A443C1" w:rsidRDefault="00CC01FB" w:rsidP="006D4217">
      <w:pPr>
        <w:pStyle w:val="N3"/>
      </w:pPr>
      <w:r w:rsidRPr="00A443C1">
        <w:rPr>
          <w:noProof/>
          <w:lang w:val="es-ES" w:eastAsia="es-ES"/>
        </w:rPr>
        <w:drawing>
          <wp:inline distT="0" distB="0" distL="0" distR="0" wp14:anchorId="70E44AA3" wp14:editId="63453760">
            <wp:extent cx="5850890" cy="3150235"/>
            <wp:effectExtent l="0" t="0" r="0" b="0"/>
            <wp:docPr id="23" name="Imagen 23" descr="Una captura de pantalla de una computador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n 23" descr="Una captura de pantalla de una computadora&#10;&#10;Descripción generada automáticamente con confianza media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315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46AEF" w14:textId="52FB4896" w:rsidR="005472EA" w:rsidRPr="00A443C1" w:rsidRDefault="005472EA" w:rsidP="006D4217">
      <w:pPr>
        <w:pStyle w:val="N3"/>
      </w:pPr>
      <w:r w:rsidRPr="00A443C1">
        <w:t xml:space="preserve">Una </w:t>
      </w:r>
      <w:r w:rsidR="00CD3AB4">
        <w:t>vegada</w:t>
      </w:r>
      <w:r w:rsidRPr="00A443C1">
        <w:t xml:space="preserve"> que acaba de </w:t>
      </w:r>
      <w:r w:rsidR="00CD3AB4">
        <w:t>carregar els arxius</w:t>
      </w:r>
      <w:r w:rsidRPr="00A443C1">
        <w:t xml:space="preserve"> Naviswork </w:t>
      </w:r>
      <w:r w:rsidR="00CD3AB4">
        <w:t>ens</w:t>
      </w:r>
      <w:r w:rsidR="007816F9" w:rsidRPr="00A443C1">
        <w:t xml:space="preserve"> ense</w:t>
      </w:r>
      <w:r w:rsidR="00CD3AB4">
        <w:t>ny</w:t>
      </w:r>
      <w:r w:rsidR="007816F9" w:rsidRPr="00A443C1">
        <w:t xml:space="preserve">a </w:t>
      </w:r>
      <w:r w:rsidR="00CD3AB4">
        <w:t>els</w:t>
      </w:r>
      <w:r w:rsidR="007816F9" w:rsidRPr="00A443C1">
        <w:t xml:space="preserve"> models de manera federada.</w:t>
      </w:r>
    </w:p>
    <w:p w14:paraId="048493A3" w14:textId="4A3CBEFD" w:rsidR="006D2A5A" w:rsidRPr="00A443C1" w:rsidRDefault="006D2A5A" w:rsidP="006D2A5A">
      <w:pPr>
        <w:pStyle w:val="N2"/>
        <w:ind w:left="0"/>
      </w:pPr>
    </w:p>
    <w:p w14:paraId="0DF23177" w14:textId="6B237147" w:rsidR="00A71416" w:rsidRDefault="00A71416">
      <w:pPr>
        <w:pStyle w:val="Ttulo1"/>
        <w:ind w:left="426" w:hanging="432"/>
      </w:pPr>
      <w:bookmarkStart w:id="26" w:name="_Toc142647264"/>
      <w:r w:rsidRPr="00A443C1">
        <w:lastRenderedPageBreak/>
        <w:t>EXTRACCIÓ DE DADES DELS MODELS</w:t>
      </w:r>
      <w:bookmarkEnd w:id="26"/>
    </w:p>
    <w:p w14:paraId="599D3336" w14:textId="77777777" w:rsidR="004114E9" w:rsidRDefault="004114E9" w:rsidP="004114E9"/>
    <w:p w14:paraId="6744F464" w14:textId="77777777" w:rsidR="00BB0D39" w:rsidRPr="00A443C1" w:rsidRDefault="00BB0D39" w:rsidP="00BB0D39">
      <w:pPr>
        <w:pStyle w:val="NormalL2"/>
      </w:pPr>
      <w:r>
        <w:t xml:space="preserve">Mitjançant les Taules de Planificació de Revit, podem extreure </w:t>
      </w:r>
      <w:r w:rsidRPr="00A443C1">
        <w:t>la informació</w:t>
      </w:r>
      <w:r>
        <w:t xml:space="preserve"> per </w:t>
      </w:r>
      <w:r w:rsidRPr="00A443C1">
        <w:t>par</w:t>
      </w:r>
      <w:r>
        <w:t>à</w:t>
      </w:r>
      <w:r w:rsidRPr="00A443C1">
        <w:t>metr</w:t>
      </w:r>
      <w:r>
        <w:t>e</w:t>
      </w:r>
      <w:r w:rsidRPr="00A443C1">
        <w:t xml:space="preserve">s dels elements en el model, </w:t>
      </w:r>
      <w:r>
        <w:t xml:space="preserve">tinguent </w:t>
      </w:r>
      <w:r w:rsidRPr="00A443C1">
        <w:t>en c</w:t>
      </w:r>
      <w:r>
        <w:t xml:space="preserve">ompte la seva </w:t>
      </w:r>
      <w:r w:rsidRPr="00A443C1">
        <w:t>jerarquia  (Categoria, Familia, Tip</w:t>
      </w:r>
      <w:r>
        <w:t>us i Exemplar</w:t>
      </w:r>
      <w:r w:rsidRPr="00A443C1">
        <w:t>)</w:t>
      </w:r>
      <w:r>
        <w:t>.</w:t>
      </w:r>
    </w:p>
    <w:p w14:paraId="04D91A96" w14:textId="77777777" w:rsidR="004114E9" w:rsidRPr="004114E9" w:rsidRDefault="004114E9" w:rsidP="004114E9"/>
    <w:p w14:paraId="0299EAC4" w14:textId="3CF94F24" w:rsidR="00EE21EA" w:rsidRPr="00A443C1" w:rsidRDefault="00EE1067" w:rsidP="00BB0D39">
      <w:pPr>
        <w:pStyle w:val="NormalL2"/>
      </w:pPr>
      <w:bookmarkStart w:id="27" w:name="_Toc142647265"/>
      <w:r w:rsidRPr="00A443C1">
        <w:rPr>
          <w:noProof/>
          <w:lang w:val="es-ES" w:eastAsia="es-ES"/>
        </w:rPr>
        <w:drawing>
          <wp:inline distT="0" distB="0" distL="0" distR="0" wp14:anchorId="435DE7CD" wp14:editId="69B32223">
            <wp:extent cx="5850890" cy="3366135"/>
            <wp:effectExtent l="0" t="0" r="0" b="5715"/>
            <wp:docPr id="2107557468" name="Imagen 2107557468" descr="Aplicación,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68" name="Imagen 2107557468" descr="Aplicación, Tabla&#10;&#10;Descripción generada automáticamente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336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7"/>
    </w:p>
    <w:p w14:paraId="34BD1D2A" w14:textId="77777777" w:rsidR="001F1962" w:rsidRDefault="001F1962" w:rsidP="001F1962">
      <w:pPr>
        <w:pStyle w:val="N2"/>
      </w:pPr>
    </w:p>
    <w:p w14:paraId="5617C75B" w14:textId="77777777" w:rsidR="00E37430" w:rsidRDefault="00E37430" w:rsidP="001F1962">
      <w:pPr>
        <w:pStyle w:val="N2"/>
      </w:pPr>
    </w:p>
    <w:p w14:paraId="13729A8C" w14:textId="77777777" w:rsidR="00E37430" w:rsidRDefault="00E37430" w:rsidP="001F1962">
      <w:pPr>
        <w:pStyle w:val="N2"/>
      </w:pPr>
    </w:p>
    <w:p w14:paraId="538DD325" w14:textId="77777777" w:rsidR="00E37430" w:rsidRDefault="00E37430" w:rsidP="001F1962">
      <w:pPr>
        <w:pStyle w:val="N2"/>
      </w:pPr>
    </w:p>
    <w:p w14:paraId="30AE4BE2" w14:textId="77777777" w:rsidR="00E37430" w:rsidRDefault="00E37430" w:rsidP="001F1962">
      <w:pPr>
        <w:pStyle w:val="N2"/>
      </w:pPr>
    </w:p>
    <w:p w14:paraId="5C3EE8AD" w14:textId="77777777" w:rsidR="00E37430" w:rsidRDefault="00E37430" w:rsidP="001F1962">
      <w:pPr>
        <w:pStyle w:val="N2"/>
      </w:pPr>
    </w:p>
    <w:p w14:paraId="03F1CC06" w14:textId="77777777" w:rsidR="00E37430" w:rsidRDefault="00E37430" w:rsidP="001F1962">
      <w:pPr>
        <w:pStyle w:val="N2"/>
      </w:pPr>
    </w:p>
    <w:p w14:paraId="24BB07B2" w14:textId="77777777" w:rsidR="00E37430" w:rsidRDefault="00E37430" w:rsidP="001F1962">
      <w:pPr>
        <w:pStyle w:val="N2"/>
      </w:pPr>
    </w:p>
    <w:p w14:paraId="326C3B46" w14:textId="77777777" w:rsidR="00E37430" w:rsidRDefault="00E37430" w:rsidP="001F1962">
      <w:pPr>
        <w:pStyle w:val="N2"/>
      </w:pPr>
    </w:p>
    <w:p w14:paraId="033B61FB" w14:textId="77777777" w:rsidR="00E37430" w:rsidRPr="00A443C1" w:rsidRDefault="00E37430" w:rsidP="001F1962">
      <w:pPr>
        <w:pStyle w:val="N2"/>
      </w:pPr>
    </w:p>
    <w:p w14:paraId="31B617C9" w14:textId="35274C74" w:rsidR="00243495" w:rsidRPr="00A443C1" w:rsidRDefault="00243495">
      <w:pPr>
        <w:pStyle w:val="Ttulo1"/>
        <w:ind w:left="426" w:hanging="432"/>
      </w:pPr>
      <w:bookmarkStart w:id="28" w:name="_Toc142647266"/>
      <w:r w:rsidRPr="00A443C1">
        <w:lastRenderedPageBreak/>
        <w:t>ANNEX I. PLÀNOLS EXTRETS DELS MODELS</w:t>
      </w:r>
      <w:bookmarkEnd w:id="28"/>
      <w:r w:rsidRPr="00A443C1">
        <w:t xml:space="preserve"> </w:t>
      </w:r>
    </w:p>
    <w:p w14:paraId="60C4B972" w14:textId="3B91D78D" w:rsidR="00243495" w:rsidRPr="00A443C1" w:rsidRDefault="00BF6DAF" w:rsidP="00243495">
      <w:r w:rsidRPr="00A443C1">
        <w:t>Incorporem en aquest annex</w:t>
      </w:r>
      <w:r w:rsidR="00ED06E0" w:rsidRPr="00A443C1">
        <w:t>, la totalitat dels plànols extrets dels models BIM de la instal.lació d’Esparreguera 2, com a exemple de maquetació de p</w:t>
      </w:r>
      <w:r w:rsidR="009A5154" w:rsidRPr="00A443C1">
        <w:t>l</w:t>
      </w:r>
      <w:r w:rsidR="00ED06E0" w:rsidRPr="00A443C1">
        <w:t xml:space="preserve">ànols, etiquetatge, </w:t>
      </w:r>
      <w:r w:rsidR="00495857" w:rsidRPr="00A443C1">
        <w:t xml:space="preserve">retolació </w:t>
      </w:r>
      <w:r w:rsidR="00D1461A" w:rsidRPr="00A443C1">
        <w:t>i segmentació en fulles.</w:t>
      </w:r>
    </w:p>
    <w:p w14:paraId="50178C7D" w14:textId="02354DD1" w:rsidR="001F1962" w:rsidRPr="00CD3AB4" w:rsidRDefault="00CD3AB4" w:rsidP="00243495">
      <w:pPr>
        <w:rPr>
          <w:i/>
        </w:rPr>
      </w:pPr>
      <w:r w:rsidRPr="00CD3AB4">
        <w:rPr>
          <w:i/>
        </w:rPr>
        <w:t>[Veure model proporcionat al contractista]</w:t>
      </w:r>
    </w:p>
    <w:p w14:paraId="7099B748" w14:textId="77777777" w:rsidR="00E37430" w:rsidRDefault="00E37430" w:rsidP="00243495"/>
    <w:p w14:paraId="65C56EA4" w14:textId="77777777" w:rsidR="00E37430" w:rsidRDefault="00E37430" w:rsidP="00243495">
      <w:bookmarkStart w:id="29" w:name="_GoBack"/>
      <w:bookmarkEnd w:id="29"/>
    </w:p>
    <w:p w14:paraId="3A6B7716" w14:textId="77777777" w:rsidR="00E37430" w:rsidRDefault="00E37430" w:rsidP="00243495"/>
    <w:p w14:paraId="263763EF" w14:textId="77777777" w:rsidR="00E37430" w:rsidRDefault="00E37430" w:rsidP="00243495"/>
    <w:p w14:paraId="1A0C010B" w14:textId="77777777" w:rsidR="00E37430" w:rsidRDefault="00E37430" w:rsidP="00243495"/>
    <w:p w14:paraId="53624FB9" w14:textId="77777777" w:rsidR="00E37430" w:rsidRDefault="00E37430" w:rsidP="00243495"/>
    <w:p w14:paraId="4D039C81" w14:textId="77777777" w:rsidR="00E37430" w:rsidRDefault="00E37430" w:rsidP="00243495"/>
    <w:p w14:paraId="544C6790" w14:textId="77777777" w:rsidR="00E37430" w:rsidRDefault="00E37430" w:rsidP="00243495"/>
    <w:p w14:paraId="7E59964D" w14:textId="77777777" w:rsidR="00E37430" w:rsidRDefault="00E37430" w:rsidP="00243495"/>
    <w:p w14:paraId="33710CE8" w14:textId="77777777" w:rsidR="00E37430" w:rsidRDefault="00E37430" w:rsidP="00243495"/>
    <w:p w14:paraId="0A7A3F91" w14:textId="77777777" w:rsidR="00E37430" w:rsidRDefault="00E37430" w:rsidP="00243495"/>
    <w:p w14:paraId="468AD62F" w14:textId="77777777" w:rsidR="00E37430" w:rsidRDefault="00E37430" w:rsidP="00243495"/>
    <w:p w14:paraId="14612443" w14:textId="77777777" w:rsidR="00E37430" w:rsidRDefault="00E37430" w:rsidP="00243495"/>
    <w:p w14:paraId="16ACC1C8" w14:textId="77777777" w:rsidR="00E37430" w:rsidRDefault="00E37430" w:rsidP="00243495"/>
    <w:p w14:paraId="56E03989" w14:textId="77777777" w:rsidR="00E37430" w:rsidRDefault="00E37430" w:rsidP="00243495"/>
    <w:p w14:paraId="7701AE21" w14:textId="77777777" w:rsidR="00E37430" w:rsidRDefault="00E37430" w:rsidP="00243495"/>
    <w:p w14:paraId="422149BC" w14:textId="77777777" w:rsidR="00E37430" w:rsidRDefault="00E37430" w:rsidP="00243495"/>
    <w:p w14:paraId="0C6123A9" w14:textId="77777777" w:rsidR="00E37430" w:rsidRDefault="00E37430" w:rsidP="00243495"/>
    <w:p w14:paraId="0E8AEE58" w14:textId="77777777" w:rsidR="00E37430" w:rsidRDefault="00E37430" w:rsidP="00243495"/>
    <w:p w14:paraId="2C1E8244" w14:textId="77777777" w:rsidR="00E37430" w:rsidRDefault="00E37430" w:rsidP="00243495"/>
    <w:p w14:paraId="6026E9CD" w14:textId="77777777" w:rsidR="00E37430" w:rsidRDefault="00E37430" w:rsidP="00243495"/>
    <w:p w14:paraId="026309B7" w14:textId="77777777" w:rsidR="00E37430" w:rsidRDefault="00E37430" w:rsidP="00243495"/>
    <w:p w14:paraId="0D1C8999" w14:textId="77777777" w:rsidR="00CD3AB4" w:rsidRDefault="00CD3AB4" w:rsidP="00243495"/>
    <w:p w14:paraId="21D971CC" w14:textId="77777777" w:rsidR="00E37430" w:rsidRPr="00A443C1" w:rsidRDefault="00E37430" w:rsidP="00243495"/>
    <w:p w14:paraId="73BDD8FA" w14:textId="6D919856" w:rsidR="00D303F0" w:rsidRPr="00A443C1" w:rsidRDefault="00D303F0" w:rsidP="00D303F0">
      <w:pPr>
        <w:pStyle w:val="Ttulo1"/>
        <w:ind w:left="426" w:hanging="432"/>
      </w:pPr>
      <w:bookmarkStart w:id="30" w:name="_Toc142647267"/>
      <w:r w:rsidRPr="00A443C1">
        <w:lastRenderedPageBreak/>
        <w:t>ANNEX II. PUBLICACIÓ A IFC</w:t>
      </w:r>
      <w:bookmarkEnd w:id="30"/>
    </w:p>
    <w:p w14:paraId="1AE8E5A0" w14:textId="495D91A5" w:rsidR="00D303F0" w:rsidRPr="00A443C1" w:rsidRDefault="00593EC4" w:rsidP="00243495">
      <w:r w:rsidRPr="00A443C1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8279" behindDoc="0" locked="0" layoutInCell="1" allowOverlap="1" wp14:anchorId="20E05918" wp14:editId="57E90CF4">
                <wp:simplePos x="0" y="0"/>
                <wp:positionH relativeFrom="column">
                  <wp:posOffset>19685</wp:posOffset>
                </wp:positionH>
                <wp:positionV relativeFrom="paragraph">
                  <wp:posOffset>214630</wp:posOffset>
                </wp:positionV>
                <wp:extent cx="393065" cy="205105"/>
                <wp:effectExtent l="19050" t="19050" r="26035" b="23495"/>
                <wp:wrapNone/>
                <wp:docPr id="2107557415" name="Rectángulo 21075574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065" cy="20510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07C3FEDF" id="Rectángulo 2107557415" o:spid="_x0000_s1026" style="position:absolute;margin-left:1.55pt;margin-top:16.9pt;width:30.95pt;height:16.15pt;z-index:25165827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" filled="f" strokecolor="#c00000" strokeweight="2.25pt"/>
            </w:pict>
          </mc:Fallback>
        </mc:AlternateContent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277" behindDoc="0" locked="0" layoutInCell="1" allowOverlap="1" wp14:anchorId="27278B80" wp14:editId="36E5E5ED">
            <wp:simplePos x="0" y="0"/>
            <wp:positionH relativeFrom="column">
              <wp:posOffset>-2540</wp:posOffset>
            </wp:positionH>
            <wp:positionV relativeFrom="paragraph">
              <wp:posOffset>65405</wp:posOffset>
            </wp:positionV>
            <wp:extent cx="4826000" cy="1715341"/>
            <wp:effectExtent l="0" t="0" r="0" b="0"/>
            <wp:wrapNone/>
            <wp:docPr id="2107557417" name="Imagen 2107557417" descr="Imagen que contiene Interfaz de usuario gráfic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24AF94D-C089-A421-79FB-E9C31374DD5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17" name="Imagen 2107557417" descr="Imagen que contiene Interfaz de usuario gráfica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24AF94D-C089-A421-79FB-E9C31374DD5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4826000" cy="17153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61BA4D" w14:textId="0ECA29B5" w:rsidR="00593EC4" w:rsidRPr="00A443C1" w:rsidRDefault="00593EC4" w:rsidP="00243495">
      <w:r w:rsidRPr="00A443C1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8280" behindDoc="0" locked="0" layoutInCell="1" allowOverlap="1" wp14:anchorId="371C8A91" wp14:editId="22A2E13B">
                <wp:simplePos x="0" y="0"/>
                <wp:positionH relativeFrom="column">
                  <wp:posOffset>254635</wp:posOffset>
                </wp:positionH>
                <wp:positionV relativeFrom="paragraph">
                  <wp:posOffset>146050</wp:posOffset>
                </wp:positionV>
                <wp:extent cx="1689100" cy="1174750"/>
                <wp:effectExtent l="76200" t="38100" r="6350" b="25400"/>
                <wp:wrapNone/>
                <wp:docPr id="2107557416" name="Conector: curvado 2107557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rot="10800000">
                          <a:off x="0" y="0"/>
                          <a:ext cx="1689100" cy="1174750"/>
                        </a:xfrm>
                        <a:prstGeom prst="curvedConnector2">
                          <a:avLst/>
                        </a:prstGeom>
                        <a:ln w="28575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14A7CA21" id="_x0000_t37" coordsize="21600,21600" o:spt="37" o:oned="t" path="m,c10800,,21600,10800,21600,21600e" filled="f">
                <v:path arrowok="t" fillok="f" o:connecttype="none"/>
                <o:lock v:ext="edit" shapetype="t"/>
              </v:shapetype>
              <v:shape id="Conector: curvado 2107557416" o:spid="_x0000_s1026" type="#_x0000_t37" style="position:absolute;margin-left:20.05pt;margin-top:11.5pt;width:133pt;height:92.5pt;rotation:180;z-index:251658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" strokecolor="#c00000" strokeweight="2.25pt">
                <v:stroke endarrow="block" joinstyle="miter"/>
                <o:lock v:ext="edit" shapetype="f"/>
              </v:shape>
            </w:pict>
          </mc:Fallback>
        </mc:AlternateContent>
      </w:r>
    </w:p>
    <w:p w14:paraId="3EFACB29" w14:textId="0980019A" w:rsidR="00593EC4" w:rsidRPr="00A443C1" w:rsidRDefault="00593EC4" w:rsidP="00243495"/>
    <w:p w14:paraId="53BF3921" w14:textId="1AEB8861" w:rsidR="00593EC4" w:rsidRPr="00A443C1" w:rsidRDefault="00593EC4" w:rsidP="00243495"/>
    <w:p w14:paraId="0CD555F9" w14:textId="4EBE0D1B" w:rsidR="00593EC4" w:rsidRPr="00A443C1" w:rsidRDefault="00593EC4" w:rsidP="00243495"/>
    <w:p w14:paraId="13438C03" w14:textId="61F45E55" w:rsidR="00195AC7" w:rsidRPr="00A443C1" w:rsidRDefault="00195AC7" w:rsidP="00243495"/>
    <w:p w14:paraId="562B9840" w14:textId="4DF80D3D" w:rsidR="00195AC7" w:rsidRPr="00A443C1" w:rsidRDefault="00195AC7" w:rsidP="00243495"/>
    <w:p w14:paraId="6B4C4E0B" w14:textId="3EA7F55C" w:rsidR="00195AC7" w:rsidRPr="00A443C1" w:rsidRDefault="00195AC7" w:rsidP="00243495"/>
    <w:p w14:paraId="24D86194" w14:textId="074F1B26" w:rsidR="00593EC4" w:rsidRPr="00A443C1" w:rsidRDefault="00593EC4" w:rsidP="00243495"/>
    <w:p w14:paraId="08036BB5" w14:textId="046F0E08" w:rsidR="00593EC4" w:rsidRPr="00A443C1" w:rsidRDefault="00593EC4" w:rsidP="00243495"/>
    <w:p w14:paraId="5476828C" w14:textId="6C099A73" w:rsidR="00593EC4" w:rsidRDefault="008F417B" w:rsidP="00243495">
      <w:r w:rsidRPr="00A443C1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8278" behindDoc="0" locked="0" layoutInCell="1" allowOverlap="1" wp14:anchorId="5AC04FFA" wp14:editId="2CB286C5">
                <wp:simplePos x="0" y="0"/>
                <wp:positionH relativeFrom="column">
                  <wp:posOffset>895985</wp:posOffset>
                </wp:positionH>
                <wp:positionV relativeFrom="paragraph">
                  <wp:posOffset>1054100</wp:posOffset>
                </wp:positionV>
                <wp:extent cx="1708150" cy="349250"/>
                <wp:effectExtent l="19050" t="19050" r="25400" b="12700"/>
                <wp:wrapNone/>
                <wp:docPr id="29" name="Rectángulo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8150" cy="3492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54BC736" id="Rectángulo 29" o:spid="_x0000_s1026" style="position:absolute;margin-left:70.55pt;margin-top:83pt;width:134.5pt;height:27.5pt;z-index:25165827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" filled="f" strokecolor="#c00000" strokeweight="2.25pt"/>
            </w:pict>
          </mc:Fallback>
        </mc:AlternateContent>
      </w:r>
      <w:r w:rsidR="00A45532" w:rsidRPr="00A443C1">
        <w:rPr>
          <w:noProof/>
          <w:lang w:val="es-ES" w:eastAsia="es-ES"/>
        </w:rPr>
        <w:drawing>
          <wp:inline distT="0" distB="0" distL="0" distR="0" wp14:anchorId="45CD087A" wp14:editId="3AB7BF2F">
            <wp:extent cx="2676746" cy="3257550"/>
            <wp:effectExtent l="0" t="0" r="9525" b="0"/>
            <wp:docPr id="2107557425" name="Imagen 2107557425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AE126E7-8292-C19F-9C56-E286A5E07D7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25" name="Imagen 2107557425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AE126E7-8292-C19F-9C56-E286A5E07D7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2680981" cy="3262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3636D" w14:textId="77777777" w:rsidR="00E37430" w:rsidRDefault="00E37430" w:rsidP="00243495"/>
    <w:p w14:paraId="271343FA" w14:textId="77777777" w:rsidR="00E37430" w:rsidRDefault="00E37430" w:rsidP="00243495"/>
    <w:p w14:paraId="56AA7E29" w14:textId="77777777" w:rsidR="00E37430" w:rsidRDefault="00E37430" w:rsidP="00243495"/>
    <w:p w14:paraId="33A863CD" w14:textId="77777777" w:rsidR="00E37430" w:rsidRDefault="00E37430" w:rsidP="00243495"/>
    <w:p w14:paraId="2CD1CBA9" w14:textId="77777777" w:rsidR="00E37430" w:rsidRPr="00A443C1" w:rsidRDefault="00E37430" w:rsidP="00243495"/>
    <w:p w14:paraId="2991606B" w14:textId="77777777" w:rsidR="00593EC4" w:rsidRPr="00A443C1" w:rsidRDefault="00593EC4" w:rsidP="00243495"/>
    <w:p w14:paraId="2F65E190" w14:textId="294F3D5F" w:rsidR="00593EC4" w:rsidRPr="00A443C1" w:rsidRDefault="00A45532" w:rsidP="00243495">
      <w:r w:rsidRPr="00A443C1">
        <w:rPr>
          <w:noProof/>
          <w:lang w:val="es-ES" w:eastAsia="es-ES"/>
        </w:rPr>
        <w:drawing>
          <wp:anchor distT="0" distB="0" distL="114300" distR="114300" simplePos="0" relativeHeight="251658281" behindDoc="0" locked="0" layoutInCell="1" allowOverlap="1" wp14:anchorId="3EFEE19B" wp14:editId="5DA7602F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850890" cy="3129915"/>
            <wp:effectExtent l="0" t="0" r="0" b="0"/>
            <wp:wrapNone/>
            <wp:docPr id="2107557433" name="Imagen 2107557433" descr="Interfaz de usuario gráfica, Texto, Aplicación, Correo electrónico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6199DF1-3FB6-2CB4-1DDE-869789A3AC1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33" name="Imagen 2107557433" descr="Interfaz de usuario gráfica, Texto, Aplicación, Correo electrónico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6199DF1-3FB6-2CB4-1DDE-869789A3AC1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3129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44414D" w14:textId="77777777" w:rsidR="00593EC4" w:rsidRPr="00A443C1" w:rsidRDefault="00593EC4" w:rsidP="00243495"/>
    <w:p w14:paraId="5C67A2AB" w14:textId="5FF21CA8" w:rsidR="00593EC4" w:rsidRPr="00A443C1" w:rsidRDefault="001F718C" w:rsidP="00243495">
      <w:r w:rsidRPr="00A443C1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8283" behindDoc="0" locked="0" layoutInCell="1" allowOverlap="1" wp14:anchorId="64C5AF7A" wp14:editId="23380C64">
                <wp:simplePos x="0" y="0"/>
                <wp:positionH relativeFrom="column">
                  <wp:posOffset>4166235</wp:posOffset>
                </wp:positionH>
                <wp:positionV relativeFrom="paragraph">
                  <wp:posOffset>51436</wp:posOffset>
                </wp:positionV>
                <wp:extent cx="1543050" cy="279400"/>
                <wp:effectExtent l="19050" t="19050" r="19050" b="25400"/>
                <wp:wrapNone/>
                <wp:docPr id="2107557432" name="Rectángulo 21075574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2794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3AD642D" id="Rectángulo 2107557432" o:spid="_x0000_s1026" style="position:absolute;margin-left:328.05pt;margin-top:4.05pt;width:121.5pt;height:22pt;z-index:2516582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" filled="f" strokecolor="#c00000" strokeweight="2.25pt"/>
            </w:pict>
          </mc:Fallback>
        </mc:AlternateContent>
      </w:r>
      <w:r w:rsidR="00A45532" w:rsidRPr="00A443C1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8282" behindDoc="0" locked="0" layoutInCell="1" allowOverlap="1" wp14:anchorId="51816613" wp14:editId="7921DD69">
                <wp:simplePos x="0" y="0"/>
                <wp:positionH relativeFrom="column">
                  <wp:posOffset>1759585</wp:posOffset>
                </wp:positionH>
                <wp:positionV relativeFrom="paragraph">
                  <wp:posOffset>51436</wp:posOffset>
                </wp:positionV>
                <wp:extent cx="2381250" cy="260350"/>
                <wp:effectExtent l="19050" t="19050" r="19050" b="25400"/>
                <wp:wrapNone/>
                <wp:docPr id="2107557431" name="Rectángulo 21075574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0" cy="2603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093F4611" id="Rectángulo 2107557431" o:spid="_x0000_s1026" style="position:absolute;margin-left:138.55pt;margin-top:4.05pt;width:187.5pt;height:20.5pt;z-index:2516582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" filled="f" strokecolor="#c00000" strokeweight="2.25pt"/>
            </w:pict>
          </mc:Fallback>
        </mc:AlternateContent>
      </w:r>
    </w:p>
    <w:p w14:paraId="6D732FD8" w14:textId="33D80528" w:rsidR="00593EC4" w:rsidRPr="00A443C1" w:rsidRDefault="00593EC4" w:rsidP="00243495"/>
    <w:p w14:paraId="0CAD580C" w14:textId="77777777" w:rsidR="00593EC4" w:rsidRPr="00A443C1" w:rsidRDefault="00593EC4" w:rsidP="00243495"/>
    <w:p w14:paraId="675B0DE0" w14:textId="77777777" w:rsidR="00593EC4" w:rsidRPr="00A443C1" w:rsidRDefault="00593EC4" w:rsidP="00243495"/>
    <w:p w14:paraId="0C12658C" w14:textId="77777777" w:rsidR="00593EC4" w:rsidRPr="00A443C1" w:rsidRDefault="00593EC4" w:rsidP="00243495"/>
    <w:p w14:paraId="53E2E15E" w14:textId="77777777" w:rsidR="00593EC4" w:rsidRPr="00A443C1" w:rsidRDefault="00593EC4" w:rsidP="00243495"/>
    <w:p w14:paraId="04AA855B" w14:textId="77777777" w:rsidR="00593EC4" w:rsidRPr="00A443C1" w:rsidRDefault="00593EC4" w:rsidP="00243495"/>
    <w:p w14:paraId="7B7B24D9" w14:textId="77777777" w:rsidR="00593EC4" w:rsidRPr="00A443C1" w:rsidRDefault="00593EC4" w:rsidP="00243495"/>
    <w:p w14:paraId="445D7A3A" w14:textId="77777777" w:rsidR="00593EC4" w:rsidRPr="00A443C1" w:rsidRDefault="00593EC4" w:rsidP="00243495"/>
    <w:p w14:paraId="0442827C" w14:textId="52306338" w:rsidR="00A00B55" w:rsidRPr="00A443C1" w:rsidRDefault="00A00B55" w:rsidP="00243495">
      <w:r w:rsidRPr="00A443C1">
        <w:rPr>
          <w:noProof/>
          <w:lang w:val="es-ES" w:eastAsia="es-ES"/>
        </w:rPr>
        <w:drawing>
          <wp:anchor distT="0" distB="0" distL="114300" distR="114300" simplePos="0" relativeHeight="251658284" behindDoc="0" locked="0" layoutInCell="1" allowOverlap="1" wp14:anchorId="69C47ABC" wp14:editId="38402CEC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850890" cy="3705860"/>
            <wp:effectExtent l="0" t="0" r="0" b="8890"/>
            <wp:wrapNone/>
            <wp:docPr id="2107557447" name="Imagen 2107557447" descr="Interfaz de usuario gráfica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3D2E47E-C953-062E-A355-3CC31CB7D80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47" name="Imagen 2107557447" descr="Interfaz de usuario gráfica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3D2E47E-C953-062E-A355-3CC31CB7D80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3705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D68019" w14:textId="2EB47DA8" w:rsidR="00593EC4" w:rsidRPr="00A443C1" w:rsidRDefault="00A00B55" w:rsidP="00243495">
      <w:r w:rsidRPr="00A443C1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8363" behindDoc="0" locked="0" layoutInCell="1" allowOverlap="1" wp14:anchorId="68D6E012" wp14:editId="57B55F79">
                <wp:simplePos x="0" y="0"/>
                <wp:positionH relativeFrom="column">
                  <wp:posOffset>635</wp:posOffset>
                </wp:positionH>
                <wp:positionV relativeFrom="paragraph">
                  <wp:posOffset>221616</wp:posOffset>
                </wp:positionV>
                <wp:extent cx="292100" cy="3054350"/>
                <wp:effectExtent l="762000" t="19050" r="31750" b="88900"/>
                <wp:wrapNone/>
                <wp:docPr id="84" name="Conector: curvado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rot="10800000" flipH="1" flipV="1">
                          <a:off x="0" y="0"/>
                          <a:ext cx="292100" cy="3054350"/>
                        </a:xfrm>
                        <a:prstGeom prst="curvedConnector3">
                          <a:avLst>
                            <a:gd name="adj1" fmla="val -250559"/>
                          </a:avLst>
                        </a:prstGeom>
                        <a:ln w="28575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12C8CB89" id="_x0000_t38" coordsize="21600,21600" o:spt="38" o:oned="t" path="m,c@0,0@1,5400@1,10800@1,16200@2,21600,21600,21600e" filled="f">
                <v:formulas>
                  <v:f eqn="mid #0 0"/>
                  <v:f eqn="val #0"/>
                  <v:f eqn="mid #0 2160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Conector: curvado 84" o:spid="_x0000_s1026" type="#_x0000_t38" style="position:absolute;margin-left:.05pt;margin-top:17.45pt;width:23pt;height:240.5pt;rotation:180;flip:x y;z-index:2516583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" adj="-54121" strokecolor="#c00000" strokeweight="2.25pt">
                <v:stroke endarrow="block" joinstyle="miter"/>
                <o:lock v:ext="edit" shapetype="f"/>
              </v:shape>
            </w:pict>
          </mc:Fallback>
        </mc:AlternateContent>
      </w:r>
      <w:r w:rsidRPr="00A443C1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8367" behindDoc="0" locked="0" layoutInCell="1" allowOverlap="1" wp14:anchorId="267A720E" wp14:editId="4F22F0D2">
                <wp:simplePos x="0" y="0"/>
                <wp:positionH relativeFrom="column">
                  <wp:posOffset>1562735</wp:posOffset>
                </wp:positionH>
                <wp:positionV relativeFrom="paragraph">
                  <wp:posOffset>208915</wp:posOffset>
                </wp:positionV>
                <wp:extent cx="546100" cy="1492250"/>
                <wp:effectExtent l="0" t="38100" r="63500" b="31750"/>
                <wp:wrapNone/>
                <wp:docPr id="2107557446" name="Conector: curvado 2107557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546100" cy="1492250"/>
                        </a:xfrm>
                        <a:prstGeom prst="curvedConnector2">
                          <a:avLst/>
                        </a:prstGeom>
                        <a:ln w="28575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E76CA9B" id="Conector: curvado 2107557446" o:spid="_x0000_s1026" type="#_x0000_t37" style="position:absolute;margin-left:123.05pt;margin-top:16.45pt;width:43pt;height:117.5pt;flip:y;z-index:2516583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" strokecolor="#c00000" strokeweight="2.25pt">
                <v:stroke endarrow="block" joinstyle="miter"/>
                <o:lock v:ext="edit" shapetype="f"/>
              </v:shape>
            </w:pict>
          </mc:Fallback>
        </mc:AlternateContent>
      </w:r>
      <w:r w:rsidRPr="00A443C1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8366" behindDoc="0" locked="0" layoutInCell="1" allowOverlap="1" wp14:anchorId="3378AF4D" wp14:editId="058B615D">
                <wp:simplePos x="0" y="0"/>
                <wp:positionH relativeFrom="column">
                  <wp:posOffset>1781810</wp:posOffset>
                </wp:positionH>
                <wp:positionV relativeFrom="paragraph">
                  <wp:posOffset>27305</wp:posOffset>
                </wp:positionV>
                <wp:extent cx="448310" cy="173355"/>
                <wp:effectExtent l="19050" t="19050" r="27940" b="17145"/>
                <wp:wrapNone/>
                <wp:docPr id="2107557445" name="Rectángulo 21075574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8310" cy="17335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2391753" id="Rectángulo 2107557445" o:spid="_x0000_s1026" style="position:absolute;margin-left:140.3pt;margin-top:2.15pt;width:35.3pt;height:13.65pt;z-index:25165836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" filled="f" strokecolor="#c00000" strokeweight="2.25pt"/>
            </w:pict>
          </mc:Fallback>
        </mc:AlternateContent>
      </w:r>
      <w:r w:rsidRPr="00A443C1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8358" behindDoc="0" locked="0" layoutInCell="1" allowOverlap="1" wp14:anchorId="6CF07E88" wp14:editId="7E8D96E0">
                <wp:simplePos x="0" y="0"/>
                <wp:positionH relativeFrom="column">
                  <wp:posOffset>19685</wp:posOffset>
                </wp:positionH>
                <wp:positionV relativeFrom="paragraph">
                  <wp:posOffset>158115</wp:posOffset>
                </wp:positionV>
                <wp:extent cx="1587500" cy="173355"/>
                <wp:effectExtent l="19050" t="19050" r="12700" b="17145"/>
                <wp:wrapNone/>
                <wp:docPr id="80" name="Rectángulo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7500" cy="17335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0DAFABBC" id="Rectángulo 80" o:spid="_x0000_s1026" style="position:absolute;margin-left:1.55pt;margin-top:12.45pt;width:125pt;height:13.65pt;z-index:2516583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" filled="f" strokecolor="#c00000" strokeweight="2.25pt"/>
            </w:pict>
          </mc:Fallback>
        </mc:AlternateContent>
      </w:r>
    </w:p>
    <w:p w14:paraId="00D151A2" w14:textId="4E9285FF" w:rsidR="00593EC4" w:rsidRPr="00A443C1" w:rsidRDefault="00593EC4" w:rsidP="00243495"/>
    <w:p w14:paraId="69FC2A8D" w14:textId="004FF7BE" w:rsidR="00593EC4" w:rsidRPr="00A443C1" w:rsidRDefault="00593EC4" w:rsidP="00243495"/>
    <w:p w14:paraId="37CB517C" w14:textId="77777777" w:rsidR="00593EC4" w:rsidRPr="00A443C1" w:rsidRDefault="00593EC4" w:rsidP="00243495"/>
    <w:p w14:paraId="1B9929A8" w14:textId="30D8FC64" w:rsidR="00593EC4" w:rsidRPr="00A443C1" w:rsidRDefault="00A00B55" w:rsidP="00243495">
      <w:r w:rsidRPr="00A443C1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8285" behindDoc="0" locked="0" layoutInCell="1" allowOverlap="1" wp14:anchorId="3035BCC0" wp14:editId="11083659">
                <wp:simplePos x="0" y="0"/>
                <wp:positionH relativeFrom="column">
                  <wp:posOffset>3556635</wp:posOffset>
                </wp:positionH>
                <wp:positionV relativeFrom="paragraph">
                  <wp:posOffset>231140</wp:posOffset>
                </wp:positionV>
                <wp:extent cx="2433320" cy="294640"/>
                <wp:effectExtent l="19050" t="19050" r="24130" b="10160"/>
                <wp:wrapNone/>
                <wp:docPr id="79" name="Rectángulo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3320" cy="2946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55D299CF" id="Rectángulo 79" o:spid="_x0000_s1026" style="position:absolute;margin-left:280.05pt;margin-top:18.2pt;width:191.6pt;height:23.2pt;z-index:25165828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" filled="f" strokecolor="#c00000" strokeweight="2.25pt"/>
            </w:pict>
          </mc:Fallback>
        </mc:AlternateContent>
      </w:r>
    </w:p>
    <w:p w14:paraId="25423B8D" w14:textId="7DD7489E" w:rsidR="00593EC4" w:rsidRPr="00A443C1" w:rsidRDefault="00593EC4" w:rsidP="00243495"/>
    <w:p w14:paraId="63CC3D10" w14:textId="4FC8FF6F" w:rsidR="00593EC4" w:rsidRPr="00A443C1" w:rsidRDefault="00A00B55" w:rsidP="00243495">
      <w:r w:rsidRPr="00A443C1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8365" behindDoc="0" locked="0" layoutInCell="1" allowOverlap="1" wp14:anchorId="5445A3E6" wp14:editId="350B1758">
                <wp:simplePos x="0" y="0"/>
                <wp:positionH relativeFrom="column">
                  <wp:posOffset>567055</wp:posOffset>
                </wp:positionH>
                <wp:positionV relativeFrom="paragraph">
                  <wp:posOffset>154940</wp:posOffset>
                </wp:positionV>
                <wp:extent cx="462915" cy="1570355"/>
                <wp:effectExtent l="0" t="38100" r="51435" b="29845"/>
                <wp:wrapNone/>
                <wp:docPr id="105" name="Conector: curvado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462915" cy="1570355"/>
                        </a:xfrm>
                        <a:prstGeom prst="curvedConnector2">
                          <a:avLst/>
                        </a:prstGeom>
                        <a:ln w="28575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576C731" id="Conector: curvado 105" o:spid="_x0000_s1026" type="#_x0000_t37" style="position:absolute;margin-left:44.65pt;margin-top:12.2pt;width:36.45pt;height:123.65pt;flip:y;z-index:2516583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" strokecolor="#c00000" strokeweight="2.25pt">
                <v:stroke endarrow="block" joinstyle="miter"/>
                <o:lock v:ext="edit" shapetype="f"/>
              </v:shape>
            </w:pict>
          </mc:Fallback>
        </mc:AlternateContent>
      </w:r>
      <w:r w:rsidRPr="00A443C1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8362" behindDoc="0" locked="0" layoutInCell="1" allowOverlap="1" wp14:anchorId="70FC6A3F" wp14:editId="01D807F1">
                <wp:simplePos x="0" y="0"/>
                <wp:positionH relativeFrom="column">
                  <wp:posOffset>22225</wp:posOffset>
                </wp:positionH>
                <wp:positionV relativeFrom="paragraph">
                  <wp:posOffset>25400</wp:posOffset>
                </wp:positionV>
                <wp:extent cx="1527175" cy="173355"/>
                <wp:effectExtent l="19050" t="19050" r="15875" b="17145"/>
                <wp:wrapNone/>
                <wp:docPr id="82" name="Rectángulo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7175" cy="17335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01D2B213" id="Rectángulo 82" o:spid="_x0000_s1026" style="position:absolute;margin-left:1.75pt;margin-top:2pt;width:120.25pt;height:13.65pt;z-index:25165836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" filled="f" strokecolor="#c00000" strokeweight="2.25pt"/>
            </w:pict>
          </mc:Fallback>
        </mc:AlternateContent>
      </w:r>
    </w:p>
    <w:p w14:paraId="67D3DF4D" w14:textId="4E9FBF56" w:rsidR="00593EC4" w:rsidRPr="00A443C1" w:rsidRDefault="00593EC4" w:rsidP="00243495"/>
    <w:p w14:paraId="0F0B5FCE" w14:textId="0697975B" w:rsidR="00593EC4" w:rsidRPr="00A443C1" w:rsidRDefault="00593EC4" w:rsidP="00243495"/>
    <w:p w14:paraId="52C7BB40" w14:textId="757AD43B" w:rsidR="00593EC4" w:rsidRPr="00A443C1" w:rsidRDefault="00593EC4" w:rsidP="00243495"/>
    <w:p w14:paraId="1256DCF9" w14:textId="77777777" w:rsidR="00593EC4" w:rsidRPr="00A443C1" w:rsidRDefault="00593EC4" w:rsidP="00243495"/>
    <w:p w14:paraId="3943E0E9" w14:textId="7CD62D9A" w:rsidR="00593EC4" w:rsidRPr="00A443C1" w:rsidRDefault="00A00B55" w:rsidP="00243495">
      <w:r w:rsidRPr="00A443C1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8361" behindDoc="0" locked="0" layoutInCell="1" allowOverlap="1" wp14:anchorId="7EE5C70F" wp14:editId="309C939F">
                <wp:simplePos x="0" y="0"/>
                <wp:positionH relativeFrom="column">
                  <wp:posOffset>305435</wp:posOffset>
                </wp:positionH>
                <wp:positionV relativeFrom="paragraph">
                  <wp:posOffset>260350</wp:posOffset>
                </wp:positionV>
                <wp:extent cx="220980" cy="173355"/>
                <wp:effectExtent l="19050" t="19050" r="26670" b="17145"/>
                <wp:wrapNone/>
                <wp:docPr id="81" name="Rectángulo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980" cy="17335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D081119" id="Rectángulo 81" o:spid="_x0000_s1026" style="position:absolute;margin-left:24.05pt;margin-top:20.5pt;width:17.4pt;height:13.65pt;z-index:25165836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" filled="f" strokecolor="#c00000" strokeweight="2.25pt"/>
            </w:pict>
          </mc:Fallback>
        </mc:AlternateContent>
      </w:r>
    </w:p>
    <w:p w14:paraId="33A4B561" w14:textId="4B6D8449" w:rsidR="00593EC4" w:rsidRPr="00A443C1" w:rsidRDefault="00593EC4" w:rsidP="00243495"/>
    <w:p w14:paraId="20000490" w14:textId="7EDB9850" w:rsidR="00593EC4" w:rsidRPr="00A443C1" w:rsidRDefault="00593EC4" w:rsidP="00243495"/>
    <w:p w14:paraId="124907A8" w14:textId="27615ED6" w:rsidR="00593EC4" w:rsidRPr="00A443C1" w:rsidRDefault="00593EC4" w:rsidP="00243495"/>
    <w:p w14:paraId="36C81C38" w14:textId="77777777" w:rsidR="00593EC4" w:rsidRPr="00A443C1" w:rsidRDefault="00593EC4" w:rsidP="00243495"/>
    <w:p w14:paraId="7D776473" w14:textId="70C8D800" w:rsidR="00593EC4" w:rsidRPr="00A443C1" w:rsidRDefault="00F634FC" w:rsidP="00F634FC">
      <w:pPr>
        <w:tabs>
          <w:tab w:val="left" w:pos="2100"/>
        </w:tabs>
      </w:pPr>
      <w:r w:rsidRPr="00A443C1">
        <w:lastRenderedPageBreak/>
        <w:tab/>
      </w:r>
    </w:p>
    <w:p w14:paraId="59C09705" w14:textId="77777777" w:rsidR="00F634FC" w:rsidRPr="00A443C1" w:rsidRDefault="00F634FC" w:rsidP="00F634FC">
      <w:pPr>
        <w:tabs>
          <w:tab w:val="left" w:pos="2100"/>
        </w:tabs>
      </w:pPr>
    </w:p>
    <w:p w14:paraId="576975EC" w14:textId="1B064372" w:rsidR="00F634FC" w:rsidRPr="00A443C1" w:rsidRDefault="00F634FC" w:rsidP="00F634FC">
      <w:pPr>
        <w:tabs>
          <w:tab w:val="left" w:pos="2100"/>
        </w:tabs>
      </w:pPr>
      <w:r w:rsidRPr="00A443C1">
        <w:rPr>
          <w:noProof/>
          <w:lang w:val="es-ES" w:eastAsia="es-ES"/>
        </w:rPr>
        <w:drawing>
          <wp:anchor distT="0" distB="0" distL="114300" distR="114300" simplePos="0" relativeHeight="251658368" behindDoc="0" locked="0" layoutInCell="1" allowOverlap="1" wp14:anchorId="5C0FF51B" wp14:editId="0A7D7F6F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850890" cy="3705860"/>
            <wp:effectExtent l="0" t="0" r="0" b="8890"/>
            <wp:wrapNone/>
            <wp:docPr id="2107557450" name="Imagen 2107557450" descr="Interfaz de usuario gráfica, Texto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8B1D099-2682-681B-E550-D3A1D9DABBD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50" name="Imagen 2107557450" descr="Interfaz de usuario gráfica, Texto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8B1D099-2682-681B-E550-D3A1D9DABBD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3705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2D55311" w14:textId="11D8EDFC" w:rsidR="00593EC4" w:rsidRPr="00A443C1" w:rsidRDefault="00F634FC" w:rsidP="00243495">
      <w:r w:rsidRPr="00A443C1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8371" behindDoc="0" locked="0" layoutInCell="1" allowOverlap="1" wp14:anchorId="4A09B3A0" wp14:editId="752A31B8">
                <wp:simplePos x="0" y="0"/>
                <wp:positionH relativeFrom="column">
                  <wp:posOffset>2093595</wp:posOffset>
                </wp:positionH>
                <wp:positionV relativeFrom="paragraph">
                  <wp:posOffset>28575</wp:posOffset>
                </wp:positionV>
                <wp:extent cx="1102407" cy="234082"/>
                <wp:effectExtent l="19050" t="19050" r="21590" b="13970"/>
                <wp:wrapNone/>
                <wp:docPr id="2107557449" name="Rectángulo 21075574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2407" cy="234082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6FF13770" id="Rectángulo 2107557449" o:spid="_x0000_s1026" style="position:absolute;margin-left:164.85pt;margin-top:2.25pt;width:86.8pt;height:18.45pt;z-index:25165837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" filled="f" strokecolor="#c00000" strokeweight="2.25pt"/>
            </w:pict>
          </mc:Fallback>
        </mc:AlternateContent>
      </w:r>
    </w:p>
    <w:p w14:paraId="31B1FBDE" w14:textId="1523484F" w:rsidR="00593EC4" w:rsidRPr="00A443C1" w:rsidRDefault="00593EC4" w:rsidP="00243495"/>
    <w:p w14:paraId="517CB4D4" w14:textId="26426ADB" w:rsidR="00593EC4" w:rsidRPr="00A443C1" w:rsidRDefault="00593EC4" w:rsidP="00243495"/>
    <w:p w14:paraId="33820A82" w14:textId="46851E99" w:rsidR="00593EC4" w:rsidRPr="00A443C1" w:rsidRDefault="00593EC4" w:rsidP="00243495"/>
    <w:p w14:paraId="13983E91" w14:textId="77777777" w:rsidR="00593EC4" w:rsidRPr="00A443C1" w:rsidRDefault="00593EC4" w:rsidP="00243495"/>
    <w:p w14:paraId="6389E82D" w14:textId="77777777" w:rsidR="00593EC4" w:rsidRPr="00A443C1" w:rsidRDefault="00593EC4" w:rsidP="00243495"/>
    <w:p w14:paraId="3A16EDAF" w14:textId="77777777" w:rsidR="00593EC4" w:rsidRPr="00A443C1" w:rsidRDefault="00593EC4" w:rsidP="00243495"/>
    <w:p w14:paraId="7F6FB01A" w14:textId="35A1D863" w:rsidR="00593EC4" w:rsidRPr="00A443C1" w:rsidRDefault="00593EC4" w:rsidP="00243495"/>
    <w:p w14:paraId="5887C284" w14:textId="77777777" w:rsidR="00593EC4" w:rsidRPr="00A443C1" w:rsidRDefault="00593EC4" w:rsidP="00243495"/>
    <w:p w14:paraId="1E49E1D9" w14:textId="38896E86" w:rsidR="00593EC4" w:rsidRPr="00A443C1" w:rsidRDefault="00A347A2" w:rsidP="00243495">
      <w:r w:rsidRPr="00A443C1">
        <w:rPr>
          <w:noProof/>
          <w:lang w:val="es-ES" w:eastAsia="es-ES"/>
        </w:rPr>
        <w:drawing>
          <wp:anchor distT="0" distB="0" distL="114300" distR="114300" simplePos="0" relativeHeight="251658372" behindDoc="0" locked="0" layoutInCell="1" allowOverlap="1" wp14:anchorId="2DADABE5" wp14:editId="6EC246F1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850890" cy="3705860"/>
            <wp:effectExtent l="0" t="0" r="0" b="8890"/>
            <wp:wrapNone/>
            <wp:docPr id="2107557454" name="Imagen 2107557454" descr="Interfaz de usuario gráfica, Texto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0863495-12CA-5B70-ECBA-EE35B95B39A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54" name="Imagen 2107557454" descr="Interfaz de usuario gráfica, Texto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0863495-12CA-5B70-ECBA-EE35B95B39A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3705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DC3A2AE" w14:textId="4D2568CC" w:rsidR="00593EC4" w:rsidRPr="00A443C1" w:rsidRDefault="00A347A2" w:rsidP="00243495">
      <w:r w:rsidRPr="00A443C1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8375" behindDoc="0" locked="0" layoutInCell="1" allowOverlap="1" wp14:anchorId="4F1641EE" wp14:editId="440C67C7">
                <wp:simplePos x="0" y="0"/>
                <wp:positionH relativeFrom="column">
                  <wp:posOffset>2810510</wp:posOffset>
                </wp:positionH>
                <wp:positionV relativeFrom="paragraph">
                  <wp:posOffset>27940</wp:posOffset>
                </wp:positionV>
                <wp:extent cx="860277" cy="234082"/>
                <wp:effectExtent l="19050" t="19050" r="16510" b="13970"/>
                <wp:wrapNone/>
                <wp:docPr id="2107557453" name="Rectángulo 21075574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0277" cy="234082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3F80C4E9" id="Rectángulo 2107557453" o:spid="_x0000_s1026" style="position:absolute;margin-left:221.3pt;margin-top:2.2pt;width:67.75pt;height:18.45pt;z-index:25165837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" filled="f" strokecolor="#c00000" strokeweight="2.25pt"/>
            </w:pict>
          </mc:Fallback>
        </mc:AlternateContent>
      </w:r>
    </w:p>
    <w:p w14:paraId="141F9E4E" w14:textId="176E2C92" w:rsidR="00593EC4" w:rsidRPr="00A443C1" w:rsidRDefault="00A347A2" w:rsidP="00243495">
      <w:r w:rsidRPr="00A443C1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8373" behindDoc="0" locked="0" layoutInCell="1" allowOverlap="1" wp14:anchorId="2297C453" wp14:editId="2E28895B">
                <wp:simplePos x="0" y="0"/>
                <wp:positionH relativeFrom="column">
                  <wp:posOffset>1880235</wp:posOffset>
                </wp:positionH>
                <wp:positionV relativeFrom="paragraph">
                  <wp:posOffset>79375</wp:posOffset>
                </wp:positionV>
                <wp:extent cx="1409700" cy="184727"/>
                <wp:effectExtent l="19050" t="19050" r="19050" b="25400"/>
                <wp:wrapNone/>
                <wp:docPr id="2107557451" name="Rectángulo 21075574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9700" cy="184727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5EADCF65" id="Rectángulo 2107557451" o:spid="_x0000_s1026" style="position:absolute;margin-left:148.05pt;margin-top:6.25pt;width:111pt;height:14.55pt;z-index:25165837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" filled="f" strokecolor="#c00000" strokeweight="2.25pt"/>
            </w:pict>
          </mc:Fallback>
        </mc:AlternateContent>
      </w:r>
    </w:p>
    <w:p w14:paraId="49426BDA" w14:textId="77777777" w:rsidR="00593EC4" w:rsidRPr="00A443C1" w:rsidRDefault="00593EC4" w:rsidP="00243495"/>
    <w:p w14:paraId="68B137C6" w14:textId="0E866867" w:rsidR="00593EC4" w:rsidRPr="00A443C1" w:rsidRDefault="00A347A2" w:rsidP="00243495">
      <w:r w:rsidRPr="00A443C1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8374" behindDoc="0" locked="0" layoutInCell="1" allowOverlap="1" wp14:anchorId="2354DF1F" wp14:editId="642A40FF">
                <wp:simplePos x="0" y="0"/>
                <wp:positionH relativeFrom="column">
                  <wp:posOffset>1861185</wp:posOffset>
                </wp:positionH>
                <wp:positionV relativeFrom="paragraph">
                  <wp:posOffset>23495</wp:posOffset>
                </wp:positionV>
                <wp:extent cx="3731895" cy="515811"/>
                <wp:effectExtent l="19050" t="19050" r="20955" b="17780"/>
                <wp:wrapNone/>
                <wp:docPr id="2107557452" name="Rectángulo 21075574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31895" cy="51581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CE58F46" id="Rectángulo 2107557452" o:spid="_x0000_s1026" style="position:absolute;margin-left:146.55pt;margin-top:1.85pt;width:293.85pt;height:40.6pt;z-index:25165837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" filled="f" strokecolor="#c00000" strokeweight="2.25pt"/>
            </w:pict>
          </mc:Fallback>
        </mc:AlternateContent>
      </w:r>
    </w:p>
    <w:p w14:paraId="664CE8E2" w14:textId="0307A5FE" w:rsidR="00593EC4" w:rsidRPr="00A443C1" w:rsidRDefault="00593EC4" w:rsidP="00243495"/>
    <w:p w14:paraId="30B3E977" w14:textId="4E1035C4" w:rsidR="00593EC4" w:rsidRPr="00A443C1" w:rsidRDefault="00593EC4" w:rsidP="00243495"/>
    <w:p w14:paraId="6CEEEE70" w14:textId="5EEB73F9" w:rsidR="00593EC4" w:rsidRPr="00A443C1" w:rsidRDefault="008F417B" w:rsidP="00243495">
      <w:r w:rsidRPr="00A443C1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8369" behindDoc="0" locked="0" layoutInCell="1" allowOverlap="1" wp14:anchorId="4EF4115D" wp14:editId="0B8E8252">
                <wp:simplePos x="0" y="0"/>
                <wp:positionH relativeFrom="column">
                  <wp:posOffset>102235</wp:posOffset>
                </wp:positionH>
                <wp:positionV relativeFrom="paragraph">
                  <wp:posOffset>24130</wp:posOffset>
                </wp:positionV>
                <wp:extent cx="1651000" cy="152400"/>
                <wp:effectExtent l="19050" t="19050" r="25400" b="19050"/>
                <wp:wrapNone/>
                <wp:docPr id="2107557448" name="Rectángulo 21075574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1000" cy="1524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163D8B45" id="Rectángulo 2107557448" o:spid="_x0000_s1026" style="position:absolute;margin-left:8.05pt;margin-top:1.9pt;width:130pt;height:12pt;z-index:2516583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" filled="f" strokecolor="#c00000" strokeweight="2.25pt"/>
            </w:pict>
          </mc:Fallback>
        </mc:AlternateContent>
      </w:r>
    </w:p>
    <w:p w14:paraId="176E1D43" w14:textId="77777777" w:rsidR="00593EC4" w:rsidRPr="00A443C1" w:rsidRDefault="00593EC4" w:rsidP="00243495"/>
    <w:p w14:paraId="507B1296" w14:textId="77777777" w:rsidR="00593EC4" w:rsidRPr="00A443C1" w:rsidRDefault="00593EC4" w:rsidP="00243495"/>
    <w:p w14:paraId="3C6E1050" w14:textId="77777777" w:rsidR="00593EC4" w:rsidRPr="00A443C1" w:rsidRDefault="00593EC4" w:rsidP="00243495"/>
    <w:p w14:paraId="23A42B88" w14:textId="77777777" w:rsidR="00593EC4" w:rsidRPr="00A443C1" w:rsidRDefault="00593EC4" w:rsidP="00243495"/>
    <w:p w14:paraId="0BA74D82" w14:textId="77777777" w:rsidR="00593EC4" w:rsidRPr="00A443C1" w:rsidRDefault="00593EC4" w:rsidP="00243495"/>
    <w:p w14:paraId="7028731C" w14:textId="77777777" w:rsidR="00593EC4" w:rsidRPr="00A443C1" w:rsidRDefault="00593EC4" w:rsidP="00243495"/>
    <w:p w14:paraId="127308A9" w14:textId="77777777" w:rsidR="0035451F" w:rsidRDefault="0035451F" w:rsidP="00243495"/>
    <w:p w14:paraId="1AD763AA" w14:textId="77777777" w:rsidR="00CD3AB4" w:rsidRDefault="00CD3AB4" w:rsidP="00243495"/>
    <w:p w14:paraId="54172342" w14:textId="77777777" w:rsidR="00CD3AB4" w:rsidRDefault="00CD3AB4" w:rsidP="00243495"/>
    <w:p w14:paraId="16B08527" w14:textId="77777777" w:rsidR="00CD3AB4" w:rsidRPr="00A443C1" w:rsidRDefault="00CD3AB4" w:rsidP="00243495"/>
    <w:p w14:paraId="7E2A1209" w14:textId="0F5E1497" w:rsidR="0035451F" w:rsidRPr="00A443C1" w:rsidRDefault="0035451F" w:rsidP="00243495">
      <w:r w:rsidRPr="00A443C1">
        <w:rPr>
          <w:noProof/>
          <w:lang w:val="es-ES" w:eastAsia="es-ES"/>
        </w:rPr>
        <w:drawing>
          <wp:anchor distT="0" distB="0" distL="114300" distR="114300" simplePos="0" relativeHeight="251658376" behindDoc="0" locked="0" layoutInCell="1" allowOverlap="1" wp14:anchorId="3A7A5DEE" wp14:editId="2AF621C6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850890" cy="3705860"/>
            <wp:effectExtent l="0" t="0" r="0" b="8890"/>
            <wp:wrapNone/>
            <wp:docPr id="2107557457" name="Imagen 2107557457" descr="Interfaz de usuario gráfica, Texto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C0FE5A7-2FBD-34A9-5E75-AD16F644DC5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57" name="Imagen 2107557457" descr="Interfaz de usuario gráfica, Texto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C0FE5A7-2FBD-34A9-5E75-AD16F644DC5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3705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B5AF1F" w14:textId="2748A179" w:rsidR="0035451F" w:rsidRPr="00A443C1" w:rsidRDefault="0035451F" w:rsidP="00243495">
      <w:r w:rsidRPr="00A443C1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8378" behindDoc="0" locked="0" layoutInCell="1" allowOverlap="1" wp14:anchorId="53D86B76" wp14:editId="3F7A72A9">
                <wp:simplePos x="0" y="0"/>
                <wp:positionH relativeFrom="column">
                  <wp:posOffset>4267835</wp:posOffset>
                </wp:positionH>
                <wp:positionV relativeFrom="paragraph">
                  <wp:posOffset>230506</wp:posOffset>
                </wp:positionV>
                <wp:extent cx="1562100" cy="260350"/>
                <wp:effectExtent l="19050" t="19050" r="19050" b="25400"/>
                <wp:wrapNone/>
                <wp:docPr id="2107557455" name="Rectángulo 21075574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2100" cy="2603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22347CB7" id="Rectángulo 2107557455" o:spid="_x0000_s1026" style="position:absolute;margin-left:336.05pt;margin-top:18.15pt;width:123pt;height:20.5pt;z-index:25165837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" filled="f" strokecolor="#c00000" strokeweight="2.25pt"/>
            </w:pict>
          </mc:Fallback>
        </mc:AlternateContent>
      </w:r>
      <w:r w:rsidRPr="00A443C1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8379" behindDoc="0" locked="0" layoutInCell="1" allowOverlap="1" wp14:anchorId="706E247F" wp14:editId="578D8D0B">
                <wp:simplePos x="0" y="0"/>
                <wp:positionH relativeFrom="column">
                  <wp:posOffset>3442335</wp:posOffset>
                </wp:positionH>
                <wp:positionV relativeFrom="paragraph">
                  <wp:posOffset>27305</wp:posOffset>
                </wp:positionV>
                <wp:extent cx="730250" cy="234082"/>
                <wp:effectExtent l="19050" t="19050" r="12700" b="13970"/>
                <wp:wrapNone/>
                <wp:docPr id="2107557456" name="Rectángulo 2107557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0250" cy="234082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179CBFCB" id="Rectángulo 2107557456" o:spid="_x0000_s1026" style="position:absolute;margin-left:271.05pt;margin-top:2.15pt;width:57.5pt;height:18.45pt;z-index:251658379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" filled="f" strokecolor="#c00000" strokeweight="2.25pt"/>
            </w:pict>
          </mc:Fallback>
        </mc:AlternateContent>
      </w:r>
    </w:p>
    <w:p w14:paraId="6975FFC4" w14:textId="001DA0F3" w:rsidR="0035451F" w:rsidRPr="00A443C1" w:rsidRDefault="0035451F" w:rsidP="00243495"/>
    <w:p w14:paraId="6C55A60D" w14:textId="77777777" w:rsidR="0035451F" w:rsidRPr="00A443C1" w:rsidRDefault="0035451F" w:rsidP="00243495"/>
    <w:p w14:paraId="48D6BE32" w14:textId="77777777" w:rsidR="0035451F" w:rsidRPr="00A443C1" w:rsidRDefault="0035451F" w:rsidP="00243495"/>
    <w:p w14:paraId="719352DB" w14:textId="77777777" w:rsidR="0035451F" w:rsidRPr="00A443C1" w:rsidRDefault="0035451F" w:rsidP="00243495"/>
    <w:p w14:paraId="61EE48EB" w14:textId="77777777" w:rsidR="0035451F" w:rsidRPr="00A443C1" w:rsidRDefault="0035451F" w:rsidP="00243495"/>
    <w:p w14:paraId="281B5E17" w14:textId="77777777" w:rsidR="0035451F" w:rsidRPr="00A443C1" w:rsidRDefault="0035451F" w:rsidP="00243495"/>
    <w:p w14:paraId="2ACC8C25" w14:textId="77777777" w:rsidR="0035451F" w:rsidRPr="00A443C1" w:rsidRDefault="0035451F" w:rsidP="00243495"/>
    <w:p w14:paraId="3C6FA7B3" w14:textId="77777777" w:rsidR="0035451F" w:rsidRPr="00A443C1" w:rsidRDefault="0035451F" w:rsidP="00243495"/>
    <w:p w14:paraId="590BBAB0" w14:textId="77777777" w:rsidR="0035451F" w:rsidRPr="00A443C1" w:rsidRDefault="0035451F" w:rsidP="00243495"/>
    <w:p w14:paraId="247E366C" w14:textId="77777777" w:rsidR="0035451F" w:rsidRPr="00A443C1" w:rsidRDefault="0035451F" w:rsidP="00243495"/>
    <w:p w14:paraId="606D1227" w14:textId="77777777" w:rsidR="0035451F" w:rsidRPr="00A443C1" w:rsidRDefault="0035451F" w:rsidP="00243495"/>
    <w:p w14:paraId="65611A28" w14:textId="77777777" w:rsidR="0035451F" w:rsidRPr="00A443C1" w:rsidRDefault="0035451F" w:rsidP="00243495"/>
    <w:p w14:paraId="71BCD345" w14:textId="77777777" w:rsidR="0035451F" w:rsidRPr="00A443C1" w:rsidRDefault="0035451F" w:rsidP="00243495"/>
    <w:p w14:paraId="76098BC1" w14:textId="0F6ACC22" w:rsidR="0035451F" w:rsidRPr="00A443C1" w:rsidRDefault="004860D8" w:rsidP="00243495">
      <w:r w:rsidRPr="00A443C1">
        <w:rPr>
          <w:noProof/>
          <w:lang w:val="es-ES" w:eastAsia="es-ES"/>
        </w:rPr>
        <w:drawing>
          <wp:anchor distT="0" distB="0" distL="114300" distR="114300" simplePos="0" relativeHeight="251658380" behindDoc="0" locked="0" layoutInCell="1" allowOverlap="1" wp14:anchorId="685A9C53" wp14:editId="6C68BC0E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850890" cy="3705860"/>
            <wp:effectExtent l="0" t="0" r="0" b="8890"/>
            <wp:wrapNone/>
            <wp:docPr id="2107557460" name="Imagen 2107557460" descr="Interfaz de usuario gráfica, Texto, Aplicación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8571AAA-25FC-206D-BBDB-61FF386B287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60" name="Imagen 2107557460" descr="Interfaz de usuario gráfica, Texto, Aplicación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8571AAA-25FC-206D-BBDB-61FF386B287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3705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0EBCF00" w14:textId="56E8728F" w:rsidR="0035451F" w:rsidRPr="00A443C1" w:rsidRDefault="004860D8" w:rsidP="00243495">
      <w:r w:rsidRPr="00A443C1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8382" behindDoc="0" locked="0" layoutInCell="1" allowOverlap="1" wp14:anchorId="043E2706" wp14:editId="60017445">
                <wp:simplePos x="0" y="0"/>
                <wp:positionH relativeFrom="column">
                  <wp:posOffset>4064635</wp:posOffset>
                </wp:positionH>
                <wp:positionV relativeFrom="paragraph">
                  <wp:posOffset>25400</wp:posOffset>
                </wp:positionV>
                <wp:extent cx="495300" cy="241300"/>
                <wp:effectExtent l="19050" t="19050" r="19050" b="25400"/>
                <wp:wrapNone/>
                <wp:docPr id="2107557459" name="Rectángulo 21075574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2413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5BB745C3" id="Rectángulo 2107557459" o:spid="_x0000_s1026" style="position:absolute;margin-left:320.05pt;margin-top:2pt;width:39pt;height:19pt;z-index:2516583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" filled="f" strokecolor="#c00000" strokeweight="2.25pt"/>
            </w:pict>
          </mc:Fallback>
        </mc:AlternateContent>
      </w:r>
    </w:p>
    <w:p w14:paraId="384B8E2F" w14:textId="77777777" w:rsidR="0035451F" w:rsidRPr="00A443C1" w:rsidRDefault="0035451F" w:rsidP="00243495"/>
    <w:p w14:paraId="523F169E" w14:textId="77777777" w:rsidR="0035451F" w:rsidRPr="00A443C1" w:rsidRDefault="0035451F" w:rsidP="00243495"/>
    <w:p w14:paraId="779DBF20" w14:textId="0F25FADD" w:rsidR="0035451F" w:rsidRPr="00A443C1" w:rsidRDefault="004860D8" w:rsidP="00243495">
      <w:r w:rsidRPr="00A443C1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8381" behindDoc="0" locked="0" layoutInCell="1" allowOverlap="1" wp14:anchorId="6D469A68" wp14:editId="090355DB">
                <wp:simplePos x="0" y="0"/>
                <wp:positionH relativeFrom="column">
                  <wp:posOffset>1885950</wp:posOffset>
                </wp:positionH>
                <wp:positionV relativeFrom="paragraph">
                  <wp:posOffset>85725</wp:posOffset>
                </wp:positionV>
                <wp:extent cx="3221764" cy="216707"/>
                <wp:effectExtent l="19050" t="19050" r="17145" b="12065"/>
                <wp:wrapNone/>
                <wp:docPr id="2107557458" name="Rectángulo 21075574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1764" cy="216707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04991511" id="Rectángulo 2107557458" o:spid="_x0000_s1026" style="position:absolute;margin-left:148.5pt;margin-top:6.75pt;width:253.7pt;height:17.05pt;z-index:25165838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" filled="f" strokecolor="#c00000" strokeweight="2.25pt"/>
            </w:pict>
          </mc:Fallback>
        </mc:AlternateContent>
      </w:r>
    </w:p>
    <w:p w14:paraId="76B1AC0A" w14:textId="2D74E40D" w:rsidR="0035451F" w:rsidRPr="00A443C1" w:rsidRDefault="0035451F" w:rsidP="00243495"/>
    <w:p w14:paraId="44A236B3" w14:textId="52522410" w:rsidR="0035451F" w:rsidRPr="00A443C1" w:rsidRDefault="0035451F" w:rsidP="00243495"/>
    <w:p w14:paraId="4CC707E5" w14:textId="77777777" w:rsidR="0035451F" w:rsidRPr="00A443C1" w:rsidRDefault="0035451F" w:rsidP="00243495"/>
    <w:p w14:paraId="6EFEEBAF" w14:textId="77777777" w:rsidR="0035451F" w:rsidRPr="00A443C1" w:rsidRDefault="0035451F" w:rsidP="00243495"/>
    <w:p w14:paraId="79607DCB" w14:textId="77777777" w:rsidR="0035451F" w:rsidRPr="00A443C1" w:rsidRDefault="0035451F" w:rsidP="00243495"/>
    <w:p w14:paraId="367170C8" w14:textId="77777777" w:rsidR="0035451F" w:rsidRPr="00A443C1" w:rsidRDefault="0035451F" w:rsidP="00243495"/>
    <w:p w14:paraId="64CEA5F8" w14:textId="77777777" w:rsidR="0035451F" w:rsidRPr="00A443C1" w:rsidRDefault="0035451F" w:rsidP="00243495"/>
    <w:p w14:paraId="2EFB3C25" w14:textId="1183BE24" w:rsidR="004860D8" w:rsidRPr="00A443C1" w:rsidRDefault="004860D8" w:rsidP="00243495"/>
    <w:p w14:paraId="4D5B33F3" w14:textId="5367C9E7" w:rsidR="004860D8" w:rsidRPr="00A443C1" w:rsidRDefault="00CD3AB4" w:rsidP="00243495">
      <w:r w:rsidRPr="00A443C1">
        <w:rPr>
          <w:noProof/>
          <w:lang w:val="es-ES" w:eastAsia="es-ES"/>
        </w:rPr>
        <w:lastRenderedPageBreak/>
        <mc:AlternateContent>
          <mc:Choice Requires="wps">
            <w:drawing>
              <wp:anchor distT="0" distB="0" distL="114300" distR="114300" simplePos="0" relativeHeight="251658384" behindDoc="0" locked="0" layoutInCell="1" allowOverlap="1" wp14:anchorId="757E0112" wp14:editId="1ADFA58C">
                <wp:simplePos x="0" y="0"/>
                <wp:positionH relativeFrom="column">
                  <wp:posOffset>1717040</wp:posOffset>
                </wp:positionH>
                <wp:positionV relativeFrom="paragraph">
                  <wp:posOffset>259080</wp:posOffset>
                </wp:positionV>
                <wp:extent cx="4136390" cy="327660"/>
                <wp:effectExtent l="19050" t="19050" r="16510" b="15240"/>
                <wp:wrapNone/>
                <wp:docPr id="2107557464" name="Rectángulo 21075574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6390" cy="32766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ángulo 2107557464" o:spid="_x0000_s1026" style="position:absolute;margin-left:135.2pt;margin-top:20.4pt;width:325.7pt;height:25.8pt;z-index:251658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" filled="f" strokecolor="#c00000" strokeweight="2.25pt"/>
            </w:pict>
          </mc:Fallback>
        </mc:AlternateContent>
      </w:r>
      <w:r w:rsidRPr="00A443C1">
        <w:rPr>
          <w:noProof/>
          <w:lang w:val="es-ES" w:eastAsia="es-ES"/>
        </w:rPr>
        <w:drawing>
          <wp:anchor distT="0" distB="0" distL="114300" distR="114300" simplePos="0" relativeHeight="251658383" behindDoc="0" locked="0" layoutInCell="1" allowOverlap="1" wp14:anchorId="64D63164" wp14:editId="4FB982E7">
            <wp:simplePos x="0" y="0"/>
            <wp:positionH relativeFrom="column">
              <wp:posOffset>0</wp:posOffset>
            </wp:positionH>
            <wp:positionV relativeFrom="paragraph">
              <wp:posOffset>-4445</wp:posOffset>
            </wp:positionV>
            <wp:extent cx="5850890" cy="3129915"/>
            <wp:effectExtent l="0" t="0" r="0" b="0"/>
            <wp:wrapNone/>
            <wp:docPr id="2107557466" name="Imagen 2107557466" descr="Interfaz de usuario gráfica, Texto, Aplicación, Correo electrónico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6199DF1-3FB6-2CB4-1DDE-869789A3AC1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557466" name="Imagen 2107557466" descr="Interfaz de usuario gráfica, Texto, Aplicación, Correo electrónico&#10;&#10;Descripción generada automáticamente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6199DF1-3FB6-2CB4-1DDE-869789A3AC1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3129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9E8091" w14:textId="77777777" w:rsidR="004860D8" w:rsidRPr="00A443C1" w:rsidRDefault="004860D8" w:rsidP="00243495"/>
    <w:p w14:paraId="1FA2FAC9" w14:textId="77777777" w:rsidR="004860D8" w:rsidRPr="00A443C1" w:rsidRDefault="004860D8" w:rsidP="00243495"/>
    <w:p w14:paraId="0556C2D2" w14:textId="77777777" w:rsidR="004860D8" w:rsidRPr="00A443C1" w:rsidRDefault="004860D8" w:rsidP="00243495"/>
    <w:p w14:paraId="041E4B52" w14:textId="77777777" w:rsidR="004860D8" w:rsidRPr="00A443C1" w:rsidRDefault="004860D8" w:rsidP="00243495"/>
    <w:p w14:paraId="35E9997F" w14:textId="77777777" w:rsidR="004860D8" w:rsidRPr="00A443C1" w:rsidRDefault="004860D8" w:rsidP="00243495"/>
    <w:p w14:paraId="23D8977E" w14:textId="77777777" w:rsidR="004860D8" w:rsidRPr="00A443C1" w:rsidRDefault="004860D8" w:rsidP="00243495"/>
    <w:p w14:paraId="5E3F3601" w14:textId="77777777" w:rsidR="004860D8" w:rsidRPr="00A443C1" w:rsidRDefault="004860D8" w:rsidP="00243495"/>
    <w:p w14:paraId="51360399" w14:textId="77777777" w:rsidR="004860D8" w:rsidRPr="00A443C1" w:rsidRDefault="004860D8" w:rsidP="00243495"/>
    <w:p w14:paraId="266570FF" w14:textId="20BA3357" w:rsidR="004860D8" w:rsidRPr="00A443C1" w:rsidRDefault="004860D8" w:rsidP="00243495"/>
    <w:p w14:paraId="26BD83E5" w14:textId="22505AF0" w:rsidR="004860D8" w:rsidRPr="00A443C1" w:rsidRDefault="00CD3AB4" w:rsidP="00243495">
      <w:r w:rsidRPr="00A443C1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8385" behindDoc="0" locked="0" layoutInCell="1" allowOverlap="1" wp14:anchorId="4A311AFB" wp14:editId="7FBD63DA">
                <wp:simplePos x="0" y="0"/>
                <wp:positionH relativeFrom="column">
                  <wp:posOffset>4237355</wp:posOffset>
                </wp:positionH>
                <wp:positionV relativeFrom="paragraph">
                  <wp:posOffset>50165</wp:posOffset>
                </wp:positionV>
                <wp:extent cx="838835" cy="327660"/>
                <wp:effectExtent l="19050" t="19050" r="18415" b="15240"/>
                <wp:wrapNone/>
                <wp:docPr id="2107557465" name="Rectángulo 21075574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835" cy="32766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Rectángulo 2107557465" o:spid="_x0000_s1026" style="position:absolute;margin-left:333.65pt;margin-top:3.95pt;width:66.05pt;height:25.8pt;z-index:25165838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" filled="f" strokecolor="#c00000" strokeweight="2.25pt"/>
            </w:pict>
          </mc:Fallback>
        </mc:AlternateContent>
      </w:r>
    </w:p>
    <w:p w14:paraId="0AE71CCA" w14:textId="77777777" w:rsidR="00E37430" w:rsidRDefault="00E37430" w:rsidP="00E37430">
      <w:pPr>
        <w:pStyle w:val="Ttulo1"/>
        <w:numPr>
          <w:ilvl w:val="0"/>
          <w:numId w:val="0"/>
        </w:numPr>
        <w:ind w:left="360" w:hanging="360"/>
      </w:pPr>
      <w:bookmarkStart w:id="31" w:name="_Toc142647268"/>
    </w:p>
    <w:p w14:paraId="70FC7816" w14:textId="77777777" w:rsidR="00E37430" w:rsidRDefault="00E37430" w:rsidP="00E37430"/>
    <w:p w14:paraId="7D28AEC5" w14:textId="77777777" w:rsidR="00E37430" w:rsidRDefault="00E37430" w:rsidP="00E37430"/>
    <w:p w14:paraId="69DDD995" w14:textId="77777777" w:rsidR="00E37430" w:rsidRDefault="00E37430" w:rsidP="00E37430"/>
    <w:p w14:paraId="032AA64F" w14:textId="77777777" w:rsidR="00E37430" w:rsidRDefault="00E37430" w:rsidP="00E37430"/>
    <w:p w14:paraId="6805E4BB" w14:textId="77777777" w:rsidR="00E37430" w:rsidRDefault="00E37430" w:rsidP="00E37430"/>
    <w:p w14:paraId="2E9287C3" w14:textId="77777777" w:rsidR="00E37430" w:rsidRDefault="00E37430" w:rsidP="00E37430"/>
    <w:p w14:paraId="30034BAF" w14:textId="77777777" w:rsidR="00E37430" w:rsidRDefault="00E37430" w:rsidP="00E37430"/>
    <w:p w14:paraId="5C041372" w14:textId="77777777" w:rsidR="00E37430" w:rsidRDefault="00E37430" w:rsidP="00E37430"/>
    <w:p w14:paraId="5514A880" w14:textId="77777777" w:rsidR="00E37430" w:rsidRDefault="00E37430" w:rsidP="00E37430"/>
    <w:p w14:paraId="1C40CA60" w14:textId="77777777" w:rsidR="00E37430" w:rsidRDefault="00E37430" w:rsidP="00E37430"/>
    <w:p w14:paraId="3491B6B8" w14:textId="77777777" w:rsidR="00E37430" w:rsidRDefault="00E37430" w:rsidP="00E37430"/>
    <w:p w14:paraId="1C98ADC4" w14:textId="77777777" w:rsidR="00E37430" w:rsidRDefault="00E37430" w:rsidP="00E37430"/>
    <w:p w14:paraId="791B6834" w14:textId="77777777" w:rsidR="00E37430" w:rsidRPr="00E37430" w:rsidRDefault="00E37430" w:rsidP="00E37430"/>
    <w:p w14:paraId="17BDFB13" w14:textId="6F938F23" w:rsidR="00AB6059" w:rsidRPr="00A443C1" w:rsidRDefault="00AB6059" w:rsidP="00AB6059">
      <w:pPr>
        <w:pStyle w:val="Ttulo1"/>
        <w:ind w:left="426" w:hanging="432"/>
      </w:pPr>
      <w:r w:rsidRPr="00A443C1">
        <w:lastRenderedPageBreak/>
        <w:t>ANNEX III. ENGINYERIA INVERSA EN LA IDENTIFICACIÓ DELS EQUIPS I LES SEVES PROPIETATS</w:t>
      </w:r>
      <w:bookmarkEnd w:id="31"/>
    </w:p>
    <w:p w14:paraId="6E55C92A" w14:textId="41062768" w:rsidR="00AB6059" w:rsidRPr="00A443C1" w:rsidRDefault="00707F1A" w:rsidP="00AB6059">
      <w:pPr>
        <w:pStyle w:val="N3"/>
      </w:pPr>
      <w:r w:rsidRPr="00A443C1">
        <w:t xml:space="preserve">ATL, determinarà la necessitat, si s’escau, de dur a terme part del proveïdor un treball </w:t>
      </w:r>
      <w:r w:rsidR="00884E3A" w:rsidRPr="00A443C1">
        <w:t>d’enginyeria inversa el resultat del qual ser</w:t>
      </w:r>
      <w:r w:rsidR="00BE2F60">
        <w:t>à</w:t>
      </w:r>
      <w:r w:rsidR="00884E3A" w:rsidRPr="00A443C1">
        <w:t xml:space="preserve"> l’obtenció de les dades dels equips. Aquestes dades haurien d’ésser preses amb la campa</w:t>
      </w:r>
      <w:r w:rsidR="00BE2F60">
        <w:t xml:space="preserve">nya </w:t>
      </w:r>
      <w:r w:rsidR="00884E3A" w:rsidRPr="00A443C1">
        <w:t xml:space="preserve"> inicial de presa de dades </w:t>
      </w:r>
      <w:r w:rsidR="00AB6059" w:rsidRPr="00A443C1">
        <w:t>i treball de camp.</w:t>
      </w:r>
    </w:p>
    <w:p w14:paraId="7B8989EF" w14:textId="1A5834E5" w:rsidR="00884E3A" w:rsidRPr="00A443C1" w:rsidRDefault="00884E3A" w:rsidP="00AB6059">
      <w:pPr>
        <w:pStyle w:val="N3"/>
      </w:pPr>
      <w:r w:rsidRPr="00A443C1">
        <w:t>Mostrem tot seguit un exemple de fotografies amb les característiques d’un equip troquelades:</w:t>
      </w:r>
    </w:p>
    <w:p w14:paraId="125798B0" w14:textId="27D0CF5F" w:rsidR="00884E3A" w:rsidRPr="00A443C1" w:rsidRDefault="00E25578" w:rsidP="00705C92">
      <w:pPr>
        <w:pStyle w:val="N3"/>
      </w:pPr>
      <w:r w:rsidRPr="00A443C1">
        <w:rPr>
          <w:noProof/>
          <w:lang w:val="es-ES" w:eastAsia="es-ES"/>
        </w:rPr>
        <w:drawing>
          <wp:inline distT="0" distB="0" distL="0" distR="0" wp14:anchorId="1A532F0C" wp14:editId="6D6AE333">
            <wp:extent cx="5405617" cy="2703830"/>
            <wp:effectExtent l="0" t="0" r="5080" b="1270"/>
            <wp:docPr id="537961776" name="Imagen 537961776" descr="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961776" name="Imagen 4" descr="Texto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611"/>
                    <a:stretch/>
                  </pic:blipFill>
                  <pic:spPr bwMode="auto">
                    <a:xfrm>
                      <a:off x="0" y="0"/>
                      <a:ext cx="5405617" cy="270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107DFB" w14:textId="1CC9A159" w:rsidR="001F1962" w:rsidRPr="00A443C1" w:rsidRDefault="00705C92" w:rsidP="00705C92">
      <w:pPr>
        <w:ind w:left="708"/>
        <w:jc w:val="center"/>
      </w:pPr>
      <w:r w:rsidRPr="00A443C1">
        <w:rPr>
          <w:noProof/>
          <w:lang w:val="es-ES" w:eastAsia="es-ES"/>
        </w:rPr>
        <w:drawing>
          <wp:inline distT="0" distB="0" distL="0" distR="0" wp14:anchorId="1ACE6470" wp14:editId="1328E6D9">
            <wp:extent cx="5381763" cy="2703830"/>
            <wp:effectExtent l="0" t="0" r="9525" b="1270"/>
            <wp:docPr id="1302208734" name="Imagen 1302208734" descr="Imagen que contiene Código QR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2208734" name="Imagen 5" descr="Imagen que contiene Código QR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2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8"/>
                    <a:stretch/>
                  </pic:blipFill>
                  <pic:spPr bwMode="auto">
                    <a:xfrm>
                      <a:off x="0" y="0"/>
                      <a:ext cx="5381763" cy="270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1F1962" w:rsidRPr="00A443C1" w:rsidSect="001E3B45">
      <w:headerReference w:type="default" r:id="rId236"/>
      <w:footerReference w:type="even" r:id="rId237"/>
      <w:footerReference w:type="default" r:id="rId238"/>
      <w:footerReference w:type="first" r:id="rId239"/>
      <w:pgSz w:w="11906" w:h="16838" w:code="9"/>
      <w:pgMar w:top="1843" w:right="1133" w:bottom="2268" w:left="1559" w:header="454" w:footer="22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78BF2FC" w14:textId="77777777" w:rsidR="009F6777" w:rsidRDefault="009F6777" w:rsidP="000D4D60">
      <w:r>
        <w:separator/>
      </w:r>
    </w:p>
    <w:p w14:paraId="3EF58118" w14:textId="77777777" w:rsidR="009F6777" w:rsidRDefault="009F6777"/>
    <w:p w14:paraId="6B663D7F" w14:textId="77777777" w:rsidR="009F6777" w:rsidRDefault="009F6777" w:rsidP="00041C9F"/>
    <w:p w14:paraId="4C5231CA" w14:textId="77777777" w:rsidR="009F6777" w:rsidRDefault="009F6777" w:rsidP="00041C9F"/>
  </w:endnote>
  <w:endnote w:type="continuationSeparator" w:id="0">
    <w:p w14:paraId="095CE067" w14:textId="77777777" w:rsidR="009F6777" w:rsidRDefault="009F6777" w:rsidP="000D4D60">
      <w:r>
        <w:continuationSeparator/>
      </w:r>
    </w:p>
    <w:p w14:paraId="4B197568" w14:textId="77777777" w:rsidR="009F6777" w:rsidRDefault="009F6777"/>
    <w:p w14:paraId="2AB9F425" w14:textId="77777777" w:rsidR="009F6777" w:rsidRDefault="009F6777" w:rsidP="00041C9F"/>
    <w:p w14:paraId="3AD7EF5B" w14:textId="77777777" w:rsidR="009F6777" w:rsidRDefault="009F6777" w:rsidP="00041C9F"/>
  </w:endnote>
  <w:endnote w:type="continuationNotice" w:id="1">
    <w:p w14:paraId="51DAE03C" w14:textId="77777777" w:rsidR="009F6777" w:rsidRDefault="009F677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altName w:val="Arial"/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(W1)">
    <w:altName w:val="Times New Roman"/>
    <w:panose1 w:val="00000000000000000000"/>
    <w:charset w:val="00"/>
    <w:family w:val="roman"/>
    <w:notTrueType/>
    <w:pitch w:val="default"/>
  </w:font>
  <w:font w:name="Gill Sans MT">
    <w:altName w:val="Segoe UI"/>
    <w:charset w:val="00"/>
    <w:family w:val="swiss"/>
    <w:pitch w:val="variable"/>
    <w:sig w:usb0="00000001" w:usb1="00000000" w:usb2="00000000" w:usb3="00000000" w:csb0="00000003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 55 Roman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HelveticaNeueLT Std L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094F326" w14:textId="2AE36B37" w:rsidR="00737796" w:rsidRDefault="00737796" w:rsidP="00C927F8">
    <w:pPr>
      <w:pStyle w:val="Piedepgina"/>
      <w:jc w:val="center"/>
    </w:pPr>
  </w:p>
  <w:p w14:paraId="0D40B786" w14:textId="77777777" w:rsidR="00737796" w:rsidRDefault="00737796"/>
  <w:p w14:paraId="0EDFFC89" w14:textId="77777777" w:rsidR="00737796" w:rsidRDefault="00737796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1C6359F" w14:textId="4BB41CB2" w:rsidR="00737796" w:rsidRDefault="00737796"/>
  <w:tbl>
    <w:tblPr>
      <w:tblStyle w:val="Tablaconcuadrcula"/>
      <w:tblW w:w="9361" w:type="dxa"/>
      <w:tblInd w:w="-5" w:type="dxa"/>
      <w:tblBorders>
        <w:top w:val="single" w:sz="4" w:space="0" w:color="808080" w:themeColor="background1" w:themeShade="80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407"/>
      <w:gridCol w:w="5382"/>
      <w:gridCol w:w="572"/>
    </w:tblGrid>
    <w:tr w:rsidR="00737796" w14:paraId="46B01ED4" w14:textId="77777777" w:rsidTr="003B047B">
      <w:trPr>
        <w:trHeight w:val="340"/>
      </w:trPr>
      <w:tc>
        <w:tcPr>
          <w:tcW w:w="8789" w:type="dxa"/>
          <w:gridSpan w:val="2"/>
          <w:tcBorders>
            <w:top w:val="single" w:sz="4" w:space="0" w:color="808080" w:themeColor="background1" w:themeShade="80"/>
            <w:bottom w:val="nil"/>
          </w:tcBorders>
          <w:vAlign w:val="bottom"/>
        </w:tcPr>
        <w:p w14:paraId="0BC70502" w14:textId="2BAA2319" w:rsidR="00737796" w:rsidRDefault="00737796" w:rsidP="004E1986">
          <w:pPr>
            <w:pStyle w:val="peupagina"/>
          </w:pPr>
          <w:r>
            <w:rPr>
              <w:rFonts w:cs="Arial"/>
              <w:noProof/>
              <w:lang w:val="es-ES" w:eastAsia="es-ES"/>
            </w:rPr>
            <w:drawing>
              <wp:inline distT="0" distB="0" distL="0" distR="0" wp14:anchorId="4D29E9E8" wp14:editId="4378DDFD">
                <wp:extent cx="1643806" cy="730076"/>
                <wp:effectExtent l="0" t="0" r="0" b="0"/>
                <wp:docPr id="119" name="Imagen 119" descr="Texto&#10;&#10;Descripción generada automá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7" descr="Texto&#10;&#10;Descripción generada automáticament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68740" cy="74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2" w:type="dxa"/>
          <w:tcBorders>
            <w:top w:val="single" w:sz="4" w:space="0" w:color="808080" w:themeColor="background1" w:themeShade="80"/>
            <w:bottom w:val="nil"/>
          </w:tcBorders>
          <w:vAlign w:val="bottom"/>
        </w:tcPr>
        <w:p w14:paraId="6D17D76B" w14:textId="77777777" w:rsidR="00737796" w:rsidRPr="00564949" w:rsidRDefault="00737796" w:rsidP="004E1986">
          <w:pPr>
            <w:pStyle w:val="Img1"/>
            <w:spacing w:before="0" w:after="0" w:line="240" w:lineRule="auto"/>
            <w:ind w:left="0"/>
            <w:jc w:val="right"/>
            <w:rPr>
              <w:b/>
              <w:sz w:val="18"/>
              <w:szCs w:val="18"/>
            </w:rPr>
          </w:pPr>
          <w:r w:rsidRPr="00564949">
            <w:rPr>
              <w:b/>
              <w:i w:val="0"/>
              <w:sz w:val="18"/>
              <w:szCs w:val="18"/>
            </w:rPr>
            <w:fldChar w:fldCharType="begin"/>
          </w:r>
          <w:r w:rsidRPr="00564949">
            <w:rPr>
              <w:b/>
              <w:i w:val="0"/>
              <w:sz w:val="18"/>
              <w:szCs w:val="18"/>
            </w:rPr>
            <w:instrText>PAGE   \* MERGEFORMAT</w:instrText>
          </w:r>
          <w:r w:rsidRPr="00564949">
            <w:rPr>
              <w:b/>
              <w:i w:val="0"/>
              <w:sz w:val="18"/>
              <w:szCs w:val="18"/>
            </w:rPr>
            <w:fldChar w:fldCharType="separate"/>
          </w:r>
          <w:r w:rsidR="00CD3AB4" w:rsidRPr="00CD3AB4">
            <w:rPr>
              <w:b/>
              <w:i w:val="0"/>
              <w:noProof/>
              <w:sz w:val="18"/>
              <w:szCs w:val="18"/>
              <w:lang w:val="es-ES"/>
            </w:rPr>
            <w:t>133</w:t>
          </w:r>
          <w:r w:rsidRPr="00564949">
            <w:rPr>
              <w:b/>
              <w:i w:val="0"/>
              <w:sz w:val="18"/>
              <w:szCs w:val="18"/>
            </w:rPr>
            <w:fldChar w:fldCharType="end"/>
          </w:r>
        </w:p>
      </w:tc>
    </w:tr>
    <w:tr w:rsidR="00737796" w14:paraId="7ADE43AA" w14:textId="77777777" w:rsidTr="00A84F50">
      <w:trPr>
        <w:trHeight w:val="227"/>
      </w:trPr>
      <w:tc>
        <w:tcPr>
          <w:tcW w:w="3407" w:type="dxa"/>
          <w:tcBorders>
            <w:top w:val="nil"/>
            <w:right w:val="nil"/>
          </w:tcBorders>
          <w:vAlign w:val="bottom"/>
        </w:tcPr>
        <w:p w14:paraId="6D9B87B3" w14:textId="30B9AE58" w:rsidR="00737796" w:rsidRPr="008D4CE1" w:rsidRDefault="00737796" w:rsidP="004E1986">
          <w:pPr>
            <w:pStyle w:val="peupagina"/>
          </w:pPr>
        </w:p>
      </w:tc>
      <w:tc>
        <w:tcPr>
          <w:tcW w:w="5954" w:type="dxa"/>
          <w:gridSpan w:val="2"/>
          <w:tcBorders>
            <w:top w:val="nil"/>
            <w:left w:val="nil"/>
          </w:tcBorders>
          <w:vAlign w:val="bottom"/>
        </w:tcPr>
        <w:p w14:paraId="02B1D252" w14:textId="796C708B" w:rsidR="00737796" w:rsidRPr="000B5022" w:rsidRDefault="00737796" w:rsidP="001900FF">
          <w:pPr>
            <w:pStyle w:val="peupagina"/>
            <w:jc w:val="right"/>
            <w:rPr>
              <w:i/>
            </w:rPr>
          </w:pPr>
        </w:p>
      </w:tc>
    </w:tr>
  </w:tbl>
  <w:p w14:paraId="3BD6D396" w14:textId="77777777" w:rsidR="00737796" w:rsidRPr="00C45191" w:rsidRDefault="00737796" w:rsidP="004E1986">
    <w:pPr>
      <w:spacing w:after="0"/>
      <w:rPr>
        <w:rFonts w:ascii="Times New Roman" w:eastAsia="SimSun" w:hAnsi="Times New Roman"/>
        <w:b/>
        <w:bCs/>
        <w:sz w:val="18"/>
        <w:szCs w:val="18"/>
        <w:lang w:val="es-ES" w:eastAsia="es-ES"/>
      </w:rPr>
    </w:pPr>
  </w:p>
  <w:p w14:paraId="0925A909" w14:textId="77777777" w:rsidR="00737796" w:rsidRDefault="00737796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D4157FB" w14:textId="663BEA5C" w:rsidR="00737796" w:rsidRPr="00A53104" w:rsidRDefault="00737796" w:rsidP="00EB68B8">
    <w:pPr>
      <w:pStyle w:val="Piedepgina"/>
      <w:rPr>
        <w:i/>
        <w:szCs w:val="18"/>
      </w:rPr>
    </w:pPr>
  </w:p>
  <w:p w14:paraId="4ED92847" w14:textId="77777777" w:rsidR="00737796" w:rsidRDefault="00737796" w:rsidP="00D033F1">
    <w:pPr>
      <w:pStyle w:val="Piedepgina"/>
      <w:jc w:val="right"/>
      <w:rPr>
        <w:szCs w:val="18"/>
      </w:rPr>
    </w:pPr>
  </w:p>
  <w:p w14:paraId="7BEAFB70" w14:textId="77777777" w:rsidR="00737796" w:rsidRDefault="00737796" w:rsidP="00D033F1">
    <w:pPr>
      <w:pStyle w:val="Piedepgina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F5927C4" w14:textId="77777777" w:rsidR="009F6777" w:rsidRDefault="009F6777" w:rsidP="000D4D60">
      <w:r>
        <w:separator/>
      </w:r>
    </w:p>
    <w:p w14:paraId="6A574DA3" w14:textId="77777777" w:rsidR="009F6777" w:rsidRDefault="009F6777"/>
    <w:p w14:paraId="324A5256" w14:textId="77777777" w:rsidR="009F6777" w:rsidRDefault="009F6777" w:rsidP="00041C9F"/>
    <w:p w14:paraId="68458B33" w14:textId="77777777" w:rsidR="009F6777" w:rsidRDefault="009F6777" w:rsidP="00041C9F"/>
  </w:footnote>
  <w:footnote w:type="continuationSeparator" w:id="0">
    <w:p w14:paraId="6BF1DD59" w14:textId="77777777" w:rsidR="009F6777" w:rsidRDefault="009F6777" w:rsidP="000D4D60">
      <w:r>
        <w:continuationSeparator/>
      </w:r>
    </w:p>
    <w:p w14:paraId="38C5822A" w14:textId="77777777" w:rsidR="009F6777" w:rsidRDefault="009F6777"/>
    <w:p w14:paraId="0C1F4F37" w14:textId="77777777" w:rsidR="009F6777" w:rsidRDefault="009F6777" w:rsidP="00041C9F"/>
    <w:p w14:paraId="282EAF2C" w14:textId="77777777" w:rsidR="009F6777" w:rsidRDefault="009F6777" w:rsidP="00041C9F"/>
  </w:footnote>
  <w:footnote w:type="continuationNotice" w:id="1">
    <w:p w14:paraId="677E341A" w14:textId="77777777" w:rsidR="009F6777" w:rsidRDefault="009F677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7D57C7B" w14:textId="3E17E9A9" w:rsidR="00737796" w:rsidRDefault="00737796" w:rsidP="005056D9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0" locked="0" layoutInCell="1" allowOverlap="1" wp14:anchorId="366BC2CD" wp14:editId="5FF408CF">
          <wp:simplePos x="0" y="0"/>
          <wp:positionH relativeFrom="column">
            <wp:posOffset>-3175</wp:posOffset>
          </wp:positionH>
          <wp:positionV relativeFrom="paragraph">
            <wp:posOffset>99695</wp:posOffset>
          </wp:positionV>
          <wp:extent cx="1318260" cy="586740"/>
          <wp:effectExtent l="0" t="0" r="0" b="3810"/>
          <wp:wrapSquare wrapText="bothSides"/>
          <wp:docPr id="1389420775" name="Imagen 138942077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8260" cy="5867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1DD2025" w14:textId="0D1997EE" w:rsidR="00737796" w:rsidRDefault="00737796">
    <w:r>
      <w:tab/>
    </w:r>
    <w:r>
      <w:tab/>
    </w:r>
    <w:r>
      <w:tab/>
    </w:r>
    <w:r>
      <w:tab/>
    </w:r>
    <w:r>
      <w:tab/>
    </w:r>
    <w:r>
      <w:tab/>
    </w:r>
  </w:p>
  <w:p w14:paraId="005C9E47" w14:textId="2A14FEB1" w:rsidR="00737796" w:rsidRDefault="00737796">
    <w:r>
      <w:tab/>
    </w:r>
    <w:r>
      <w:tab/>
    </w:r>
    <w:r>
      <w:tab/>
    </w:r>
    <w:r>
      <w:tab/>
    </w:r>
    <w:r>
      <w:tab/>
    </w:r>
    <w:r>
      <w:tab/>
    </w:r>
    <w:r w:rsidRPr="00A443C1">
      <w:rPr>
        <w:rFonts w:cs="Arial Narrow"/>
        <w:b/>
        <w:bCs/>
        <w:sz w:val="22"/>
      </w:rPr>
      <w:t>PLEC DE MODELAT D’INSTAL.LACIONS EXISTENTS</w:t>
    </w:r>
    <w:r>
      <w:tab/>
    </w:r>
    <w:r>
      <w:tab/>
    </w: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14742204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04E4F9A"/>
    <w:multiLevelType w:val="hybridMultilevel"/>
    <w:tmpl w:val="FB1C0C30"/>
    <w:lvl w:ilvl="0" w:tplc="D806D7F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D6AE83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EC288B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CCC043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570E25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472FF6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3FC17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B703CD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C2095F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>
    <w:nsid w:val="04207050"/>
    <w:multiLevelType w:val="hybridMultilevel"/>
    <w:tmpl w:val="9E34AE3C"/>
    <w:lvl w:ilvl="0" w:tplc="0403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5B64067"/>
    <w:multiLevelType w:val="hybridMultilevel"/>
    <w:tmpl w:val="C79C63E0"/>
    <w:lvl w:ilvl="0" w:tplc="1ECAAA1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A02E32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DCCAD1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70E112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E00580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D96364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97A551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21A0C2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C6EA74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>
    <w:nsid w:val="0EEF2B85"/>
    <w:multiLevelType w:val="hybridMultilevel"/>
    <w:tmpl w:val="B1467212"/>
    <w:lvl w:ilvl="0" w:tplc="9A5643B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A2082E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F0CD6C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FDC6F3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0A653F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56280C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51C61A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EFCCEC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53E088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>
    <w:nsid w:val="0FE74F7D"/>
    <w:multiLevelType w:val="multilevel"/>
    <w:tmpl w:val="2CF62EBA"/>
    <w:name w:val="Numbering2"/>
    <w:lvl w:ilvl="0">
      <w:start w:val="1"/>
      <w:numFmt w:val="decimal"/>
      <w:pStyle w:val="Level1"/>
      <w:lvlText w:val="%1."/>
      <w:lvlJc w:val="left"/>
      <w:pPr>
        <w:tabs>
          <w:tab w:val="num" w:pos="709"/>
        </w:tabs>
        <w:ind w:left="709" w:hanging="709"/>
      </w:pPr>
      <w:rPr>
        <w:rFonts w:ascii="Arial" w:hAnsi="Arial"/>
        <w:b w:val="0"/>
      </w:rPr>
    </w:lvl>
    <w:lvl w:ilvl="1">
      <w:start w:val="1"/>
      <w:numFmt w:val="decimal"/>
      <w:pStyle w:val="Level2"/>
      <w:isLgl/>
      <w:lvlText w:val="%1.%2"/>
      <w:lvlJc w:val="left"/>
      <w:pPr>
        <w:tabs>
          <w:tab w:val="num" w:pos="709"/>
        </w:tabs>
        <w:ind w:left="709" w:hanging="709"/>
      </w:pPr>
      <w:rPr>
        <w:rFonts w:ascii="Arial" w:hAnsi="Arial"/>
        <w:b w:val="0"/>
      </w:rPr>
    </w:lvl>
    <w:lvl w:ilvl="2">
      <w:start w:val="1"/>
      <w:numFmt w:val="lowerLetter"/>
      <w:pStyle w:val="Level3"/>
      <w:lvlText w:val="(%3)"/>
      <w:lvlJc w:val="left"/>
      <w:pPr>
        <w:tabs>
          <w:tab w:val="num" w:pos="1417"/>
        </w:tabs>
        <w:ind w:left="1417" w:hanging="708"/>
      </w:pPr>
      <w:rPr>
        <w:rFonts w:ascii="Arial" w:hAnsi="Arial"/>
        <w:b w:val="0"/>
      </w:rPr>
    </w:lvl>
    <w:lvl w:ilvl="3">
      <w:start w:val="1"/>
      <w:numFmt w:val="lowerRoman"/>
      <w:pStyle w:val="Level4"/>
      <w:lvlText w:val="(%4)"/>
      <w:lvlJc w:val="left"/>
      <w:pPr>
        <w:tabs>
          <w:tab w:val="num" w:pos="2126"/>
        </w:tabs>
        <w:ind w:left="2126" w:hanging="709"/>
      </w:pPr>
      <w:rPr>
        <w:rFonts w:ascii="Arial" w:hAnsi="Arial"/>
        <w:b w:val="0"/>
      </w:rPr>
    </w:lvl>
    <w:lvl w:ilvl="4">
      <w:start w:val="1"/>
      <w:numFmt w:val="decimal"/>
      <w:pStyle w:val="Level5"/>
      <w:lvlText w:val="(%5)"/>
      <w:lvlJc w:val="left"/>
      <w:pPr>
        <w:tabs>
          <w:tab w:val="num" w:pos="2835"/>
        </w:tabs>
        <w:ind w:left="2835" w:hanging="709"/>
      </w:pPr>
      <w:rPr>
        <w:rFonts w:ascii="Arial" w:hAnsi="Arial"/>
        <w:b w:val="0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6">
    <w:nsid w:val="175B3C9E"/>
    <w:multiLevelType w:val="hybridMultilevel"/>
    <w:tmpl w:val="7570B6EA"/>
    <w:lvl w:ilvl="0" w:tplc="240A0003">
      <w:start w:val="1"/>
      <w:numFmt w:val="bullet"/>
      <w:lvlText w:val="o"/>
      <w:lvlJc w:val="left"/>
      <w:pPr>
        <w:ind w:left="2136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7">
    <w:nsid w:val="18D60B91"/>
    <w:multiLevelType w:val="hybridMultilevel"/>
    <w:tmpl w:val="39D4E81E"/>
    <w:lvl w:ilvl="0" w:tplc="A8FC5F26">
      <w:start w:val="1"/>
      <w:numFmt w:val="bullet"/>
      <w:pStyle w:val="DavisLangdon-Multipleparabulletpoints"/>
      <w:lvlText w:val="o"/>
      <w:lvlJc w:val="left"/>
      <w:pPr>
        <w:tabs>
          <w:tab w:val="num" w:pos="340"/>
        </w:tabs>
        <w:ind w:left="340" w:hanging="340"/>
      </w:pPr>
      <w:rPr>
        <w:rFonts w:ascii="Courier New" w:hAnsi="Courier New" w:hint="default"/>
        <w:color w:val="FD3224"/>
      </w:rPr>
    </w:lvl>
    <w:lvl w:ilvl="1" w:tplc="C4D01A4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B7C1B55"/>
    <w:multiLevelType w:val="hybridMultilevel"/>
    <w:tmpl w:val="7CD201BE"/>
    <w:lvl w:ilvl="0" w:tplc="FFFFFFFF">
      <w:start w:val="1"/>
      <w:numFmt w:val="lowerLetter"/>
      <w:lvlText w:val="%1."/>
      <w:lvlJc w:val="left"/>
      <w:pPr>
        <w:ind w:left="1146" w:hanging="360"/>
      </w:pPr>
    </w:lvl>
    <w:lvl w:ilvl="1" w:tplc="FFFFFFFF" w:tentative="1">
      <w:start w:val="1"/>
      <w:numFmt w:val="lowerLetter"/>
      <w:lvlText w:val="%2."/>
      <w:lvlJc w:val="left"/>
      <w:pPr>
        <w:ind w:left="1866" w:hanging="360"/>
      </w:pPr>
    </w:lvl>
    <w:lvl w:ilvl="2" w:tplc="FFFFFFFF" w:tentative="1">
      <w:start w:val="1"/>
      <w:numFmt w:val="lowerRoman"/>
      <w:lvlText w:val="%3."/>
      <w:lvlJc w:val="right"/>
      <w:pPr>
        <w:ind w:left="2586" w:hanging="180"/>
      </w:pPr>
    </w:lvl>
    <w:lvl w:ilvl="3" w:tplc="FFFFFFFF" w:tentative="1">
      <w:start w:val="1"/>
      <w:numFmt w:val="decimal"/>
      <w:lvlText w:val="%4."/>
      <w:lvlJc w:val="left"/>
      <w:pPr>
        <w:ind w:left="3306" w:hanging="360"/>
      </w:pPr>
    </w:lvl>
    <w:lvl w:ilvl="4" w:tplc="FFFFFFFF" w:tentative="1">
      <w:start w:val="1"/>
      <w:numFmt w:val="lowerLetter"/>
      <w:lvlText w:val="%5."/>
      <w:lvlJc w:val="left"/>
      <w:pPr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ind w:left="4746" w:hanging="180"/>
      </w:pPr>
    </w:lvl>
    <w:lvl w:ilvl="6" w:tplc="FFFFFFFF" w:tentative="1">
      <w:start w:val="1"/>
      <w:numFmt w:val="decimal"/>
      <w:lvlText w:val="%7."/>
      <w:lvlJc w:val="left"/>
      <w:pPr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9">
    <w:nsid w:val="1D17256B"/>
    <w:multiLevelType w:val="hybridMultilevel"/>
    <w:tmpl w:val="6B840438"/>
    <w:lvl w:ilvl="0" w:tplc="35F8C28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296CA1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69A180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B18CAE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C9C5D2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2DC132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14CBBD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B68B8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90ABA9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>
    <w:nsid w:val="1DB02B9B"/>
    <w:multiLevelType w:val="hybridMultilevel"/>
    <w:tmpl w:val="1C868C1A"/>
    <w:lvl w:ilvl="0" w:tplc="240A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1E9A3723"/>
    <w:multiLevelType w:val="hybridMultilevel"/>
    <w:tmpl w:val="D28AAA38"/>
    <w:lvl w:ilvl="0" w:tplc="C208621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FD0E06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E18D16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3A893E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9D4AC2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CF0A2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316405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A887C0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EAE7B5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>
    <w:nsid w:val="22025F5C"/>
    <w:multiLevelType w:val="hybridMultilevel"/>
    <w:tmpl w:val="1EACF1AC"/>
    <w:lvl w:ilvl="0" w:tplc="D5A0E7E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5AAE9E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B0E220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0AE010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AA815E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7E8B5A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29EA57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EA2433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508F03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>
    <w:nsid w:val="23AC33EF"/>
    <w:multiLevelType w:val="hybridMultilevel"/>
    <w:tmpl w:val="41AE193A"/>
    <w:lvl w:ilvl="0" w:tplc="26CCB07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A6CEFA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9B22CE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6640049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078EFE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E6C5BC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00A5AD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15CD5C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E7A357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>
    <w:nsid w:val="248E1443"/>
    <w:multiLevelType w:val="hybridMultilevel"/>
    <w:tmpl w:val="F4DAF088"/>
    <w:lvl w:ilvl="0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27C330BE"/>
    <w:multiLevelType w:val="hybridMultilevel"/>
    <w:tmpl w:val="2E64034E"/>
    <w:lvl w:ilvl="0" w:tplc="2E3E63F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7CE761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DB89D2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276829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246226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71E773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C841F3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4A08C9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16AAB2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>
    <w:nsid w:val="28EA5345"/>
    <w:multiLevelType w:val="hybridMultilevel"/>
    <w:tmpl w:val="CBDE949C"/>
    <w:lvl w:ilvl="0" w:tplc="FFFFFFFF">
      <w:start w:val="1"/>
      <w:numFmt w:val="lowerLetter"/>
      <w:lvlText w:val="%1."/>
      <w:lvlJc w:val="left"/>
      <w:pPr>
        <w:ind w:left="1423" w:hanging="360"/>
      </w:pPr>
      <w:rPr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2143" w:hanging="360"/>
      </w:pPr>
    </w:lvl>
    <w:lvl w:ilvl="2" w:tplc="FFFFFFFF" w:tentative="1">
      <w:start w:val="1"/>
      <w:numFmt w:val="lowerRoman"/>
      <w:lvlText w:val="%3."/>
      <w:lvlJc w:val="right"/>
      <w:pPr>
        <w:ind w:left="2863" w:hanging="180"/>
      </w:pPr>
    </w:lvl>
    <w:lvl w:ilvl="3" w:tplc="FFFFFFFF" w:tentative="1">
      <w:start w:val="1"/>
      <w:numFmt w:val="decimal"/>
      <w:lvlText w:val="%4."/>
      <w:lvlJc w:val="left"/>
      <w:pPr>
        <w:ind w:left="3583" w:hanging="360"/>
      </w:pPr>
    </w:lvl>
    <w:lvl w:ilvl="4" w:tplc="FFFFFFFF" w:tentative="1">
      <w:start w:val="1"/>
      <w:numFmt w:val="lowerLetter"/>
      <w:lvlText w:val="%5."/>
      <w:lvlJc w:val="left"/>
      <w:pPr>
        <w:ind w:left="4303" w:hanging="360"/>
      </w:pPr>
    </w:lvl>
    <w:lvl w:ilvl="5" w:tplc="FFFFFFFF" w:tentative="1">
      <w:start w:val="1"/>
      <w:numFmt w:val="lowerRoman"/>
      <w:lvlText w:val="%6."/>
      <w:lvlJc w:val="right"/>
      <w:pPr>
        <w:ind w:left="5023" w:hanging="180"/>
      </w:pPr>
    </w:lvl>
    <w:lvl w:ilvl="6" w:tplc="FFFFFFFF" w:tentative="1">
      <w:start w:val="1"/>
      <w:numFmt w:val="decimal"/>
      <w:lvlText w:val="%7."/>
      <w:lvlJc w:val="left"/>
      <w:pPr>
        <w:ind w:left="5743" w:hanging="360"/>
      </w:pPr>
    </w:lvl>
    <w:lvl w:ilvl="7" w:tplc="FFFFFFFF" w:tentative="1">
      <w:start w:val="1"/>
      <w:numFmt w:val="lowerLetter"/>
      <w:lvlText w:val="%8."/>
      <w:lvlJc w:val="left"/>
      <w:pPr>
        <w:ind w:left="6463" w:hanging="360"/>
      </w:pPr>
    </w:lvl>
    <w:lvl w:ilvl="8" w:tplc="FFFFFFFF" w:tentative="1">
      <w:start w:val="1"/>
      <w:numFmt w:val="lowerRoman"/>
      <w:lvlText w:val="%9."/>
      <w:lvlJc w:val="right"/>
      <w:pPr>
        <w:ind w:left="7183" w:hanging="180"/>
      </w:pPr>
    </w:lvl>
  </w:abstractNum>
  <w:abstractNum w:abstractNumId="17">
    <w:nsid w:val="2A8F5EA7"/>
    <w:multiLevelType w:val="multilevel"/>
    <w:tmpl w:val="35602962"/>
    <w:lvl w:ilvl="0">
      <w:start w:val="1"/>
      <w:numFmt w:val="decimal"/>
      <w:pStyle w:val="Ttulo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Ttulo2"/>
      <w:lvlText w:val="%1.%2."/>
      <w:lvlJc w:val="left"/>
      <w:pPr>
        <w:ind w:left="5820" w:hanging="432"/>
      </w:pPr>
    </w:lvl>
    <w:lvl w:ilvl="2">
      <w:start w:val="1"/>
      <w:numFmt w:val="decimal"/>
      <w:pStyle w:val="Ttulo3"/>
      <w:lvlText w:val="%1.%2.%3."/>
      <w:lvlJc w:val="left"/>
      <w:pPr>
        <w:ind w:left="6033" w:hanging="504"/>
      </w:pPr>
      <w:rPr>
        <w:rFonts w:hint="default"/>
      </w:rPr>
    </w:lvl>
    <w:lvl w:ilvl="3">
      <w:start w:val="1"/>
      <w:numFmt w:val="decimal"/>
      <w:pStyle w:val="Ttulo4"/>
      <w:lvlText w:val="%1.%2.%3.%4."/>
      <w:lvlJc w:val="left"/>
      <w:pPr>
        <w:ind w:left="220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>
    <w:nsid w:val="2AEE3083"/>
    <w:multiLevelType w:val="hybridMultilevel"/>
    <w:tmpl w:val="A6DA64B0"/>
    <w:lvl w:ilvl="0" w:tplc="CDF83AD4">
      <w:start w:val="1"/>
      <w:numFmt w:val="bullet"/>
      <w:pStyle w:val="Bullet"/>
      <w:lvlText w:val="-"/>
      <w:lvlJc w:val="left"/>
      <w:pPr>
        <w:tabs>
          <w:tab w:val="num" w:pos="170"/>
        </w:tabs>
        <w:ind w:left="227" w:hanging="227"/>
      </w:pPr>
      <w:rPr>
        <w:rFonts w:ascii="Arial" w:hAnsi="Arial" w:hint="default"/>
      </w:rPr>
    </w:lvl>
    <w:lvl w:ilvl="1" w:tplc="04090019">
      <w:start w:val="1"/>
      <w:numFmt w:val="bullet"/>
      <w:lvlText w:val="o"/>
      <w:lvlJc w:val="left"/>
      <w:pPr>
        <w:ind w:left="1620" w:hanging="360"/>
      </w:pPr>
      <w:rPr>
        <w:rFonts w:ascii="Courier New" w:hAnsi="Courier New" w:hint="default"/>
      </w:rPr>
    </w:lvl>
    <w:lvl w:ilvl="2" w:tplc="08090003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F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19">
      <w:start w:val="1"/>
      <w:numFmt w:val="bullet"/>
      <w:lvlText w:val="o"/>
      <w:lvlJc w:val="left"/>
      <w:pPr>
        <w:ind w:left="3780" w:hanging="360"/>
      </w:pPr>
      <w:rPr>
        <w:rFonts w:ascii="Courier New" w:hAnsi="Courier New" w:hint="default"/>
      </w:rPr>
    </w:lvl>
    <w:lvl w:ilvl="5" w:tplc="0409001B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F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19">
      <w:start w:val="1"/>
      <w:numFmt w:val="bullet"/>
      <w:lvlText w:val="o"/>
      <w:lvlJc w:val="left"/>
      <w:pPr>
        <w:ind w:left="5940" w:hanging="360"/>
      </w:pPr>
      <w:rPr>
        <w:rFonts w:ascii="Courier New" w:hAnsi="Courier New" w:hint="default"/>
      </w:rPr>
    </w:lvl>
    <w:lvl w:ilvl="8" w:tplc="0409001B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9">
    <w:nsid w:val="2CF7451D"/>
    <w:multiLevelType w:val="multilevel"/>
    <w:tmpl w:val="00E260C2"/>
    <w:lvl w:ilvl="0">
      <w:start w:val="1"/>
      <w:numFmt w:val="decimal"/>
      <w:pStyle w:val="11"/>
      <w:lvlText w:val="1.%1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0">
    <w:nsid w:val="2F226995"/>
    <w:multiLevelType w:val="hybridMultilevel"/>
    <w:tmpl w:val="84EAABA4"/>
    <w:lvl w:ilvl="0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30864BA7"/>
    <w:multiLevelType w:val="hybridMultilevel"/>
    <w:tmpl w:val="1E24C8FC"/>
    <w:lvl w:ilvl="0" w:tplc="240A0003">
      <w:start w:val="1"/>
      <w:numFmt w:val="bullet"/>
      <w:lvlText w:val="o"/>
      <w:lvlJc w:val="left"/>
      <w:pPr>
        <w:ind w:left="2138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2">
    <w:nsid w:val="313D2549"/>
    <w:multiLevelType w:val="hybridMultilevel"/>
    <w:tmpl w:val="3244CD50"/>
    <w:lvl w:ilvl="0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31861F3B"/>
    <w:multiLevelType w:val="hybridMultilevel"/>
    <w:tmpl w:val="85D4A11A"/>
    <w:lvl w:ilvl="0" w:tplc="040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34705FB1"/>
    <w:multiLevelType w:val="hybridMultilevel"/>
    <w:tmpl w:val="9538E9F6"/>
    <w:lvl w:ilvl="0" w:tplc="6376FA5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30019" w:tentative="1">
      <w:start w:val="1"/>
      <w:numFmt w:val="lowerLetter"/>
      <w:lvlText w:val="%2."/>
      <w:lvlJc w:val="left"/>
      <w:pPr>
        <w:ind w:left="1440" w:hanging="360"/>
      </w:pPr>
    </w:lvl>
    <w:lvl w:ilvl="2" w:tplc="0403001B" w:tentative="1">
      <w:start w:val="1"/>
      <w:numFmt w:val="lowerRoman"/>
      <w:lvlText w:val="%3."/>
      <w:lvlJc w:val="right"/>
      <w:pPr>
        <w:ind w:left="2160" w:hanging="180"/>
      </w:pPr>
    </w:lvl>
    <w:lvl w:ilvl="3" w:tplc="0403000F" w:tentative="1">
      <w:start w:val="1"/>
      <w:numFmt w:val="decimal"/>
      <w:lvlText w:val="%4."/>
      <w:lvlJc w:val="left"/>
      <w:pPr>
        <w:ind w:left="2880" w:hanging="360"/>
      </w:pPr>
    </w:lvl>
    <w:lvl w:ilvl="4" w:tplc="04030019" w:tentative="1">
      <w:start w:val="1"/>
      <w:numFmt w:val="lowerLetter"/>
      <w:lvlText w:val="%5."/>
      <w:lvlJc w:val="left"/>
      <w:pPr>
        <w:ind w:left="3600" w:hanging="360"/>
      </w:pPr>
    </w:lvl>
    <w:lvl w:ilvl="5" w:tplc="0403001B" w:tentative="1">
      <w:start w:val="1"/>
      <w:numFmt w:val="lowerRoman"/>
      <w:lvlText w:val="%6."/>
      <w:lvlJc w:val="right"/>
      <w:pPr>
        <w:ind w:left="4320" w:hanging="180"/>
      </w:pPr>
    </w:lvl>
    <w:lvl w:ilvl="6" w:tplc="0403000F" w:tentative="1">
      <w:start w:val="1"/>
      <w:numFmt w:val="decimal"/>
      <w:lvlText w:val="%7."/>
      <w:lvlJc w:val="left"/>
      <w:pPr>
        <w:ind w:left="5040" w:hanging="360"/>
      </w:pPr>
    </w:lvl>
    <w:lvl w:ilvl="7" w:tplc="04030019" w:tentative="1">
      <w:start w:val="1"/>
      <w:numFmt w:val="lowerLetter"/>
      <w:lvlText w:val="%8."/>
      <w:lvlJc w:val="left"/>
      <w:pPr>
        <w:ind w:left="5760" w:hanging="360"/>
      </w:pPr>
    </w:lvl>
    <w:lvl w:ilvl="8" w:tplc="040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5DB5390"/>
    <w:multiLevelType w:val="hybridMultilevel"/>
    <w:tmpl w:val="26F29244"/>
    <w:lvl w:ilvl="0" w:tplc="E1B4798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089F3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7B4799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621C44D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BCFAB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9AA99F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2C429F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D02872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E507F1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6">
    <w:nsid w:val="370034F2"/>
    <w:multiLevelType w:val="hybridMultilevel"/>
    <w:tmpl w:val="B2A4ED46"/>
    <w:lvl w:ilvl="0" w:tplc="240A0003">
      <w:start w:val="1"/>
      <w:numFmt w:val="bullet"/>
      <w:lvlText w:val="o"/>
      <w:lvlJc w:val="left"/>
      <w:pPr>
        <w:ind w:left="1311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031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751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471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191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911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631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351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071" w:hanging="360"/>
      </w:pPr>
      <w:rPr>
        <w:rFonts w:ascii="Wingdings" w:hAnsi="Wingdings" w:hint="default"/>
      </w:rPr>
    </w:lvl>
  </w:abstractNum>
  <w:abstractNum w:abstractNumId="27">
    <w:nsid w:val="374D3B92"/>
    <w:multiLevelType w:val="hybridMultilevel"/>
    <w:tmpl w:val="1E76190E"/>
    <w:lvl w:ilvl="0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>
    <w:nsid w:val="39F47B0C"/>
    <w:multiLevelType w:val="hybridMultilevel"/>
    <w:tmpl w:val="7D42BD9A"/>
    <w:lvl w:ilvl="0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>
    <w:nsid w:val="3A3C5DDB"/>
    <w:multiLevelType w:val="hybridMultilevel"/>
    <w:tmpl w:val="DDDCD5EC"/>
    <w:lvl w:ilvl="0" w:tplc="490CD84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1B2476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242352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DBE980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9DCC94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530A9D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7A4C2A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CE6B84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AD81DD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0">
    <w:nsid w:val="3C3037C6"/>
    <w:multiLevelType w:val="hybridMultilevel"/>
    <w:tmpl w:val="E698E358"/>
    <w:lvl w:ilvl="0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>
    <w:nsid w:val="3F4F000E"/>
    <w:multiLevelType w:val="hybridMultilevel"/>
    <w:tmpl w:val="965A82AA"/>
    <w:lvl w:ilvl="0" w:tplc="2B20F67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D005D7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2D01B3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76CA13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D6419F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24625E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D54887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172818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8EC1D0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2">
    <w:nsid w:val="4136086D"/>
    <w:multiLevelType w:val="hybridMultilevel"/>
    <w:tmpl w:val="D36A168E"/>
    <w:lvl w:ilvl="0" w:tplc="04030019">
      <w:start w:val="1"/>
      <w:numFmt w:val="lowerLetter"/>
      <w:lvlText w:val="%1."/>
      <w:lvlJc w:val="left"/>
      <w:pPr>
        <w:ind w:left="720" w:hanging="360"/>
      </w:pPr>
    </w:lvl>
    <w:lvl w:ilvl="1" w:tplc="04030019" w:tentative="1">
      <w:start w:val="1"/>
      <w:numFmt w:val="lowerLetter"/>
      <w:lvlText w:val="%2."/>
      <w:lvlJc w:val="left"/>
      <w:pPr>
        <w:ind w:left="1440" w:hanging="360"/>
      </w:pPr>
    </w:lvl>
    <w:lvl w:ilvl="2" w:tplc="0403001B">
      <w:start w:val="1"/>
      <w:numFmt w:val="lowerRoman"/>
      <w:lvlText w:val="%3."/>
      <w:lvlJc w:val="right"/>
      <w:pPr>
        <w:ind w:left="2160" w:hanging="180"/>
      </w:pPr>
    </w:lvl>
    <w:lvl w:ilvl="3" w:tplc="0403000F" w:tentative="1">
      <w:start w:val="1"/>
      <w:numFmt w:val="decimal"/>
      <w:lvlText w:val="%4."/>
      <w:lvlJc w:val="left"/>
      <w:pPr>
        <w:ind w:left="2880" w:hanging="360"/>
      </w:pPr>
    </w:lvl>
    <w:lvl w:ilvl="4" w:tplc="04030019" w:tentative="1">
      <w:start w:val="1"/>
      <w:numFmt w:val="lowerLetter"/>
      <w:lvlText w:val="%5."/>
      <w:lvlJc w:val="left"/>
      <w:pPr>
        <w:ind w:left="3600" w:hanging="360"/>
      </w:pPr>
    </w:lvl>
    <w:lvl w:ilvl="5" w:tplc="0403001B" w:tentative="1">
      <w:start w:val="1"/>
      <w:numFmt w:val="lowerRoman"/>
      <w:lvlText w:val="%6."/>
      <w:lvlJc w:val="right"/>
      <w:pPr>
        <w:ind w:left="4320" w:hanging="180"/>
      </w:pPr>
    </w:lvl>
    <w:lvl w:ilvl="6" w:tplc="0403000F" w:tentative="1">
      <w:start w:val="1"/>
      <w:numFmt w:val="decimal"/>
      <w:lvlText w:val="%7."/>
      <w:lvlJc w:val="left"/>
      <w:pPr>
        <w:ind w:left="5040" w:hanging="360"/>
      </w:pPr>
    </w:lvl>
    <w:lvl w:ilvl="7" w:tplc="04030019" w:tentative="1">
      <w:start w:val="1"/>
      <w:numFmt w:val="lowerLetter"/>
      <w:lvlText w:val="%8."/>
      <w:lvlJc w:val="left"/>
      <w:pPr>
        <w:ind w:left="5760" w:hanging="360"/>
      </w:pPr>
    </w:lvl>
    <w:lvl w:ilvl="8" w:tplc="040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1CB3800"/>
    <w:multiLevelType w:val="hybridMultilevel"/>
    <w:tmpl w:val="5260A29A"/>
    <w:lvl w:ilvl="0" w:tplc="5C9EA2B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48AC78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D3CCB6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F84244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0404FC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7F6897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A6897C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E66505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93A858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4">
    <w:nsid w:val="429E708E"/>
    <w:multiLevelType w:val="hybridMultilevel"/>
    <w:tmpl w:val="79D66FB0"/>
    <w:lvl w:ilvl="0" w:tplc="240A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46A610E4"/>
    <w:multiLevelType w:val="hybridMultilevel"/>
    <w:tmpl w:val="80304926"/>
    <w:lvl w:ilvl="0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>
    <w:nsid w:val="54200D05"/>
    <w:multiLevelType w:val="hybridMultilevel"/>
    <w:tmpl w:val="72C44072"/>
    <w:lvl w:ilvl="0" w:tplc="04030019">
      <w:start w:val="1"/>
      <w:numFmt w:val="lowerLetter"/>
      <w:lvlText w:val="%1."/>
      <w:lvlJc w:val="left"/>
      <w:pPr>
        <w:ind w:left="1428" w:hanging="360"/>
      </w:pPr>
    </w:lvl>
    <w:lvl w:ilvl="1" w:tplc="04030019" w:tentative="1">
      <w:start w:val="1"/>
      <w:numFmt w:val="lowerLetter"/>
      <w:lvlText w:val="%2."/>
      <w:lvlJc w:val="left"/>
      <w:pPr>
        <w:ind w:left="2148" w:hanging="360"/>
      </w:pPr>
    </w:lvl>
    <w:lvl w:ilvl="2" w:tplc="0403001B" w:tentative="1">
      <w:start w:val="1"/>
      <w:numFmt w:val="lowerRoman"/>
      <w:lvlText w:val="%3."/>
      <w:lvlJc w:val="right"/>
      <w:pPr>
        <w:ind w:left="2868" w:hanging="180"/>
      </w:pPr>
    </w:lvl>
    <w:lvl w:ilvl="3" w:tplc="0403000F" w:tentative="1">
      <w:start w:val="1"/>
      <w:numFmt w:val="decimal"/>
      <w:lvlText w:val="%4."/>
      <w:lvlJc w:val="left"/>
      <w:pPr>
        <w:ind w:left="3588" w:hanging="360"/>
      </w:pPr>
    </w:lvl>
    <w:lvl w:ilvl="4" w:tplc="04030019" w:tentative="1">
      <w:start w:val="1"/>
      <w:numFmt w:val="lowerLetter"/>
      <w:lvlText w:val="%5."/>
      <w:lvlJc w:val="left"/>
      <w:pPr>
        <w:ind w:left="4308" w:hanging="360"/>
      </w:pPr>
    </w:lvl>
    <w:lvl w:ilvl="5" w:tplc="0403001B" w:tentative="1">
      <w:start w:val="1"/>
      <w:numFmt w:val="lowerRoman"/>
      <w:lvlText w:val="%6."/>
      <w:lvlJc w:val="right"/>
      <w:pPr>
        <w:ind w:left="5028" w:hanging="180"/>
      </w:pPr>
    </w:lvl>
    <w:lvl w:ilvl="6" w:tplc="0403000F" w:tentative="1">
      <w:start w:val="1"/>
      <w:numFmt w:val="decimal"/>
      <w:lvlText w:val="%7."/>
      <w:lvlJc w:val="left"/>
      <w:pPr>
        <w:ind w:left="5748" w:hanging="360"/>
      </w:pPr>
    </w:lvl>
    <w:lvl w:ilvl="7" w:tplc="04030019" w:tentative="1">
      <w:start w:val="1"/>
      <w:numFmt w:val="lowerLetter"/>
      <w:lvlText w:val="%8."/>
      <w:lvlJc w:val="left"/>
      <w:pPr>
        <w:ind w:left="6468" w:hanging="360"/>
      </w:pPr>
    </w:lvl>
    <w:lvl w:ilvl="8" w:tplc="0403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7">
    <w:nsid w:val="54E17AA5"/>
    <w:multiLevelType w:val="hybridMultilevel"/>
    <w:tmpl w:val="3012748A"/>
    <w:lvl w:ilvl="0" w:tplc="38B6FA0A">
      <w:start w:val="1"/>
      <w:numFmt w:val="decimal"/>
      <w:pStyle w:val="Estilo8"/>
      <w:lvlText w:val="1.6.%1."/>
      <w:lvlJc w:val="left"/>
      <w:pPr>
        <w:ind w:left="1146" w:hanging="360"/>
      </w:pPr>
      <w:rPr>
        <w:rFonts w:ascii="Arial Narrow" w:eastAsia="Times New Roman" w:hAnsi="Arial Narrow" w:cs="Arial" w:hint="default"/>
        <w:b w:val="0"/>
        <w:sz w:val="24"/>
        <w:szCs w:val="24"/>
      </w:rPr>
    </w:lvl>
    <w:lvl w:ilvl="1" w:tplc="04030019" w:tentative="1">
      <w:start w:val="1"/>
      <w:numFmt w:val="lowerLetter"/>
      <w:lvlText w:val="%2."/>
      <w:lvlJc w:val="left"/>
      <w:pPr>
        <w:ind w:left="1866" w:hanging="360"/>
      </w:pPr>
    </w:lvl>
    <w:lvl w:ilvl="2" w:tplc="0403001B" w:tentative="1">
      <w:start w:val="1"/>
      <w:numFmt w:val="lowerRoman"/>
      <w:lvlText w:val="%3."/>
      <w:lvlJc w:val="right"/>
      <w:pPr>
        <w:ind w:left="2586" w:hanging="180"/>
      </w:pPr>
    </w:lvl>
    <w:lvl w:ilvl="3" w:tplc="0403000F" w:tentative="1">
      <w:start w:val="1"/>
      <w:numFmt w:val="decimal"/>
      <w:lvlText w:val="%4."/>
      <w:lvlJc w:val="left"/>
      <w:pPr>
        <w:ind w:left="3306" w:hanging="360"/>
      </w:pPr>
    </w:lvl>
    <w:lvl w:ilvl="4" w:tplc="04030019" w:tentative="1">
      <w:start w:val="1"/>
      <w:numFmt w:val="lowerLetter"/>
      <w:lvlText w:val="%5."/>
      <w:lvlJc w:val="left"/>
      <w:pPr>
        <w:ind w:left="4026" w:hanging="360"/>
      </w:pPr>
    </w:lvl>
    <w:lvl w:ilvl="5" w:tplc="0403001B" w:tentative="1">
      <w:start w:val="1"/>
      <w:numFmt w:val="lowerRoman"/>
      <w:lvlText w:val="%6."/>
      <w:lvlJc w:val="right"/>
      <w:pPr>
        <w:ind w:left="4746" w:hanging="180"/>
      </w:pPr>
    </w:lvl>
    <w:lvl w:ilvl="6" w:tplc="0403000F" w:tentative="1">
      <w:start w:val="1"/>
      <w:numFmt w:val="decimal"/>
      <w:lvlText w:val="%7."/>
      <w:lvlJc w:val="left"/>
      <w:pPr>
        <w:ind w:left="5466" w:hanging="360"/>
      </w:pPr>
    </w:lvl>
    <w:lvl w:ilvl="7" w:tplc="04030019" w:tentative="1">
      <w:start w:val="1"/>
      <w:numFmt w:val="lowerLetter"/>
      <w:lvlText w:val="%8."/>
      <w:lvlJc w:val="left"/>
      <w:pPr>
        <w:ind w:left="6186" w:hanging="360"/>
      </w:pPr>
    </w:lvl>
    <w:lvl w:ilvl="8" w:tplc="0403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8">
    <w:nsid w:val="5AD74501"/>
    <w:multiLevelType w:val="multilevel"/>
    <w:tmpl w:val="D4B4A660"/>
    <w:styleLink w:val="Estilo1"/>
    <w:lvl w:ilvl="0">
      <w:start w:val="1"/>
      <w:numFmt w:val="decimal"/>
      <w:lvlText w:val="%1"/>
      <w:lvlJc w:val="left"/>
      <w:pPr>
        <w:ind w:left="1440" w:hanging="360"/>
      </w:pPr>
      <w:rPr>
        <w:rFonts w:ascii="Times New Roman" w:hAnsi="Times New Roman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9">
    <w:nsid w:val="5B52353F"/>
    <w:multiLevelType w:val="hybridMultilevel"/>
    <w:tmpl w:val="EF760474"/>
    <w:lvl w:ilvl="0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>
    <w:nsid w:val="5BF17EF2"/>
    <w:multiLevelType w:val="hybridMultilevel"/>
    <w:tmpl w:val="713691BC"/>
    <w:lvl w:ilvl="0" w:tplc="240A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FFFFFFF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FFFFFFF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1">
    <w:nsid w:val="5EB2218F"/>
    <w:multiLevelType w:val="hybridMultilevel"/>
    <w:tmpl w:val="814CAE86"/>
    <w:lvl w:ilvl="0" w:tplc="31EA5864">
      <w:start w:val="1"/>
      <w:numFmt w:val="bullet"/>
      <w:pStyle w:val="Prrafodelista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30003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30005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42">
    <w:nsid w:val="63B02FBF"/>
    <w:multiLevelType w:val="hybridMultilevel"/>
    <w:tmpl w:val="BD7A7BB0"/>
    <w:lvl w:ilvl="0" w:tplc="9DF2D1D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146AA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E22A46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E20024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784CBE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F1410C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112EC2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E60B41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98A8CB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3">
    <w:nsid w:val="653E45B2"/>
    <w:multiLevelType w:val="hybridMultilevel"/>
    <w:tmpl w:val="CBDE949C"/>
    <w:lvl w:ilvl="0" w:tplc="A9EA1FB8">
      <w:start w:val="1"/>
      <w:numFmt w:val="lowerLetter"/>
      <w:lvlText w:val="%1."/>
      <w:lvlJc w:val="left"/>
      <w:pPr>
        <w:ind w:left="1423" w:hanging="360"/>
      </w:pPr>
      <w:rPr>
        <w:b/>
        <w:bCs/>
      </w:rPr>
    </w:lvl>
    <w:lvl w:ilvl="1" w:tplc="04030019" w:tentative="1">
      <w:start w:val="1"/>
      <w:numFmt w:val="lowerLetter"/>
      <w:lvlText w:val="%2."/>
      <w:lvlJc w:val="left"/>
      <w:pPr>
        <w:ind w:left="2143" w:hanging="360"/>
      </w:pPr>
    </w:lvl>
    <w:lvl w:ilvl="2" w:tplc="0403001B" w:tentative="1">
      <w:start w:val="1"/>
      <w:numFmt w:val="lowerRoman"/>
      <w:lvlText w:val="%3."/>
      <w:lvlJc w:val="right"/>
      <w:pPr>
        <w:ind w:left="2863" w:hanging="180"/>
      </w:pPr>
    </w:lvl>
    <w:lvl w:ilvl="3" w:tplc="0403000F" w:tentative="1">
      <w:start w:val="1"/>
      <w:numFmt w:val="decimal"/>
      <w:lvlText w:val="%4."/>
      <w:lvlJc w:val="left"/>
      <w:pPr>
        <w:ind w:left="3583" w:hanging="360"/>
      </w:pPr>
    </w:lvl>
    <w:lvl w:ilvl="4" w:tplc="04030019" w:tentative="1">
      <w:start w:val="1"/>
      <w:numFmt w:val="lowerLetter"/>
      <w:lvlText w:val="%5."/>
      <w:lvlJc w:val="left"/>
      <w:pPr>
        <w:ind w:left="4303" w:hanging="360"/>
      </w:pPr>
    </w:lvl>
    <w:lvl w:ilvl="5" w:tplc="0403001B" w:tentative="1">
      <w:start w:val="1"/>
      <w:numFmt w:val="lowerRoman"/>
      <w:lvlText w:val="%6."/>
      <w:lvlJc w:val="right"/>
      <w:pPr>
        <w:ind w:left="5023" w:hanging="180"/>
      </w:pPr>
    </w:lvl>
    <w:lvl w:ilvl="6" w:tplc="0403000F" w:tentative="1">
      <w:start w:val="1"/>
      <w:numFmt w:val="decimal"/>
      <w:lvlText w:val="%7."/>
      <w:lvlJc w:val="left"/>
      <w:pPr>
        <w:ind w:left="5743" w:hanging="360"/>
      </w:pPr>
    </w:lvl>
    <w:lvl w:ilvl="7" w:tplc="04030019" w:tentative="1">
      <w:start w:val="1"/>
      <w:numFmt w:val="lowerLetter"/>
      <w:lvlText w:val="%8."/>
      <w:lvlJc w:val="left"/>
      <w:pPr>
        <w:ind w:left="6463" w:hanging="360"/>
      </w:pPr>
    </w:lvl>
    <w:lvl w:ilvl="8" w:tplc="0403001B" w:tentative="1">
      <w:start w:val="1"/>
      <w:numFmt w:val="lowerRoman"/>
      <w:lvlText w:val="%9."/>
      <w:lvlJc w:val="right"/>
      <w:pPr>
        <w:ind w:left="7183" w:hanging="180"/>
      </w:pPr>
    </w:lvl>
  </w:abstractNum>
  <w:abstractNum w:abstractNumId="44">
    <w:nsid w:val="67A90510"/>
    <w:multiLevelType w:val="hybridMultilevel"/>
    <w:tmpl w:val="E2601BAE"/>
    <w:lvl w:ilvl="0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5">
    <w:nsid w:val="6C024574"/>
    <w:multiLevelType w:val="hybridMultilevel"/>
    <w:tmpl w:val="50A2E3CC"/>
    <w:lvl w:ilvl="0" w:tplc="0403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3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6">
    <w:nsid w:val="6C4E2E37"/>
    <w:multiLevelType w:val="hybridMultilevel"/>
    <w:tmpl w:val="3AFC540C"/>
    <w:lvl w:ilvl="0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7">
    <w:nsid w:val="6CE56557"/>
    <w:multiLevelType w:val="hybridMultilevel"/>
    <w:tmpl w:val="FE5CC81A"/>
    <w:lvl w:ilvl="0" w:tplc="179063B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B608C5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96452A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F5AE67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B1E88C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2C2042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ED8FF5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04A2CB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004CDA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8">
    <w:nsid w:val="6FA976D4"/>
    <w:multiLevelType w:val="hybridMultilevel"/>
    <w:tmpl w:val="0F06DA9C"/>
    <w:lvl w:ilvl="0" w:tplc="4F609B9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1225B5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CB09FA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1967EB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44E3F9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4F201E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D3829B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15C97C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134635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9">
    <w:nsid w:val="6FAB4535"/>
    <w:multiLevelType w:val="hybridMultilevel"/>
    <w:tmpl w:val="909E9D62"/>
    <w:lvl w:ilvl="0" w:tplc="61A8EBE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BECA5E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5C0904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EF2B27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E824A1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1B00C7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14ECAC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0BEBB9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53621A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0">
    <w:nsid w:val="791B42B5"/>
    <w:multiLevelType w:val="hybridMultilevel"/>
    <w:tmpl w:val="99828A5C"/>
    <w:lvl w:ilvl="0" w:tplc="04030019">
      <w:start w:val="1"/>
      <w:numFmt w:val="lowerLetter"/>
      <w:lvlText w:val="%1."/>
      <w:lvlJc w:val="left"/>
      <w:pPr>
        <w:ind w:left="720" w:hanging="360"/>
      </w:pPr>
    </w:lvl>
    <w:lvl w:ilvl="1" w:tplc="04030019" w:tentative="1">
      <w:start w:val="1"/>
      <w:numFmt w:val="lowerLetter"/>
      <w:lvlText w:val="%2."/>
      <w:lvlJc w:val="left"/>
      <w:pPr>
        <w:ind w:left="1440" w:hanging="360"/>
      </w:pPr>
    </w:lvl>
    <w:lvl w:ilvl="2" w:tplc="0403001B" w:tentative="1">
      <w:start w:val="1"/>
      <w:numFmt w:val="lowerRoman"/>
      <w:lvlText w:val="%3."/>
      <w:lvlJc w:val="right"/>
      <w:pPr>
        <w:ind w:left="2160" w:hanging="180"/>
      </w:pPr>
    </w:lvl>
    <w:lvl w:ilvl="3" w:tplc="0403000F" w:tentative="1">
      <w:start w:val="1"/>
      <w:numFmt w:val="decimal"/>
      <w:lvlText w:val="%4."/>
      <w:lvlJc w:val="left"/>
      <w:pPr>
        <w:ind w:left="2880" w:hanging="360"/>
      </w:pPr>
    </w:lvl>
    <w:lvl w:ilvl="4" w:tplc="04030019" w:tentative="1">
      <w:start w:val="1"/>
      <w:numFmt w:val="lowerLetter"/>
      <w:lvlText w:val="%5."/>
      <w:lvlJc w:val="left"/>
      <w:pPr>
        <w:ind w:left="3600" w:hanging="360"/>
      </w:pPr>
    </w:lvl>
    <w:lvl w:ilvl="5" w:tplc="0403001B" w:tentative="1">
      <w:start w:val="1"/>
      <w:numFmt w:val="lowerRoman"/>
      <w:lvlText w:val="%6."/>
      <w:lvlJc w:val="right"/>
      <w:pPr>
        <w:ind w:left="4320" w:hanging="180"/>
      </w:pPr>
    </w:lvl>
    <w:lvl w:ilvl="6" w:tplc="0403000F" w:tentative="1">
      <w:start w:val="1"/>
      <w:numFmt w:val="decimal"/>
      <w:lvlText w:val="%7."/>
      <w:lvlJc w:val="left"/>
      <w:pPr>
        <w:ind w:left="5040" w:hanging="360"/>
      </w:pPr>
    </w:lvl>
    <w:lvl w:ilvl="7" w:tplc="04030019" w:tentative="1">
      <w:start w:val="1"/>
      <w:numFmt w:val="lowerLetter"/>
      <w:lvlText w:val="%8."/>
      <w:lvlJc w:val="left"/>
      <w:pPr>
        <w:ind w:left="5760" w:hanging="360"/>
      </w:pPr>
    </w:lvl>
    <w:lvl w:ilvl="8" w:tplc="040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7C4002B2"/>
    <w:multiLevelType w:val="hybridMultilevel"/>
    <w:tmpl w:val="1EA0405E"/>
    <w:lvl w:ilvl="0" w:tplc="040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38"/>
  </w:num>
  <w:num w:numId="2">
    <w:abstractNumId w:val="17"/>
  </w:num>
  <w:num w:numId="3">
    <w:abstractNumId w:val="41"/>
  </w:num>
  <w:num w:numId="4">
    <w:abstractNumId w:val="0"/>
  </w:num>
  <w:num w:numId="5">
    <w:abstractNumId w:val="7"/>
  </w:num>
  <w:num w:numId="6">
    <w:abstractNumId w:val="18"/>
  </w:num>
  <w:num w:numId="7">
    <w:abstractNumId w:val="19"/>
  </w:num>
  <w:num w:numId="8">
    <w:abstractNumId w:val="5"/>
  </w:num>
  <w:num w:numId="9">
    <w:abstractNumId w:val="37"/>
  </w:num>
  <w:num w:numId="10">
    <w:abstractNumId w:val="36"/>
  </w:num>
  <w:num w:numId="11">
    <w:abstractNumId w:val="50"/>
  </w:num>
  <w:num w:numId="12">
    <w:abstractNumId w:val="8"/>
  </w:num>
  <w:num w:numId="13">
    <w:abstractNumId w:val="13"/>
  </w:num>
  <w:num w:numId="14">
    <w:abstractNumId w:val="49"/>
  </w:num>
  <w:num w:numId="15">
    <w:abstractNumId w:val="9"/>
  </w:num>
  <w:num w:numId="16">
    <w:abstractNumId w:val="47"/>
  </w:num>
  <w:num w:numId="17">
    <w:abstractNumId w:val="15"/>
  </w:num>
  <w:num w:numId="18">
    <w:abstractNumId w:val="1"/>
  </w:num>
  <w:num w:numId="19">
    <w:abstractNumId w:val="31"/>
  </w:num>
  <w:num w:numId="20">
    <w:abstractNumId w:val="42"/>
  </w:num>
  <w:num w:numId="21">
    <w:abstractNumId w:val="3"/>
  </w:num>
  <w:num w:numId="22">
    <w:abstractNumId w:val="4"/>
  </w:num>
  <w:num w:numId="23">
    <w:abstractNumId w:val="48"/>
  </w:num>
  <w:num w:numId="24">
    <w:abstractNumId w:val="12"/>
  </w:num>
  <w:num w:numId="25">
    <w:abstractNumId w:val="25"/>
  </w:num>
  <w:num w:numId="26">
    <w:abstractNumId w:val="33"/>
  </w:num>
  <w:num w:numId="27">
    <w:abstractNumId w:val="11"/>
  </w:num>
  <w:num w:numId="28">
    <w:abstractNumId w:val="29"/>
  </w:num>
  <w:num w:numId="29">
    <w:abstractNumId w:val="2"/>
  </w:num>
  <w:num w:numId="30">
    <w:abstractNumId w:val="24"/>
  </w:num>
  <w:num w:numId="31">
    <w:abstractNumId w:val="40"/>
  </w:num>
  <w:num w:numId="32">
    <w:abstractNumId w:val="6"/>
  </w:num>
  <w:num w:numId="33">
    <w:abstractNumId w:val="22"/>
  </w:num>
  <w:num w:numId="34">
    <w:abstractNumId w:val="27"/>
  </w:num>
  <w:num w:numId="35">
    <w:abstractNumId w:val="45"/>
  </w:num>
  <w:num w:numId="36">
    <w:abstractNumId w:val="51"/>
  </w:num>
  <w:num w:numId="37">
    <w:abstractNumId w:val="23"/>
  </w:num>
  <w:num w:numId="38">
    <w:abstractNumId w:val="39"/>
  </w:num>
  <w:num w:numId="39">
    <w:abstractNumId w:val="14"/>
  </w:num>
  <w:num w:numId="40">
    <w:abstractNumId w:val="20"/>
  </w:num>
  <w:num w:numId="41">
    <w:abstractNumId w:val="28"/>
  </w:num>
  <w:num w:numId="42">
    <w:abstractNumId w:val="46"/>
  </w:num>
  <w:num w:numId="43">
    <w:abstractNumId w:val="30"/>
  </w:num>
  <w:num w:numId="44">
    <w:abstractNumId w:val="35"/>
  </w:num>
  <w:num w:numId="45">
    <w:abstractNumId w:val="21"/>
  </w:num>
  <w:num w:numId="46">
    <w:abstractNumId w:val="26"/>
  </w:num>
  <w:num w:numId="47">
    <w:abstractNumId w:val="44"/>
  </w:num>
  <w:num w:numId="48">
    <w:abstractNumId w:val="10"/>
  </w:num>
  <w:num w:numId="49">
    <w:abstractNumId w:val="34"/>
  </w:num>
  <w:num w:numId="50">
    <w:abstractNumId w:val="32"/>
  </w:num>
  <w:num w:numId="51">
    <w:abstractNumId w:val="43"/>
  </w:num>
  <w:num w:numId="52">
    <w:abstractNumId w:val="16"/>
  </w:num>
  <w:numIdMacAtCleanup w:val="4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1986"/>
    <w:rsid w:val="0000044A"/>
    <w:rsid w:val="000006BC"/>
    <w:rsid w:val="00000B6C"/>
    <w:rsid w:val="00000D98"/>
    <w:rsid w:val="0000133B"/>
    <w:rsid w:val="00001365"/>
    <w:rsid w:val="00001D3C"/>
    <w:rsid w:val="00001E95"/>
    <w:rsid w:val="00001F42"/>
    <w:rsid w:val="0000220E"/>
    <w:rsid w:val="00002581"/>
    <w:rsid w:val="00002CBA"/>
    <w:rsid w:val="00002D12"/>
    <w:rsid w:val="00002DAB"/>
    <w:rsid w:val="00003095"/>
    <w:rsid w:val="000032BA"/>
    <w:rsid w:val="00003571"/>
    <w:rsid w:val="00003DC4"/>
    <w:rsid w:val="00004033"/>
    <w:rsid w:val="000043CA"/>
    <w:rsid w:val="0000465A"/>
    <w:rsid w:val="0000481C"/>
    <w:rsid w:val="0000497E"/>
    <w:rsid w:val="000049DE"/>
    <w:rsid w:val="000049E8"/>
    <w:rsid w:val="00004E6B"/>
    <w:rsid w:val="0000627D"/>
    <w:rsid w:val="0000648B"/>
    <w:rsid w:val="000068C2"/>
    <w:rsid w:val="0000696D"/>
    <w:rsid w:val="00006D57"/>
    <w:rsid w:val="00007584"/>
    <w:rsid w:val="00007774"/>
    <w:rsid w:val="00007B02"/>
    <w:rsid w:val="00010845"/>
    <w:rsid w:val="0001085A"/>
    <w:rsid w:val="00010B03"/>
    <w:rsid w:val="00010D36"/>
    <w:rsid w:val="00010E2E"/>
    <w:rsid w:val="00011A2C"/>
    <w:rsid w:val="00011E6C"/>
    <w:rsid w:val="0001203E"/>
    <w:rsid w:val="0001218F"/>
    <w:rsid w:val="00012643"/>
    <w:rsid w:val="00013041"/>
    <w:rsid w:val="00013A73"/>
    <w:rsid w:val="00013A76"/>
    <w:rsid w:val="00014158"/>
    <w:rsid w:val="0001452F"/>
    <w:rsid w:val="00014565"/>
    <w:rsid w:val="00014AA9"/>
    <w:rsid w:val="00015105"/>
    <w:rsid w:val="000158E8"/>
    <w:rsid w:val="00015A01"/>
    <w:rsid w:val="00016C32"/>
    <w:rsid w:val="00017305"/>
    <w:rsid w:val="0001771A"/>
    <w:rsid w:val="000177CA"/>
    <w:rsid w:val="00017C5B"/>
    <w:rsid w:val="00017DA9"/>
    <w:rsid w:val="00017EDE"/>
    <w:rsid w:val="00020046"/>
    <w:rsid w:val="000201C8"/>
    <w:rsid w:val="000209D1"/>
    <w:rsid w:val="00020C9B"/>
    <w:rsid w:val="00020F84"/>
    <w:rsid w:val="00021379"/>
    <w:rsid w:val="00021606"/>
    <w:rsid w:val="000219BC"/>
    <w:rsid w:val="000229D0"/>
    <w:rsid w:val="00022BBD"/>
    <w:rsid w:val="00022F52"/>
    <w:rsid w:val="000230AC"/>
    <w:rsid w:val="000234D6"/>
    <w:rsid w:val="0002357D"/>
    <w:rsid w:val="00023777"/>
    <w:rsid w:val="000237D6"/>
    <w:rsid w:val="0002387D"/>
    <w:rsid w:val="00023A50"/>
    <w:rsid w:val="00023C0E"/>
    <w:rsid w:val="00024201"/>
    <w:rsid w:val="000242DF"/>
    <w:rsid w:val="000244CD"/>
    <w:rsid w:val="000254A8"/>
    <w:rsid w:val="00025BE8"/>
    <w:rsid w:val="00026066"/>
    <w:rsid w:val="000262D0"/>
    <w:rsid w:val="00026AD3"/>
    <w:rsid w:val="0002717D"/>
    <w:rsid w:val="000272CF"/>
    <w:rsid w:val="00027B32"/>
    <w:rsid w:val="00027F93"/>
    <w:rsid w:val="00030484"/>
    <w:rsid w:val="0003079D"/>
    <w:rsid w:val="000314B5"/>
    <w:rsid w:val="00031A68"/>
    <w:rsid w:val="00031C45"/>
    <w:rsid w:val="000322BA"/>
    <w:rsid w:val="00032F61"/>
    <w:rsid w:val="00033B85"/>
    <w:rsid w:val="00033EDB"/>
    <w:rsid w:val="0003468E"/>
    <w:rsid w:val="00034766"/>
    <w:rsid w:val="00034A02"/>
    <w:rsid w:val="00034FC2"/>
    <w:rsid w:val="0003510A"/>
    <w:rsid w:val="00035861"/>
    <w:rsid w:val="00035AC4"/>
    <w:rsid w:val="00035BAF"/>
    <w:rsid w:val="00035BBC"/>
    <w:rsid w:val="000360A8"/>
    <w:rsid w:val="000368E9"/>
    <w:rsid w:val="00036DF9"/>
    <w:rsid w:val="000370B7"/>
    <w:rsid w:val="000371FE"/>
    <w:rsid w:val="00037C04"/>
    <w:rsid w:val="00037C6F"/>
    <w:rsid w:val="00037E1B"/>
    <w:rsid w:val="00040701"/>
    <w:rsid w:val="000407EE"/>
    <w:rsid w:val="00041587"/>
    <w:rsid w:val="000418E0"/>
    <w:rsid w:val="00041C9F"/>
    <w:rsid w:val="00041CB8"/>
    <w:rsid w:val="000421EA"/>
    <w:rsid w:val="00042261"/>
    <w:rsid w:val="000423D3"/>
    <w:rsid w:val="00042FE1"/>
    <w:rsid w:val="00043603"/>
    <w:rsid w:val="00043842"/>
    <w:rsid w:val="00043FB7"/>
    <w:rsid w:val="000442A5"/>
    <w:rsid w:val="000445F2"/>
    <w:rsid w:val="00044C50"/>
    <w:rsid w:val="00045368"/>
    <w:rsid w:val="0004549D"/>
    <w:rsid w:val="000456D1"/>
    <w:rsid w:val="00045736"/>
    <w:rsid w:val="00045A61"/>
    <w:rsid w:val="00045B03"/>
    <w:rsid w:val="00046475"/>
    <w:rsid w:val="000464FB"/>
    <w:rsid w:val="000466F8"/>
    <w:rsid w:val="0004673A"/>
    <w:rsid w:val="000467F5"/>
    <w:rsid w:val="00046CB0"/>
    <w:rsid w:val="00047582"/>
    <w:rsid w:val="0004765F"/>
    <w:rsid w:val="00047781"/>
    <w:rsid w:val="00047A0A"/>
    <w:rsid w:val="00047A4A"/>
    <w:rsid w:val="00050A9C"/>
    <w:rsid w:val="00050BE8"/>
    <w:rsid w:val="00051051"/>
    <w:rsid w:val="00051115"/>
    <w:rsid w:val="0005141C"/>
    <w:rsid w:val="00051621"/>
    <w:rsid w:val="00051DAC"/>
    <w:rsid w:val="000529ED"/>
    <w:rsid w:val="0005303D"/>
    <w:rsid w:val="00053376"/>
    <w:rsid w:val="000537FE"/>
    <w:rsid w:val="00053820"/>
    <w:rsid w:val="00053D8E"/>
    <w:rsid w:val="00053E1D"/>
    <w:rsid w:val="00053ED3"/>
    <w:rsid w:val="000543C6"/>
    <w:rsid w:val="00054899"/>
    <w:rsid w:val="00054B43"/>
    <w:rsid w:val="00055087"/>
    <w:rsid w:val="000553B0"/>
    <w:rsid w:val="000554CA"/>
    <w:rsid w:val="0005552C"/>
    <w:rsid w:val="00055B4E"/>
    <w:rsid w:val="00055BC1"/>
    <w:rsid w:val="000561F1"/>
    <w:rsid w:val="00056B49"/>
    <w:rsid w:val="00056BBF"/>
    <w:rsid w:val="00057082"/>
    <w:rsid w:val="00057099"/>
    <w:rsid w:val="0005768E"/>
    <w:rsid w:val="00057932"/>
    <w:rsid w:val="00057A15"/>
    <w:rsid w:val="00057B22"/>
    <w:rsid w:val="00060B79"/>
    <w:rsid w:val="00060F37"/>
    <w:rsid w:val="00060FCB"/>
    <w:rsid w:val="00061175"/>
    <w:rsid w:val="00061279"/>
    <w:rsid w:val="00061871"/>
    <w:rsid w:val="00061E98"/>
    <w:rsid w:val="00061EB0"/>
    <w:rsid w:val="000624E4"/>
    <w:rsid w:val="00062AA1"/>
    <w:rsid w:val="00062ECD"/>
    <w:rsid w:val="000630B1"/>
    <w:rsid w:val="00063F30"/>
    <w:rsid w:val="000651FB"/>
    <w:rsid w:val="00065323"/>
    <w:rsid w:val="0006553D"/>
    <w:rsid w:val="00065878"/>
    <w:rsid w:val="000658F3"/>
    <w:rsid w:val="00065B13"/>
    <w:rsid w:val="00066D05"/>
    <w:rsid w:val="00066D68"/>
    <w:rsid w:val="0006798B"/>
    <w:rsid w:val="00070442"/>
    <w:rsid w:val="00070B85"/>
    <w:rsid w:val="00071B91"/>
    <w:rsid w:val="00072113"/>
    <w:rsid w:val="00072196"/>
    <w:rsid w:val="000728CF"/>
    <w:rsid w:val="0007290E"/>
    <w:rsid w:val="00072972"/>
    <w:rsid w:val="00072AF2"/>
    <w:rsid w:val="00072CC5"/>
    <w:rsid w:val="00072EFB"/>
    <w:rsid w:val="000731F9"/>
    <w:rsid w:val="00073748"/>
    <w:rsid w:val="00073AFA"/>
    <w:rsid w:val="000747C4"/>
    <w:rsid w:val="00074D59"/>
    <w:rsid w:val="00074F8F"/>
    <w:rsid w:val="00075606"/>
    <w:rsid w:val="0007595D"/>
    <w:rsid w:val="00075989"/>
    <w:rsid w:val="00075C03"/>
    <w:rsid w:val="0007641B"/>
    <w:rsid w:val="0007663C"/>
    <w:rsid w:val="0007677C"/>
    <w:rsid w:val="000767FA"/>
    <w:rsid w:val="00076ACD"/>
    <w:rsid w:val="00076E5A"/>
    <w:rsid w:val="00076FD2"/>
    <w:rsid w:val="00077DCD"/>
    <w:rsid w:val="000809D0"/>
    <w:rsid w:val="00080C3E"/>
    <w:rsid w:val="0008184A"/>
    <w:rsid w:val="000818BD"/>
    <w:rsid w:val="00081A1B"/>
    <w:rsid w:val="00081D05"/>
    <w:rsid w:val="0008215B"/>
    <w:rsid w:val="00082557"/>
    <w:rsid w:val="0008294D"/>
    <w:rsid w:val="00082B7D"/>
    <w:rsid w:val="00082F36"/>
    <w:rsid w:val="000830E9"/>
    <w:rsid w:val="00083878"/>
    <w:rsid w:val="00083A93"/>
    <w:rsid w:val="00084217"/>
    <w:rsid w:val="000842A2"/>
    <w:rsid w:val="000842ED"/>
    <w:rsid w:val="00084511"/>
    <w:rsid w:val="00084790"/>
    <w:rsid w:val="0008485F"/>
    <w:rsid w:val="00085233"/>
    <w:rsid w:val="00085428"/>
    <w:rsid w:val="00085CBF"/>
    <w:rsid w:val="00085E66"/>
    <w:rsid w:val="0008625B"/>
    <w:rsid w:val="0008656D"/>
    <w:rsid w:val="00086C1C"/>
    <w:rsid w:val="00086FD2"/>
    <w:rsid w:val="00087606"/>
    <w:rsid w:val="000878F1"/>
    <w:rsid w:val="00087A75"/>
    <w:rsid w:val="00087C8C"/>
    <w:rsid w:val="00090045"/>
    <w:rsid w:val="00090170"/>
    <w:rsid w:val="0009027D"/>
    <w:rsid w:val="00090448"/>
    <w:rsid w:val="00090543"/>
    <w:rsid w:val="00090BB4"/>
    <w:rsid w:val="000910B1"/>
    <w:rsid w:val="00091211"/>
    <w:rsid w:val="0009155E"/>
    <w:rsid w:val="00091659"/>
    <w:rsid w:val="000918C5"/>
    <w:rsid w:val="00091A83"/>
    <w:rsid w:val="00091B41"/>
    <w:rsid w:val="00092300"/>
    <w:rsid w:val="00092546"/>
    <w:rsid w:val="000932D2"/>
    <w:rsid w:val="000945BB"/>
    <w:rsid w:val="00095232"/>
    <w:rsid w:val="00095562"/>
    <w:rsid w:val="00095BD8"/>
    <w:rsid w:val="00096454"/>
    <w:rsid w:val="00096A06"/>
    <w:rsid w:val="00096E1C"/>
    <w:rsid w:val="00097643"/>
    <w:rsid w:val="00097B4F"/>
    <w:rsid w:val="00097EEC"/>
    <w:rsid w:val="000A027C"/>
    <w:rsid w:val="000A0856"/>
    <w:rsid w:val="000A0866"/>
    <w:rsid w:val="000A0DF4"/>
    <w:rsid w:val="000A0EE1"/>
    <w:rsid w:val="000A14D8"/>
    <w:rsid w:val="000A16BB"/>
    <w:rsid w:val="000A1824"/>
    <w:rsid w:val="000A1A47"/>
    <w:rsid w:val="000A213B"/>
    <w:rsid w:val="000A22A3"/>
    <w:rsid w:val="000A26FF"/>
    <w:rsid w:val="000A28DD"/>
    <w:rsid w:val="000A35A3"/>
    <w:rsid w:val="000A3781"/>
    <w:rsid w:val="000A3A0F"/>
    <w:rsid w:val="000A43D5"/>
    <w:rsid w:val="000A4599"/>
    <w:rsid w:val="000A483A"/>
    <w:rsid w:val="000A49C5"/>
    <w:rsid w:val="000A5B47"/>
    <w:rsid w:val="000A5D9A"/>
    <w:rsid w:val="000A5E72"/>
    <w:rsid w:val="000A6345"/>
    <w:rsid w:val="000A6458"/>
    <w:rsid w:val="000A6553"/>
    <w:rsid w:val="000A65FD"/>
    <w:rsid w:val="000A6910"/>
    <w:rsid w:val="000A7208"/>
    <w:rsid w:val="000A7ECA"/>
    <w:rsid w:val="000A7F01"/>
    <w:rsid w:val="000B004D"/>
    <w:rsid w:val="000B0124"/>
    <w:rsid w:val="000B03B2"/>
    <w:rsid w:val="000B09D4"/>
    <w:rsid w:val="000B0A3F"/>
    <w:rsid w:val="000B0FDB"/>
    <w:rsid w:val="000B1302"/>
    <w:rsid w:val="000B1B9E"/>
    <w:rsid w:val="000B1BDF"/>
    <w:rsid w:val="000B2702"/>
    <w:rsid w:val="000B27C0"/>
    <w:rsid w:val="000B2E3B"/>
    <w:rsid w:val="000B39D8"/>
    <w:rsid w:val="000B3A51"/>
    <w:rsid w:val="000B3A8A"/>
    <w:rsid w:val="000B3D20"/>
    <w:rsid w:val="000B3D8A"/>
    <w:rsid w:val="000B4B8B"/>
    <w:rsid w:val="000B5022"/>
    <w:rsid w:val="000B5609"/>
    <w:rsid w:val="000B56B0"/>
    <w:rsid w:val="000B56C7"/>
    <w:rsid w:val="000B5C63"/>
    <w:rsid w:val="000B5F59"/>
    <w:rsid w:val="000B6161"/>
    <w:rsid w:val="000B7255"/>
    <w:rsid w:val="000B74DD"/>
    <w:rsid w:val="000B7CD2"/>
    <w:rsid w:val="000B7D63"/>
    <w:rsid w:val="000C0E61"/>
    <w:rsid w:val="000C1309"/>
    <w:rsid w:val="000C1946"/>
    <w:rsid w:val="000C1A4A"/>
    <w:rsid w:val="000C1ABD"/>
    <w:rsid w:val="000C1AED"/>
    <w:rsid w:val="000C1D62"/>
    <w:rsid w:val="000C1D7A"/>
    <w:rsid w:val="000C1E39"/>
    <w:rsid w:val="000C1E3B"/>
    <w:rsid w:val="000C2792"/>
    <w:rsid w:val="000C2E36"/>
    <w:rsid w:val="000C31A0"/>
    <w:rsid w:val="000C4BC8"/>
    <w:rsid w:val="000C4D73"/>
    <w:rsid w:val="000C5516"/>
    <w:rsid w:val="000C569C"/>
    <w:rsid w:val="000C5CD5"/>
    <w:rsid w:val="000C5CE2"/>
    <w:rsid w:val="000C5EDF"/>
    <w:rsid w:val="000C651E"/>
    <w:rsid w:val="000C6B94"/>
    <w:rsid w:val="000C70E6"/>
    <w:rsid w:val="000C72D1"/>
    <w:rsid w:val="000C77D3"/>
    <w:rsid w:val="000C7997"/>
    <w:rsid w:val="000C7A34"/>
    <w:rsid w:val="000C7DDD"/>
    <w:rsid w:val="000C7F44"/>
    <w:rsid w:val="000D0399"/>
    <w:rsid w:val="000D0566"/>
    <w:rsid w:val="000D2329"/>
    <w:rsid w:val="000D2422"/>
    <w:rsid w:val="000D2E79"/>
    <w:rsid w:val="000D32CD"/>
    <w:rsid w:val="000D359C"/>
    <w:rsid w:val="000D35A4"/>
    <w:rsid w:val="000D3C58"/>
    <w:rsid w:val="000D3D18"/>
    <w:rsid w:val="000D42C1"/>
    <w:rsid w:val="000D4726"/>
    <w:rsid w:val="000D4AC4"/>
    <w:rsid w:val="000D4D60"/>
    <w:rsid w:val="000D57C1"/>
    <w:rsid w:val="000D640C"/>
    <w:rsid w:val="000D6749"/>
    <w:rsid w:val="000D6951"/>
    <w:rsid w:val="000D7101"/>
    <w:rsid w:val="000D7641"/>
    <w:rsid w:val="000D79E5"/>
    <w:rsid w:val="000D7B25"/>
    <w:rsid w:val="000D7D8E"/>
    <w:rsid w:val="000D7E96"/>
    <w:rsid w:val="000E009A"/>
    <w:rsid w:val="000E0118"/>
    <w:rsid w:val="000E0416"/>
    <w:rsid w:val="000E07F2"/>
    <w:rsid w:val="000E0DBF"/>
    <w:rsid w:val="000E0F86"/>
    <w:rsid w:val="000E0FDE"/>
    <w:rsid w:val="000E1275"/>
    <w:rsid w:val="000E1395"/>
    <w:rsid w:val="000E13DB"/>
    <w:rsid w:val="000E1961"/>
    <w:rsid w:val="000E1D9B"/>
    <w:rsid w:val="000E23DE"/>
    <w:rsid w:val="000E24F7"/>
    <w:rsid w:val="000E251E"/>
    <w:rsid w:val="000E2DF3"/>
    <w:rsid w:val="000E2FF9"/>
    <w:rsid w:val="000E3268"/>
    <w:rsid w:val="000E33D2"/>
    <w:rsid w:val="000E359D"/>
    <w:rsid w:val="000E3BD4"/>
    <w:rsid w:val="000E3BF6"/>
    <w:rsid w:val="000E3DB0"/>
    <w:rsid w:val="000E3DF3"/>
    <w:rsid w:val="000E3E9A"/>
    <w:rsid w:val="000E3E9F"/>
    <w:rsid w:val="000E4008"/>
    <w:rsid w:val="000E400B"/>
    <w:rsid w:val="000E44DD"/>
    <w:rsid w:val="000E5111"/>
    <w:rsid w:val="000E52B2"/>
    <w:rsid w:val="000E538F"/>
    <w:rsid w:val="000E54C1"/>
    <w:rsid w:val="000E56BB"/>
    <w:rsid w:val="000E5B7B"/>
    <w:rsid w:val="000E5C00"/>
    <w:rsid w:val="000E5D6D"/>
    <w:rsid w:val="000E610E"/>
    <w:rsid w:val="000E643C"/>
    <w:rsid w:val="000E6C71"/>
    <w:rsid w:val="000E6FAE"/>
    <w:rsid w:val="000E71F6"/>
    <w:rsid w:val="000F003D"/>
    <w:rsid w:val="000F0338"/>
    <w:rsid w:val="000F03FF"/>
    <w:rsid w:val="000F0400"/>
    <w:rsid w:val="000F0CE3"/>
    <w:rsid w:val="000F1776"/>
    <w:rsid w:val="000F1D00"/>
    <w:rsid w:val="000F1E61"/>
    <w:rsid w:val="000F1FA2"/>
    <w:rsid w:val="000F2AC8"/>
    <w:rsid w:val="000F2CF1"/>
    <w:rsid w:val="000F2D1E"/>
    <w:rsid w:val="000F3690"/>
    <w:rsid w:val="000F3BC9"/>
    <w:rsid w:val="000F3CE7"/>
    <w:rsid w:val="000F41A7"/>
    <w:rsid w:val="000F4355"/>
    <w:rsid w:val="000F4520"/>
    <w:rsid w:val="000F4524"/>
    <w:rsid w:val="000F46CC"/>
    <w:rsid w:val="000F472B"/>
    <w:rsid w:val="000F523F"/>
    <w:rsid w:val="000F585B"/>
    <w:rsid w:val="000F60AE"/>
    <w:rsid w:val="000F6441"/>
    <w:rsid w:val="000F6669"/>
    <w:rsid w:val="000F6C79"/>
    <w:rsid w:val="000F6F2A"/>
    <w:rsid w:val="000F77C3"/>
    <w:rsid w:val="000F7F21"/>
    <w:rsid w:val="001005D0"/>
    <w:rsid w:val="00100DD4"/>
    <w:rsid w:val="0010180E"/>
    <w:rsid w:val="00101AB5"/>
    <w:rsid w:val="00101F52"/>
    <w:rsid w:val="00102167"/>
    <w:rsid w:val="001021A8"/>
    <w:rsid w:val="00102509"/>
    <w:rsid w:val="001025EC"/>
    <w:rsid w:val="0010270E"/>
    <w:rsid w:val="00102757"/>
    <w:rsid w:val="00103006"/>
    <w:rsid w:val="0010346A"/>
    <w:rsid w:val="001036D2"/>
    <w:rsid w:val="00103916"/>
    <w:rsid w:val="00103E52"/>
    <w:rsid w:val="00104451"/>
    <w:rsid w:val="001049D9"/>
    <w:rsid w:val="00104D5A"/>
    <w:rsid w:val="0010569D"/>
    <w:rsid w:val="001058B6"/>
    <w:rsid w:val="00105D85"/>
    <w:rsid w:val="0010665C"/>
    <w:rsid w:val="00106707"/>
    <w:rsid w:val="0010698B"/>
    <w:rsid w:val="00106A6D"/>
    <w:rsid w:val="00110969"/>
    <w:rsid w:val="00111091"/>
    <w:rsid w:val="00111747"/>
    <w:rsid w:val="00111797"/>
    <w:rsid w:val="00111B55"/>
    <w:rsid w:val="00111D74"/>
    <w:rsid w:val="001121B8"/>
    <w:rsid w:val="001123CE"/>
    <w:rsid w:val="00112495"/>
    <w:rsid w:val="0011262E"/>
    <w:rsid w:val="00112A05"/>
    <w:rsid w:val="00112A36"/>
    <w:rsid w:val="00112E5E"/>
    <w:rsid w:val="00112EEC"/>
    <w:rsid w:val="0011336F"/>
    <w:rsid w:val="001138C8"/>
    <w:rsid w:val="00114DDA"/>
    <w:rsid w:val="00114ED1"/>
    <w:rsid w:val="001152CB"/>
    <w:rsid w:val="00115FC9"/>
    <w:rsid w:val="00115FD5"/>
    <w:rsid w:val="001161E2"/>
    <w:rsid w:val="0011658F"/>
    <w:rsid w:val="00116C02"/>
    <w:rsid w:val="00116DF2"/>
    <w:rsid w:val="00117095"/>
    <w:rsid w:val="0011762C"/>
    <w:rsid w:val="0011768B"/>
    <w:rsid w:val="0011795E"/>
    <w:rsid w:val="0012056E"/>
    <w:rsid w:val="00120707"/>
    <w:rsid w:val="00120C4B"/>
    <w:rsid w:val="00120D40"/>
    <w:rsid w:val="00120F14"/>
    <w:rsid w:val="00121798"/>
    <w:rsid w:val="001219C9"/>
    <w:rsid w:val="00121A16"/>
    <w:rsid w:val="00121FEE"/>
    <w:rsid w:val="00122618"/>
    <w:rsid w:val="0012359D"/>
    <w:rsid w:val="001237FA"/>
    <w:rsid w:val="00123B06"/>
    <w:rsid w:val="00123E80"/>
    <w:rsid w:val="001246E7"/>
    <w:rsid w:val="001248DA"/>
    <w:rsid w:val="00124DD4"/>
    <w:rsid w:val="00125370"/>
    <w:rsid w:val="00125C8D"/>
    <w:rsid w:val="00125EE2"/>
    <w:rsid w:val="001266C7"/>
    <w:rsid w:val="00126C0F"/>
    <w:rsid w:val="001270E3"/>
    <w:rsid w:val="0012721A"/>
    <w:rsid w:val="00127D3E"/>
    <w:rsid w:val="0013020A"/>
    <w:rsid w:val="00130299"/>
    <w:rsid w:val="00130FF8"/>
    <w:rsid w:val="00131D74"/>
    <w:rsid w:val="00131F0F"/>
    <w:rsid w:val="00131FF7"/>
    <w:rsid w:val="0013250E"/>
    <w:rsid w:val="001326D1"/>
    <w:rsid w:val="00132833"/>
    <w:rsid w:val="00132B02"/>
    <w:rsid w:val="00132CD2"/>
    <w:rsid w:val="00133364"/>
    <w:rsid w:val="00133950"/>
    <w:rsid w:val="00133CF8"/>
    <w:rsid w:val="00133D7D"/>
    <w:rsid w:val="00133F16"/>
    <w:rsid w:val="001340EC"/>
    <w:rsid w:val="00134217"/>
    <w:rsid w:val="0013444B"/>
    <w:rsid w:val="0013444E"/>
    <w:rsid w:val="0013524E"/>
    <w:rsid w:val="001352B8"/>
    <w:rsid w:val="00135649"/>
    <w:rsid w:val="00135674"/>
    <w:rsid w:val="00135B6C"/>
    <w:rsid w:val="00135CD7"/>
    <w:rsid w:val="001366CE"/>
    <w:rsid w:val="00136963"/>
    <w:rsid w:val="00136F53"/>
    <w:rsid w:val="0013733F"/>
    <w:rsid w:val="0013770B"/>
    <w:rsid w:val="00137E5F"/>
    <w:rsid w:val="001402E4"/>
    <w:rsid w:val="0014068D"/>
    <w:rsid w:val="0014075B"/>
    <w:rsid w:val="0014085C"/>
    <w:rsid w:val="00140948"/>
    <w:rsid w:val="00140A7E"/>
    <w:rsid w:val="0014147E"/>
    <w:rsid w:val="001416EC"/>
    <w:rsid w:val="00141A36"/>
    <w:rsid w:val="00141A6C"/>
    <w:rsid w:val="00141B19"/>
    <w:rsid w:val="00142223"/>
    <w:rsid w:val="00142A83"/>
    <w:rsid w:val="00142B18"/>
    <w:rsid w:val="00142EB3"/>
    <w:rsid w:val="001430C9"/>
    <w:rsid w:val="001433DC"/>
    <w:rsid w:val="0014350F"/>
    <w:rsid w:val="001438B3"/>
    <w:rsid w:val="00143949"/>
    <w:rsid w:val="00143B7D"/>
    <w:rsid w:val="0014400B"/>
    <w:rsid w:val="0014535A"/>
    <w:rsid w:val="0014583D"/>
    <w:rsid w:val="00145F85"/>
    <w:rsid w:val="00145F9C"/>
    <w:rsid w:val="001463D1"/>
    <w:rsid w:val="0014647F"/>
    <w:rsid w:val="0014680C"/>
    <w:rsid w:val="00146C2C"/>
    <w:rsid w:val="00146D0A"/>
    <w:rsid w:val="001477D7"/>
    <w:rsid w:val="00147FE6"/>
    <w:rsid w:val="00150EE3"/>
    <w:rsid w:val="00150EEA"/>
    <w:rsid w:val="00151073"/>
    <w:rsid w:val="00151088"/>
    <w:rsid w:val="00151141"/>
    <w:rsid w:val="00151554"/>
    <w:rsid w:val="00151933"/>
    <w:rsid w:val="00151A3A"/>
    <w:rsid w:val="00151EFD"/>
    <w:rsid w:val="001527E7"/>
    <w:rsid w:val="0015287A"/>
    <w:rsid w:val="0015293A"/>
    <w:rsid w:val="0015321C"/>
    <w:rsid w:val="00153A25"/>
    <w:rsid w:val="00153AF0"/>
    <w:rsid w:val="00153F8D"/>
    <w:rsid w:val="00154567"/>
    <w:rsid w:val="00154B54"/>
    <w:rsid w:val="00154F0B"/>
    <w:rsid w:val="00155420"/>
    <w:rsid w:val="0015556A"/>
    <w:rsid w:val="00155571"/>
    <w:rsid w:val="00155981"/>
    <w:rsid w:val="00155BD4"/>
    <w:rsid w:val="00155ECB"/>
    <w:rsid w:val="00156318"/>
    <w:rsid w:val="0015688D"/>
    <w:rsid w:val="00156B91"/>
    <w:rsid w:val="001571BD"/>
    <w:rsid w:val="00157BC9"/>
    <w:rsid w:val="00157CCC"/>
    <w:rsid w:val="001600C6"/>
    <w:rsid w:val="001602FD"/>
    <w:rsid w:val="00160478"/>
    <w:rsid w:val="00160482"/>
    <w:rsid w:val="0016083D"/>
    <w:rsid w:val="001609A4"/>
    <w:rsid w:val="00160F21"/>
    <w:rsid w:val="001610DD"/>
    <w:rsid w:val="0016167F"/>
    <w:rsid w:val="00161C8C"/>
    <w:rsid w:val="00161D4A"/>
    <w:rsid w:val="00161E2E"/>
    <w:rsid w:val="00162158"/>
    <w:rsid w:val="001629A7"/>
    <w:rsid w:val="00162C06"/>
    <w:rsid w:val="00163726"/>
    <w:rsid w:val="00163791"/>
    <w:rsid w:val="00163B93"/>
    <w:rsid w:val="00163C7C"/>
    <w:rsid w:val="0016485A"/>
    <w:rsid w:val="001649AF"/>
    <w:rsid w:val="0016513C"/>
    <w:rsid w:val="001659BB"/>
    <w:rsid w:val="00165B06"/>
    <w:rsid w:val="00165ECE"/>
    <w:rsid w:val="00166713"/>
    <w:rsid w:val="001667EF"/>
    <w:rsid w:val="001675C5"/>
    <w:rsid w:val="00167925"/>
    <w:rsid w:val="00167E2C"/>
    <w:rsid w:val="001701F5"/>
    <w:rsid w:val="00170575"/>
    <w:rsid w:val="0017153F"/>
    <w:rsid w:val="0017164A"/>
    <w:rsid w:val="001726C0"/>
    <w:rsid w:val="00172879"/>
    <w:rsid w:val="001728A5"/>
    <w:rsid w:val="00172BB0"/>
    <w:rsid w:val="001730CD"/>
    <w:rsid w:val="0017396A"/>
    <w:rsid w:val="00173B0B"/>
    <w:rsid w:val="00173D25"/>
    <w:rsid w:val="00174216"/>
    <w:rsid w:val="001745C5"/>
    <w:rsid w:val="00174A86"/>
    <w:rsid w:val="00174E24"/>
    <w:rsid w:val="001753F0"/>
    <w:rsid w:val="00175679"/>
    <w:rsid w:val="00175EEB"/>
    <w:rsid w:val="00175F13"/>
    <w:rsid w:val="001762AC"/>
    <w:rsid w:val="00176444"/>
    <w:rsid w:val="0017661B"/>
    <w:rsid w:val="001766A5"/>
    <w:rsid w:val="00176A05"/>
    <w:rsid w:val="00176AF4"/>
    <w:rsid w:val="00176B91"/>
    <w:rsid w:val="00176F25"/>
    <w:rsid w:val="0017727E"/>
    <w:rsid w:val="00177346"/>
    <w:rsid w:val="00177FB4"/>
    <w:rsid w:val="0018014D"/>
    <w:rsid w:val="00180726"/>
    <w:rsid w:val="00180C22"/>
    <w:rsid w:val="00180CFD"/>
    <w:rsid w:val="00180DCE"/>
    <w:rsid w:val="00180E54"/>
    <w:rsid w:val="00181206"/>
    <w:rsid w:val="0018124F"/>
    <w:rsid w:val="00181918"/>
    <w:rsid w:val="00181B9E"/>
    <w:rsid w:val="0018277D"/>
    <w:rsid w:val="00182D7E"/>
    <w:rsid w:val="00183060"/>
    <w:rsid w:val="00183379"/>
    <w:rsid w:val="00183722"/>
    <w:rsid w:val="00183D77"/>
    <w:rsid w:val="00184E68"/>
    <w:rsid w:val="001853ED"/>
    <w:rsid w:val="00185914"/>
    <w:rsid w:val="00185A53"/>
    <w:rsid w:val="00186750"/>
    <w:rsid w:val="0018685B"/>
    <w:rsid w:val="00186BA2"/>
    <w:rsid w:val="00187243"/>
    <w:rsid w:val="0018763E"/>
    <w:rsid w:val="00187B50"/>
    <w:rsid w:val="00187EED"/>
    <w:rsid w:val="001900FF"/>
    <w:rsid w:val="001901E3"/>
    <w:rsid w:val="001909EA"/>
    <w:rsid w:val="001914C0"/>
    <w:rsid w:val="0019165C"/>
    <w:rsid w:val="00191818"/>
    <w:rsid w:val="00191EE0"/>
    <w:rsid w:val="00192772"/>
    <w:rsid w:val="00192A95"/>
    <w:rsid w:val="00192B8B"/>
    <w:rsid w:val="00193136"/>
    <w:rsid w:val="00193466"/>
    <w:rsid w:val="00193677"/>
    <w:rsid w:val="0019373B"/>
    <w:rsid w:val="0019439A"/>
    <w:rsid w:val="001952C3"/>
    <w:rsid w:val="0019543C"/>
    <w:rsid w:val="001958CD"/>
    <w:rsid w:val="00195AC7"/>
    <w:rsid w:val="00195C5E"/>
    <w:rsid w:val="001961B5"/>
    <w:rsid w:val="00196361"/>
    <w:rsid w:val="0019669A"/>
    <w:rsid w:val="00196896"/>
    <w:rsid w:val="00197089"/>
    <w:rsid w:val="00197463"/>
    <w:rsid w:val="00197484"/>
    <w:rsid w:val="001A02F6"/>
    <w:rsid w:val="001A066C"/>
    <w:rsid w:val="001A06A3"/>
    <w:rsid w:val="001A06B7"/>
    <w:rsid w:val="001A08DD"/>
    <w:rsid w:val="001A0ACB"/>
    <w:rsid w:val="001A0FDA"/>
    <w:rsid w:val="001A13E9"/>
    <w:rsid w:val="001A1A61"/>
    <w:rsid w:val="001A1C1F"/>
    <w:rsid w:val="001A237D"/>
    <w:rsid w:val="001A249F"/>
    <w:rsid w:val="001A2592"/>
    <w:rsid w:val="001A28D3"/>
    <w:rsid w:val="001A2995"/>
    <w:rsid w:val="001A2AFB"/>
    <w:rsid w:val="001A30B6"/>
    <w:rsid w:val="001A30C5"/>
    <w:rsid w:val="001A31F6"/>
    <w:rsid w:val="001A33A0"/>
    <w:rsid w:val="001A3BCE"/>
    <w:rsid w:val="001A3CEB"/>
    <w:rsid w:val="001A3DE4"/>
    <w:rsid w:val="001A3F09"/>
    <w:rsid w:val="001A41EF"/>
    <w:rsid w:val="001A4403"/>
    <w:rsid w:val="001A48AC"/>
    <w:rsid w:val="001A4C3D"/>
    <w:rsid w:val="001A4E9B"/>
    <w:rsid w:val="001A502A"/>
    <w:rsid w:val="001A537C"/>
    <w:rsid w:val="001A5701"/>
    <w:rsid w:val="001A5C77"/>
    <w:rsid w:val="001A5CA7"/>
    <w:rsid w:val="001A62FC"/>
    <w:rsid w:val="001A639C"/>
    <w:rsid w:val="001A63D5"/>
    <w:rsid w:val="001A79CE"/>
    <w:rsid w:val="001A7A3D"/>
    <w:rsid w:val="001A7AEA"/>
    <w:rsid w:val="001B07D8"/>
    <w:rsid w:val="001B0B53"/>
    <w:rsid w:val="001B0DAB"/>
    <w:rsid w:val="001B125B"/>
    <w:rsid w:val="001B1CF0"/>
    <w:rsid w:val="001B234E"/>
    <w:rsid w:val="001B2752"/>
    <w:rsid w:val="001B292A"/>
    <w:rsid w:val="001B2AAA"/>
    <w:rsid w:val="001B2B38"/>
    <w:rsid w:val="001B2BFC"/>
    <w:rsid w:val="001B2CAE"/>
    <w:rsid w:val="001B3075"/>
    <w:rsid w:val="001B316A"/>
    <w:rsid w:val="001B36C9"/>
    <w:rsid w:val="001B37E4"/>
    <w:rsid w:val="001B3ADB"/>
    <w:rsid w:val="001B3B6A"/>
    <w:rsid w:val="001B4286"/>
    <w:rsid w:val="001B451B"/>
    <w:rsid w:val="001B4AC5"/>
    <w:rsid w:val="001B50CC"/>
    <w:rsid w:val="001B52DA"/>
    <w:rsid w:val="001B5476"/>
    <w:rsid w:val="001B56CA"/>
    <w:rsid w:val="001B581E"/>
    <w:rsid w:val="001B59E3"/>
    <w:rsid w:val="001B5A5E"/>
    <w:rsid w:val="001B5BFD"/>
    <w:rsid w:val="001B6493"/>
    <w:rsid w:val="001B66DE"/>
    <w:rsid w:val="001B6A31"/>
    <w:rsid w:val="001B776A"/>
    <w:rsid w:val="001B7B2D"/>
    <w:rsid w:val="001B7C32"/>
    <w:rsid w:val="001B7FA4"/>
    <w:rsid w:val="001C0021"/>
    <w:rsid w:val="001C0026"/>
    <w:rsid w:val="001C08AA"/>
    <w:rsid w:val="001C108E"/>
    <w:rsid w:val="001C118F"/>
    <w:rsid w:val="001C22E3"/>
    <w:rsid w:val="001C2AAE"/>
    <w:rsid w:val="001C2C44"/>
    <w:rsid w:val="001C39C4"/>
    <w:rsid w:val="001C3BA4"/>
    <w:rsid w:val="001C3E3E"/>
    <w:rsid w:val="001C3F61"/>
    <w:rsid w:val="001C4349"/>
    <w:rsid w:val="001C436F"/>
    <w:rsid w:val="001C4885"/>
    <w:rsid w:val="001C50B3"/>
    <w:rsid w:val="001C50CF"/>
    <w:rsid w:val="001C51CA"/>
    <w:rsid w:val="001C51D9"/>
    <w:rsid w:val="001C54E3"/>
    <w:rsid w:val="001C5BFC"/>
    <w:rsid w:val="001C5D47"/>
    <w:rsid w:val="001C66A8"/>
    <w:rsid w:val="001C68FE"/>
    <w:rsid w:val="001C6F83"/>
    <w:rsid w:val="001C73ED"/>
    <w:rsid w:val="001C796C"/>
    <w:rsid w:val="001C7E4D"/>
    <w:rsid w:val="001C7F32"/>
    <w:rsid w:val="001C7F46"/>
    <w:rsid w:val="001D0221"/>
    <w:rsid w:val="001D0251"/>
    <w:rsid w:val="001D0A95"/>
    <w:rsid w:val="001D0BA6"/>
    <w:rsid w:val="001D0FA6"/>
    <w:rsid w:val="001D117F"/>
    <w:rsid w:val="001D11F4"/>
    <w:rsid w:val="001D1C60"/>
    <w:rsid w:val="001D25D8"/>
    <w:rsid w:val="001D2A5B"/>
    <w:rsid w:val="001D2A9D"/>
    <w:rsid w:val="001D35CB"/>
    <w:rsid w:val="001D3682"/>
    <w:rsid w:val="001D3A79"/>
    <w:rsid w:val="001D418B"/>
    <w:rsid w:val="001D4240"/>
    <w:rsid w:val="001D4382"/>
    <w:rsid w:val="001D5044"/>
    <w:rsid w:val="001D5095"/>
    <w:rsid w:val="001D52B0"/>
    <w:rsid w:val="001D572D"/>
    <w:rsid w:val="001D5E50"/>
    <w:rsid w:val="001D61F8"/>
    <w:rsid w:val="001D62F8"/>
    <w:rsid w:val="001D68CA"/>
    <w:rsid w:val="001D6B37"/>
    <w:rsid w:val="001D7BCB"/>
    <w:rsid w:val="001E02CF"/>
    <w:rsid w:val="001E03EC"/>
    <w:rsid w:val="001E043F"/>
    <w:rsid w:val="001E061B"/>
    <w:rsid w:val="001E06A4"/>
    <w:rsid w:val="001E078A"/>
    <w:rsid w:val="001E083B"/>
    <w:rsid w:val="001E09EE"/>
    <w:rsid w:val="001E0A15"/>
    <w:rsid w:val="001E0FA2"/>
    <w:rsid w:val="001E110C"/>
    <w:rsid w:val="001E11B4"/>
    <w:rsid w:val="001E1410"/>
    <w:rsid w:val="001E15A2"/>
    <w:rsid w:val="001E173B"/>
    <w:rsid w:val="001E174C"/>
    <w:rsid w:val="001E1F90"/>
    <w:rsid w:val="001E200C"/>
    <w:rsid w:val="001E20F1"/>
    <w:rsid w:val="001E2104"/>
    <w:rsid w:val="001E226C"/>
    <w:rsid w:val="001E2701"/>
    <w:rsid w:val="001E331C"/>
    <w:rsid w:val="001E3434"/>
    <w:rsid w:val="001E344A"/>
    <w:rsid w:val="001E37FE"/>
    <w:rsid w:val="001E392F"/>
    <w:rsid w:val="001E3A23"/>
    <w:rsid w:val="001E3B45"/>
    <w:rsid w:val="001E42F7"/>
    <w:rsid w:val="001E4E22"/>
    <w:rsid w:val="001E5FAD"/>
    <w:rsid w:val="001E6198"/>
    <w:rsid w:val="001E61A3"/>
    <w:rsid w:val="001E6CB5"/>
    <w:rsid w:val="001E6D4C"/>
    <w:rsid w:val="001E755D"/>
    <w:rsid w:val="001E763B"/>
    <w:rsid w:val="001E763C"/>
    <w:rsid w:val="001E768B"/>
    <w:rsid w:val="001E769D"/>
    <w:rsid w:val="001E76F8"/>
    <w:rsid w:val="001E771B"/>
    <w:rsid w:val="001E7E68"/>
    <w:rsid w:val="001F0171"/>
    <w:rsid w:val="001F0261"/>
    <w:rsid w:val="001F038C"/>
    <w:rsid w:val="001F044D"/>
    <w:rsid w:val="001F0691"/>
    <w:rsid w:val="001F0863"/>
    <w:rsid w:val="001F087A"/>
    <w:rsid w:val="001F0A38"/>
    <w:rsid w:val="001F1183"/>
    <w:rsid w:val="001F194F"/>
    <w:rsid w:val="001F1962"/>
    <w:rsid w:val="001F20DA"/>
    <w:rsid w:val="001F2135"/>
    <w:rsid w:val="001F235B"/>
    <w:rsid w:val="001F268D"/>
    <w:rsid w:val="001F2B89"/>
    <w:rsid w:val="001F2D07"/>
    <w:rsid w:val="001F3011"/>
    <w:rsid w:val="001F30C4"/>
    <w:rsid w:val="001F3167"/>
    <w:rsid w:val="001F31B6"/>
    <w:rsid w:val="001F3A87"/>
    <w:rsid w:val="001F47A4"/>
    <w:rsid w:val="001F4F0A"/>
    <w:rsid w:val="001F4F92"/>
    <w:rsid w:val="001F500C"/>
    <w:rsid w:val="001F55FD"/>
    <w:rsid w:val="001F57F6"/>
    <w:rsid w:val="001F5D3A"/>
    <w:rsid w:val="001F66AE"/>
    <w:rsid w:val="001F7188"/>
    <w:rsid w:val="001F718C"/>
    <w:rsid w:val="001F7650"/>
    <w:rsid w:val="001F7652"/>
    <w:rsid w:val="00200063"/>
    <w:rsid w:val="00200516"/>
    <w:rsid w:val="00200A84"/>
    <w:rsid w:val="0020155E"/>
    <w:rsid w:val="00201B8D"/>
    <w:rsid w:val="00202086"/>
    <w:rsid w:val="0020214A"/>
    <w:rsid w:val="002022E1"/>
    <w:rsid w:val="002023E9"/>
    <w:rsid w:val="002028CC"/>
    <w:rsid w:val="0020294B"/>
    <w:rsid w:val="00202BF7"/>
    <w:rsid w:val="00202CDC"/>
    <w:rsid w:val="0020390B"/>
    <w:rsid w:val="00203B86"/>
    <w:rsid w:val="00204687"/>
    <w:rsid w:val="00204913"/>
    <w:rsid w:val="00204C7D"/>
    <w:rsid w:val="002053A0"/>
    <w:rsid w:val="00205CB0"/>
    <w:rsid w:val="00206027"/>
    <w:rsid w:val="00206756"/>
    <w:rsid w:val="0020688B"/>
    <w:rsid w:val="00206B45"/>
    <w:rsid w:val="00207853"/>
    <w:rsid w:val="00207D63"/>
    <w:rsid w:val="0021053B"/>
    <w:rsid w:val="00210BBD"/>
    <w:rsid w:val="00210D9B"/>
    <w:rsid w:val="00210E89"/>
    <w:rsid w:val="00211235"/>
    <w:rsid w:val="00212A51"/>
    <w:rsid w:val="002132A2"/>
    <w:rsid w:val="00214BAC"/>
    <w:rsid w:val="00214BBC"/>
    <w:rsid w:val="002159CC"/>
    <w:rsid w:val="00215BB5"/>
    <w:rsid w:val="00215C31"/>
    <w:rsid w:val="002167FF"/>
    <w:rsid w:val="00216D5E"/>
    <w:rsid w:val="0021703A"/>
    <w:rsid w:val="0021728F"/>
    <w:rsid w:val="00217824"/>
    <w:rsid w:val="002179DD"/>
    <w:rsid w:val="00217B40"/>
    <w:rsid w:val="00217FF8"/>
    <w:rsid w:val="00220090"/>
    <w:rsid w:val="002200F4"/>
    <w:rsid w:val="002204FD"/>
    <w:rsid w:val="0022069C"/>
    <w:rsid w:val="00220808"/>
    <w:rsid w:val="00220861"/>
    <w:rsid w:val="00220B90"/>
    <w:rsid w:val="00220D05"/>
    <w:rsid w:val="00220F48"/>
    <w:rsid w:val="00220F80"/>
    <w:rsid w:val="00221665"/>
    <w:rsid w:val="0022179A"/>
    <w:rsid w:val="00221C9D"/>
    <w:rsid w:val="00221EE1"/>
    <w:rsid w:val="00221F53"/>
    <w:rsid w:val="002220DE"/>
    <w:rsid w:val="00222E9F"/>
    <w:rsid w:val="00223639"/>
    <w:rsid w:val="002238DA"/>
    <w:rsid w:val="002239F2"/>
    <w:rsid w:val="00223D40"/>
    <w:rsid w:val="00224007"/>
    <w:rsid w:val="002246BC"/>
    <w:rsid w:val="002249CA"/>
    <w:rsid w:val="00224ADD"/>
    <w:rsid w:val="00224B04"/>
    <w:rsid w:val="00224B3D"/>
    <w:rsid w:val="00224DFA"/>
    <w:rsid w:val="00224E92"/>
    <w:rsid w:val="00224EAB"/>
    <w:rsid w:val="00225347"/>
    <w:rsid w:val="00225716"/>
    <w:rsid w:val="00225830"/>
    <w:rsid w:val="00225FE1"/>
    <w:rsid w:val="002264E1"/>
    <w:rsid w:val="00226525"/>
    <w:rsid w:val="002267FA"/>
    <w:rsid w:val="00226CB8"/>
    <w:rsid w:val="0022705E"/>
    <w:rsid w:val="0022756A"/>
    <w:rsid w:val="00227767"/>
    <w:rsid w:val="00227954"/>
    <w:rsid w:val="002301E1"/>
    <w:rsid w:val="0023062D"/>
    <w:rsid w:val="0023097F"/>
    <w:rsid w:val="0023125F"/>
    <w:rsid w:val="00231A77"/>
    <w:rsid w:val="00231B02"/>
    <w:rsid w:val="00231D8E"/>
    <w:rsid w:val="00232B0B"/>
    <w:rsid w:val="00232BFF"/>
    <w:rsid w:val="00233154"/>
    <w:rsid w:val="0023323C"/>
    <w:rsid w:val="002333D2"/>
    <w:rsid w:val="00233A3A"/>
    <w:rsid w:val="00233ED0"/>
    <w:rsid w:val="0023476C"/>
    <w:rsid w:val="00235795"/>
    <w:rsid w:val="00235AB0"/>
    <w:rsid w:val="00235E23"/>
    <w:rsid w:val="00235F5C"/>
    <w:rsid w:val="00236407"/>
    <w:rsid w:val="002371BD"/>
    <w:rsid w:val="00237A83"/>
    <w:rsid w:val="00237F29"/>
    <w:rsid w:val="00240410"/>
    <w:rsid w:val="0024057B"/>
    <w:rsid w:val="002405A9"/>
    <w:rsid w:val="00240715"/>
    <w:rsid w:val="00240893"/>
    <w:rsid w:val="0024123F"/>
    <w:rsid w:val="002416FC"/>
    <w:rsid w:val="0024257B"/>
    <w:rsid w:val="00242F2B"/>
    <w:rsid w:val="00243495"/>
    <w:rsid w:val="00244011"/>
    <w:rsid w:val="002441EB"/>
    <w:rsid w:val="00244504"/>
    <w:rsid w:val="002448DE"/>
    <w:rsid w:val="00244EFB"/>
    <w:rsid w:val="002451E9"/>
    <w:rsid w:val="00245F79"/>
    <w:rsid w:val="0024604D"/>
    <w:rsid w:val="00246063"/>
    <w:rsid w:val="002460D4"/>
    <w:rsid w:val="00246450"/>
    <w:rsid w:val="002466BB"/>
    <w:rsid w:val="002467D1"/>
    <w:rsid w:val="00246ACF"/>
    <w:rsid w:val="0024784A"/>
    <w:rsid w:val="00247B19"/>
    <w:rsid w:val="00247F05"/>
    <w:rsid w:val="00250DB6"/>
    <w:rsid w:val="00250F86"/>
    <w:rsid w:val="002515BC"/>
    <w:rsid w:val="00251637"/>
    <w:rsid w:val="00251780"/>
    <w:rsid w:val="0025190D"/>
    <w:rsid w:val="0025215C"/>
    <w:rsid w:val="002522D0"/>
    <w:rsid w:val="0025238B"/>
    <w:rsid w:val="0025294E"/>
    <w:rsid w:val="00252B39"/>
    <w:rsid w:val="00252BB1"/>
    <w:rsid w:val="00253597"/>
    <w:rsid w:val="00253DCF"/>
    <w:rsid w:val="00253E80"/>
    <w:rsid w:val="00253F12"/>
    <w:rsid w:val="00254BDA"/>
    <w:rsid w:val="00254C24"/>
    <w:rsid w:val="00254C2C"/>
    <w:rsid w:val="00255164"/>
    <w:rsid w:val="002557EC"/>
    <w:rsid w:val="00255B57"/>
    <w:rsid w:val="00255D4A"/>
    <w:rsid w:val="002562AB"/>
    <w:rsid w:val="00256729"/>
    <w:rsid w:val="00256B4D"/>
    <w:rsid w:val="00256D75"/>
    <w:rsid w:val="00256DAF"/>
    <w:rsid w:val="002576B7"/>
    <w:rsid w:val="00260758"/>
    <w:rsid w:val="00260AFC"/>
    <w:rsid w:val="00260E1C"/>
    <w:rsid w:val="00260E9D"/>
    <w:rsid w:val="002612B9"/>
    <w:rsid w:val="002615D0"/>
    <w:rsid w:val="00261864"/>
    <w:rsid w:val="00261879"/>
    <w:rsid w:val="00261B37"/>
    <w:rsid w:val="00262114"/>
    <w:rsid w:val="002625E2"/>
    <w:rsid w:val="00262931"/>
    <w:rsid w:val="00262BEE"/>
    <w:rsid w:val="00262D30"/>
    <w:rsid w:val="00262E30"/>
    <w:rsid w:val="00263058"/>
    <w:rsid w:val="002632AA"/>
    <w:rsid w:val="0026381C"/>
    <w:rsid w:val="00263DDB"/>
    <w:rsid w:val="002640EE"/>
    <w:rsid w:val="002642B4"/>
    <w:rsid w:val="002645B7"/>
    <w:rsid w:val="0026483B"/>
    <w:rsid w:val="002649D0"/>
    <w:rsid w:val="00264A2D"/>
    <w:rsid w:val="00265526"/>
    <w:rsid w:val="002665A9"/>
    <w:rsid w:val="0026693F"/>
    <w:rsid w:val="00266EDC"/>
    <w:rsid w:val="00266F8A"/>
    <w:rsid w:val="00267407"/>
    <w:rsid w:val="00267547"/>
    <w:rsid w:val="0026776B"/>
    <w:rsid w:val="0026791B"/>
    <w:rsid w:val="00267E8E"/>
    <w:rsid w:val="002700E2"/>
    <w:rsid w:val="002702CA"/>
    <w:rsid w:val="00270B2F"/>
    <w:rsid w:val="00271177"/>
    <w:rsid w:val="00271576"/>
    <w:rsid w:val="002715E7"/>
    <w:rsid w:val="0027183D"/>
    <w:rsid w:val="002727F7"/>
    <w:rsid w:val="00272AA7"/>
    <w:rsid w:val="00272BB5"/>
    <w:rsid w:val="00272CFE"/>
    <w:rsid w:val="0027363E"/>
    <w:rsid w:val="00274126"/>
    <w:rsid w:val="00274984"/>
    <w:rsid w:val="00274A77"/>
    <w:rsid w:val="002750ED"/>
    <w:rsid w:val="00275218"/>
    <w:rsid w:val="0027536E"/>
    <w:rsid w:val="00275990"/>
    <w:rsid w:val="002759AA"/>
    <w:rsid w:val="00275AD6"/>
    <w:rsid w:val="00275DF2"/>
    <w:rsid w:val="00275E43"/>
    <w:rsid w:val="0027662A"/>
    <w:rsid w:val="00276C40"/>
    <w:rsid w:val="002772DC"/>
    <w:rsid w:val="00277A48"/>
    <w:rsid w:val="002817FD"/>
    <w:rsid w:val="00281AD5"/>
    <w:rsid w:val="00281C27"/>
    <w:rsid w:val="00281C64"/>
    <w:rsid w:val="00281D19"/>
    <w:rsid w:val="00281E4A"/>
    <w:rsid w:val="002823FD"/>
    <w:rsid w:val="002826C5"/>
    <w:rsid w:val="00282742"/>
    <w:rsid w:val="00282E21"/>
    <w:rsid w:val="00282EE6"/>
    <w:rsid w:val="0028319A"/>
    <w:rsid w:val="00283F43"/>
    <w:rsid w:val="002840FA"/>
    <w:rsid w:val="002844F8"/>
    <w:rsid w:val="002848DF"/>
    <w:rsid w:val="00284F22"/>
    <w:rsid w:val="00286939"/>
    <w:rsid w:val="00286C83"/>
    <w:rsid w:val="00286F94"/>
    <w:rsid w:val="0028713E"/>
    <w:rsid w:val="002872C6"/>
    <w:rsid w:val="00287DC6"/>
    <w:rsid w:val="00287ECD"/>
    <w:rsid w:val="00290394"/>
    <w:rsid w:val="00290B1A"/>
    <w:rsid w:val="00290BD4"/>
    <w:rsid w:val="00290FB1"/>
    <w:rsid w:val="00291FDE"/>
    <w:rsid w:val="00291FEA"/>
    <w:rsid w:val="00292343"/>
    <w:rsid w:val="0029265A"/>
    <w:rsid w:val="00292905"/>
    <w:rsid w:val="00292F6E"/>
    <w:rsid w:val="00293F77"/>
    <w:rsid w:val="002942A9"/>
    <w:rsid w:val="002942B6"/>
    <w:rsid w:val="002942CF"/>
    <w:rsid w:val="0029464F"/>
    <w:rsid w:val="002949F4"/>
    <w:rsid w:val="00294B1F"/>
    <w:rsid w:val="00294E4D"/>
    <w:rsid w:val="00294FC4"/>
    <w:rsid w:val="00295415"/>
    <w:rsid w:val="0029546D"/>
    <w:rsid w:val="00295475"/>
    <w:rsid w:val="00295D77"/>
    <w:rsid w:val="0029614E"/>
    <w:rsid w:val="0029673B"/>
    <w:rsid w:val="00296968"/>
    <w:rsid w:val="002978A6"/>
    <w:rsid w:val="00297B18"/>
    <w:rsid w:val="002A011C"/>
    <w:rsid w:val="002A09E7"/>
    <w:rsid w:val="002A0BD5"/>
    <w:rsid w:val="002A1BE0"/>
    <w:rsid w:val="002A1EBA"/>
    <w:rsid w:val="002A2111"/>
    <w:rsid w:val="002A2141"/>
    <w:rsid w:val="002A2BF3"/>
    <w:rsid w:val="002A3485"/>
    <w:rsid w:val="002A3929"/>
    <w:rsid w:val="002A41C6"/>
    <w:rsid w:val="002A5114"/>
    <w:rsid w:val="002A5282"/>
    <w:rsid w:val="002A5459"/>
    <w:rsid w:val="002A5725"/>
    <w:rsid w:val="002A5978"/>
    <w:rsid w:val="002A5CE4"/>
    <w:rsid w:val="002A6E30"/>
    <w:rsid w:val="002A795E"/>
    <w:rsid w:val="002A7B3C"/>
    <w:rsid w:val="002A7EB2"/>
    <w:rsid w:val="002B1575"/>
    <w:rsid w:val="002B33C6"/>
    <w:rsid w:val="002B36F0"/>
    <w:rsid w:val="002B3812"/>
    <w:rsid w:val="002B3E4D"/>
    <w:rsid w:val="002B403A"/>
    <w:rsid w:val="002B4A54"/>
    <w:rsid w:val="002B4E1A"/>
    <w:rsid w:val="002B4FFE"/>
    <w:rsid w:val="002B537A"/>
    <w:rsid w:val="002B5CFC"/>
    <w:rsid w:val="002B67AE"/>
    <w:rsid w:val="002B6ED3"/>
    <w:rsid w:val="002B6FB8"/>
    <w:rsid w:val="002B7736"/>
    <w:rsid w:val="002B78D5"/>
    <w:rsid w:val="002B7EF6"/>
    <w:rsid w:val="002C02E6"/>
    <w:rsid w:val="002C11B2"/>
    <w:rsid w:val="002C160F"/>
    <w:rsid w:val="002C18C6"/>
    <w:rsid w:val="002C1F63"/>
    <w:rsid w:val="002C227E"/>
    <w:rsid w:val="002C22B3"/>
    <w:rsid w:val="002C2B48"/>
    <w:rsid w:val="002C2DB9"/>
    <w:rsid w:val="002C308C"/>
    <w:rsid w:val="002C3408"/>
    <w:rsid w:val="002C34F9"/>
    <w:rsid w:val="002C37DB"/>
    <w:rsid w:val="002C4658"/>
    <w:rsid w:val="002C49A9"/>
    <w:rsid w:val="002C4CB6"/>
    <w:rsid w:val="002C4E56"/>
    <w:rsid w:val="002C56A3"/>
    <w:rsid w:val="002C5700"/>
    <w:rsid w:val="002C57E9"/>
    <w:rsid w:val="002C5A26"/>
    <w:rsid w:val="002C5B80"/>
    <w:rsid w:val="002C60D1"/>
    <w:rsid w:val="002C6561"/>
    <w:rsid w:val="002C6645"/>
    <w:rsid w:val="002C6665"/>
    <w:rsid w:val="002C6694"/>
    <w:rsid w:val="002C6DFC"/>
    <w:rsid w:val="002C6EC7"/>
    <w:rsid w:val="002C6F22"/>
    <w:rsid w:val="002C744E"/>
    <w:rsid w:val="002C7DE7"/>
    <w:rsid w:val="002C7DFF"/>
    <w:rsid w:val="002D0197"/>
    <w:rsid w:val="002D0A59"/>
    <w:rsid w:val="002D0D5C"/>
    <w:rsid w:val="002D13AB"/>
    <w:rsid w:val="002D166C"/>
    <w:rsid w:val="002D16FA"/>
    <w:rsid w:val="002D1820"/>
    <w:rsid w:val="002D1E9B"/>
    <w:rsid w:val="002D21B8"/>
    <w:rsid w:val="002D2D2F"/>
    <w:rsid w:val="002D382E"/>
    <w:rsid w:val="002D3B9E"/>
    <w:rsid w:val="002D4196"/>
    <w:rsid w:val="002D4364"/>
    <w:rsid w:val="002D4C9C"/>
    <w:rsid w:val="002D4D57"/>
    <w:rsid w:val="002D4F68"/>
    <w:rsid w:val="002D4FA0"/>
    <w:rsid w:val="002D54F3"/>
    <w:rsid w:val="002D58E9"/>
    <w:rsid w:val="002D6131"/>
    <w:rsid w:val="002D6B53"/>
    <w:rsid w:val="002D6CD8"/>
    <w:rsid w:val="002D6D90"/>
    <w:rsid w:val="002D72BA"/>
    <w:rsid w:val="002D73B0"/>
    <w:rsid w:val="002D7821"/>
    <w:rsid w:val="002D7A2D"/>
    <w:rsid w:val="002D7E9A"/>
    <w:rsid w:val="002E078A"/>
    <w:rsid w:val="002E0C10"/>
    <w:rsid w:val="002E124C"/>
    <w:rsid w:val="002E14BE"/>
    <w:rsid w:val="002E1634"/>
    <w:rsid w:val="002E1739"/>
    <w:rsid w:val="002E19A6"/>
    <w:rsid w:val="002E24C0"/>
    <w:rsid w:val="002E285E"/>
    <w:rsid w:val="002E2C36"/>
    <w:rsid w:val="002E2F3A"/>
    <w:rsid w:val="002E34CA"/>
    <w:rsid w:val="002E3A97"/>
    <w:rsid w:val="002E437E"/>
    <w:rsid w:val="002E44AE"/>
    <w:rsid w:val="002E4FCB"/>
    <w:rsid w:val="002E51A6"/>
    <w:rsid w:val="002E5244"/>
    <w:rsid w:val="002E5589"/>
    <w:rsid w:val="002E5BDE"/>
    <w:rsid w:val="002E60EE"/>
    <w:rsid w:val="002E64B5"/>
    <w:rsid w:val="002E66E7"/>
    <w:rsid w:val="002E6A05"/>
    <w:rsid w:val="002E7736"/>
    <w:rsid w:val="002E7765"/>
    <w:rsid w:val="002E7C3A"/>
    <w:rsid w:val="002E7CB0"/>
    <w:rsid w:val="002F0121"/>
    <w:rsid w:val="002F0494"/>
    <w:rsid w:val="002F05F8"/>
    <w:rsid w:val="002F0FCB"/>
    <w:rsid w:val="002F11D3"/>
    <w:rsid w:val="002F12A5"/>
    <w:rsid w:val="002F1D0A"/>
    <w:rsid w:val="002F2315"/>
    <w:rsid w:val="002F296D"/>
    <w:rsid w:val="002F2E1B"/>
    <w:rsid w:val="002F35C5"/>
    <w:rsid w:val="002F35D0"/>
    <w:rsid w:val="002F3E8C"/>
    <w:rsid w:val="002F42BA"/>
    <w:rsid w:val="002F430E"/>
    <w:rsid w:val="002F5CAB"/>
    <w:rsid w:val="002F5E78"/>
    <w:rsid w:val="002F5F5E"/>
    <w:rsid w:val="002F629C"/>
    <w:rsid w:val="002F63E4"/>
    <w:rsid w:val="002F6590"/>
    <w:rsid w:val="002F65A3"/>
    <w:rsid w:val="002F6914"/>
    <w:rsid w:val="002F6B72"/>
    <w:rsid w:val="002F6C9B"/>
    <w:rsid w:val="002F7B48"/>
    <w:rsid w:val="00300493"/>
    <w:rsid w:val="0030051C"/>
    <w:rsid w:val="0030080D"/>
    <w:rsid w:val="00300FC7"/>
    <w:rsid w:val="003015B7"/>
    <w:rsid w:val="00301740"/>
    <w:rsid w:val="003019F0"/>
    <w:rsid w:val="003022A4"/>
    <w:rsid w:val="003025DB"/>
    <w:rsid w:val="00302ABF"/>
    <w:rsid w:val="00302F3A"/>
    <w:rsid w:val="0030347C"/>
    <w:rsid w:val="00303669"/>
    <w:rsid w:val="00303C6A"/>
    <w:rsid w:val="00304171"/>
    <w:rsid w:val="00304243"/>
    <w:rsid w:val="00304ABD"/>
    <w:rsid w:val="00306356"/>
    <w:rsid w:val="00306603"/>
    <w:rsid w:val="00306C0E"/>
    <w:rsid w:val="003075A7"/>
    <w:rsid w:val="00307C95"/>
    <w:rsid w:val="0031037E"/>
    <w:rsid w:val="00310383"/>
    <w:rsid w:val="0031044F"/>
    <w:rsid w:val="003105FE"/>
    <w:rsid w:val="003108DB"/>
    <w:rsid w:val="00310E5D"/>
    <w:rsid w:val="00311413"/>
    <w:rsid w:val="0031198F"/>
    <w:rsid w:val="00311A74"/>
    <w:rsid w:val="00311CE6"/>
    <w:rsid w:val="00311E51"/>
    <w:rsid w:val="0031205C"/>
    <w:rsid w:val="003121A5"/>
    <w:rsid w:val="003122E4"/>
    <w:rsid w:val="00312398"/>
    <w:rsid w:val="00313977"/>
    <w:rsid w:val="00313981"/>
    <w:rsid w:val="00313E76"/>
    <w:rsid w:val="003140C9"/>
    <w:rsid w:val="003149A9"/>
    <w:rsid w:val="00314B35"/>
    <w:rsid w:val="00314BD0"/>
    <w:rsid w:val="0031574C"/>
    <w:rsid w:val="00315790"/>
    <w:rsid w:val="00315949"/>
    <w:rsid w:val="0031654B"/>
    <w:rsid w:val="00316ABD"/>
    <w:rsid w:val="00316FF7"/>
    <w:rsid w:val="0031748B"/>
    <w:rsid w:val="00317751"/>
    <w:rsid w:val="003177A4"/>
    <w:rsid w:val="00317C2C"/>
    <w:rsid w:val="00317D96"/>
    <w:rsid w:val="00317FE5"/>
    <w:rsid w:val="003201F6"/>
    <w:rsid w:val="00320548"/>
    <w:rsid w:val="003206A5"/>
    <w:rsid w:val="0032073C"/>
    <w:rsid w:val="00320C55"/>
    <w:rsid w:val="003212B9"/>
    <w:rsid w:val="003222D8"/>
    <w:rsid w:val="0032254E"/>
    <w:rsid w:val="0032277C"/>
    <w:rsid w:val="003228BC"/>
    <w:rsid w:val="00323002"/>
    <w:rsid w:val="00323053"/>
    <w:rsid w:val="0032343C"/>
    <w:rsid w:val="00323771"/>
    <w:rsid w:val="003239C3"/>
    <w:rsid w:val="00323F03"/>
    <w:rsid w:val="0032439A"/>
    <w:rsid w:val="003247B9"/>
    <w:rsid w:val="00324B90"/>
    <w:rsid w:val="00324C0C"/>
    <w:rsid w:val="00324E57"/>
    <w:rsid w:val="003253AD"/>
    <w:rsid w:val="003253B0"/>
    <w:rsid w:val="00325AAC"/>
    <w:rsid w:val="00326192"/>
    <w:rsid w:val="00326E9B"/>
    <w:rsid w:val="00327054"/>
    <w:rsid w:val="0032712E"/>
    <w:rsid w:val="0032789A"/>
    <w:rsid w:val="00327B60"/>
    <w:rsid w:val="00327DB6"/>
    <w:rsid w:val="003307BC"/>
    <w:rsid w:val="00330A3C"/>
    <w:rsid w:val="00330C17"/>
    <w:rsid w:val="00330C62"/>
    <w:rsid w:val="00330CD6"/>
    <w:rsid w:val="00330F3B"/>
    <w:rsid w:val="00331127"/>
    <w:rsid w:val="0033141A"/>
    <w:rsid w:val="003314D3"/>
    <w:rsid w:val="003317B4"/>
    <w:rsid w:val="00331889"/>
    <w:rsid w:val="00331C29"/>
    <w:rsid w:val="00331FB2"/>
    <w:rsid w:val="00332004"/>
    <w:rsid w:val="003320DE"/>
    <w:rsid w:val="00332179"/>
    <w:rsid w:val="00332647"/>
    <w:rsid w:val="00332BFE"/>
    <w:rsid w:val="00333046"/>
    <w:rsid w:val="00333085"/>
    <w:rsid w:val="00333579"/>
    <w:rsid w:val="003336ED"/>
    <w:rsid w:val="00333A0D"/>
    <w:rsid w:val="00333B44"/>
    <w:rsid w:val="00333DD8"/>
    <w:rsid w:val="00333F5C"/>
    <w:rsid w:val="0033423F"/>
    <w:rsid w:val="003349F6"/>
    <w:rsid w:val="00335639"/>
    <w:rsid w:val="003358AD"/>
    <w:rsid w:val="00335DB7"/>
    <w:rsid w:val="00336660"/>
    <w:rsid w:val="00336D1D"/>
    <w:rsid w:val="00336EBD"/>
    <w:rsid w:val="00337358"/>
    <w:rsid w:val="00337D05"/>
    <w:rsid w:val="003401B9"/>
    <w:rsid w:val="0034046E"/>
    <w:rsid w:val="00340B1E"/>
    <w:rsid w:val="00340B58"/>
    <w:rsid w:val="00340D59"/>
    <w:rsid w:val="00340D63"/>
    <w:rsid w:val="003415B0"/>
    <w:rsid w:val="00342606"/>
    <w:rsid w:val="00342625"/>
    <w:rsid w:val="00342942"/>
    <w:rsid w:val="00342B72"/>
    <w:rsid w:val="00343437"/>
    <w:rsid w:val="00343801"/>
    <w:rsid w:val="00343FE6"/>
    <w:rsid w:val="00345079"/>
    <w:rsid w:val="003451BB"/>
    <w:rsid w:val="003454F8"/>
    <w:rsid w:val="0034597A"/>
    <w:rsid w:val="00345BCF"/>
    <w:rsid w:val="0034728B"/>
    <w:rsid w:val="00347751"/>
    <w:rsid w:val="003479B7"/>
    <w:rsid w:val="00350267"/>
    <w:rsid w:val="003505B6"/>
    <w:rsid w:val="003505C9"/>
    <w:rsid w:val="00350C58"/>
    <w:rsid w:val="00350D9A"/>
    <w:rsid w:val="00350E0D"/>
    <w:rsid w:val="00351163"/>
    <w:rsid w:val="00351465"/>
    <w:rsid w:val="0035192A"/>
    <w:rsid w:val="00351FB5"/>
    <w:rsid w:val="00353117"/>
    <w:rsid w:val="00353B2F"/>
    <w:rsid w:val="00353F6A"/>
    <w:rsid w:val="003540B7"/>
    <w:rsid w:val="0035451F"/>
    <w:rsid w:val="0035461A"/>
    <w:rsid w:val="003546C2"/>
    <w:rsid w:val="00354745"/>
    <w:rsid w:val="003547B8"/>
    <w:rsid w:val="00354E77"/>
    <w:rsid w:val="003550DE"/>
    <w:rsid w:val="00355530"/>
    <w:rsid w:val="00355794"/>
    <w:rsid w:val="00355C73"/>
    <w:rsid w:val="00355E7F"/>
    <w:rsid w:val="0035611D"/>
    <w:rsid w:val="00356738"/>
    <w:rsid w:val="00356E79"/>
    <w:rsid w:val="00356EE6"/>
    <w:rsid w:val="0035747F"/>
    <w:rsid w:val="00357E21"/>
    <w:rsid w:val="00360483"/>
    <w:rsid w:val="00360AA0"/>
    <w:rsid w:val="00361318"/>
    <w:rsid w:val="00361701"/>
    <w:rsid w:val="00361776"/>
    <w:rsid w:val="00361C54"/>
    <w:rsid w:val="00361D38"/>
    <w:rsid w:val="00362B4B"/>
    <w:rsid w:val="00362B65"/>
    <w:rsid w:val="00363218"/>
    <w:rsid w:val="00363C21"/>
    <w:rsid w:val="00363E9D"/>
    <w:rsid w:val="003648DB"/>
    <w:rsid w:val="00364B75"/>
    <w:rsid w:val="0036565D"/>
    <w:rsid w:val="003659CB"/>
    <w:rsid w:val="00365ABC"/>
    <w:rsid w:val="00365C47"/>
    <w:rsid w:val="00365C5B"/>
    <w:rsid w:val="00365EE7"/>
    <w:rsid w:val="00365EFA"/>
    <w:rsid w:val="0036688D"/>
    <w:rsid w:val="0036695A"/>
    <w:rsid w:val="00366A9D"/>
    <w:rsid w:val="00366BC5"/>
    <w:rsid w:val="00367626"/>
    <w:rsid w:val="0036793D"/>
    <w:rsid w:val="0037053A"/>
    <w:rsid w:val="00370E43"/>
    <w:rsid w:val="0037100E"/>
    <w:rsid w:val="00371106"/>
    <w:rsid w:val="00371171"/>
    <w:rsid w:val="003714E0"/>
    <w:rsid w:val="00371637"/>
    <w:rsid w:val="003718B2"/>
    <w:rsid w:val="00372982"/>
    <w:rsid w:val="00372D9C"/>
    <w:rsid w:val="00373362"/>
    <w:rsid w:val="00373369"/>
    <w:rsid w:val="003736C9"/>
    <w:rsid w:val="00373A78"/>
    <w:rsid w:val="00373AD5"/>
    <w:rsid w:val="00374056"/>
    <w:rsid w:val="00374EC2"/>
    <w:rsid w:val="00374ED4"/>
    <w:rsid w:val="00374FB6"/>
    <w:rsid w:val="00375490"/>
    <w:rsid w:val="003755F9"/>
    <w:rsid w:val="00375673"/>
    <w:rsid w:val="00375927"/>
    <w:rsid w:val="0037627F"/>
    <w:rsid w:val="003764AC"/>
    <w:rsid w:val="00376890"/>
    <w:rsid w:val="00377043"/>
    <w:rsid w:val="003771C2"/>
    <w:rsid w:val="00377B02"/>
    <w:rsid w:val="00377E00"/>
    <w:rsid w:val="00380965"/>
    <w:rsid w:val="00380C19"/>
    <w:rsid w:val="00380D36"/>
    <w:rsid w:val="00380EF9"/>
    <w:rsid w:val="00380FFA"/>
    <w:rsid w:val="00381AAD"/>
    <w:rsid w:val="00382102"/>
    <w:rsid w:val="003823D8"/>
    <w:rsid w:val="003824D4"/>
    <w:rsid w:val="00382B18"/>
    <w:rsid w:val="00382CAE"/>
    <w:rsid w:val="00382CBC"/>
    <w:rsid w:val="00382D92"/>
    <w:rsid w:val="00383E2D"/>
    <w:rsid w:val="00384197"/>
    <w:rsid w:val="003843CF"/>
    <w:rsid w:val="00384690"/>
    <w:rsid w:val="00384A8B"/>
    <w:rsid w:val="00384F06"/>
    <w:rsid w:val="003851B3"/>
    <w:rsid w:val="00385A37"/>
    <w:rsid w:val="00385C36"/>
    <w:rsid w:val="00385D23"/>
    <w:rsid w:val="00385F07"/>
    <w:rsid w:val="00386828"/>
    <w:rsid w:val="00386896"/>
    <w:rsid w:val="00386D80"/>
    <w:rsid w:val="0038729A"/>
    <w:rsid w:val="00387E33"/>
    <w:rsid w:val="003901A6"/>
    <w:rsid w:val="00390550"/>
    <w:rsid w:val="003908EF"/>
    <w:rsid w:val="0039093C"/>
    <w:rsid w:val="0039095E"/>
    <w:rsid w:val="00391474"/>
    <w:rsid w:val="0039177A"/>
    <w:rsid w:val="003917C5"/>
    <w:rsid w:val="003918D8"/>
    <w:rsid w:val="003922DF"/>
    <w:rsid w:val="0039232E"/>
    <w:rsid w:val="00392362"/>
    <w:rsid w:val="003925EE"/>
    <w:rsid w:val="00392A31"/>
    <w:rsid w:val="00392DBF"/>
    <w:rsid w:val="003936B4"/>
    <w:rsid w:val="00393CA8"/>
    <w:rsid w:val="00393DDD"/>
    <w:rsid w:val="00394155"/>
    <w:rsid w:val="00394DD8"/>
    <w:rsid w:val="00395381"/>
    <w:rsid w:val="003956F6"/>
    <w:rsid w:val="00395913"/>
    <w:rsid w:val="00395B32"/>
    <w:rsid w:val="003967BB"/>
    <w:rsid w:val="003970DD"/>
    <w:rsid w:val="0039731C"/>
    <w:rsid w:val="003974BE"/>
    <w:rsid w:val="0039776B"/>
    <w:rsid w:val="00397845"/>
    <w:rsid w:val="003A0082"/>
    <w:rsid w:val="003A0159"/>
    <w:rsid w:val="003A038E"/>
    <w:rsid w:val="003A04DA"/>
    <w:rsid w:val="003A1285"/>
    <w:rsid w:val="003A18CB"/>
    <w:rsid w:val="003A1AA1"/>
    <w:rsid w:val="003A1D15"/>
    <w:rsid w:val="003A2277"/>
    <w:rsid w:val="003A260C"/>
    <w:rsid w:val="003A2986"/>
    <w:rsid w:val="003A2DDE"/>
    <w:rsid w:val="003A30C8"/>
    <w:rsid w:val="003A3268"/>
    <w:rsid w:val="003A327A"/>
    <w:rsid w:val="003A36BB"/>
    <w:rsid w:val="003A3FC8"/>
    <w:rsid w:val="003A445A"/>
    <w:rsid w:val="003A4D76"/>
    <w:rsid w:val="003A5466"/>
    <w:rsid w:val="003A54EB"/>
    <w:rsid w:val="003A57C5"/>
    <w:rsid w:val="003A5BFF"/>
    <w:rsid w:val="003A5C56"/>
    <w:rsid w:val="003A6405"/>
    <w:rsid w:val="003A64A1"/>
    <w:rsid w:val="003A6526"/>
    <w:rsid w:val="003A6554"/>
    <w:rsid w:val="003A6636"/>
    <w:rsid w:val="003A677E"/>
    <w:rsid w:val="003A67B1"/>
    <w:rsid w:val="003A6A04"/>
    <w:rsid w:val="003A6E80"/>
    <w:rsid w:val="003A75FA"/>
    <w:rsid w:val="003A76B8"/>
    <w:rsid w:val="003A7E01"/>
    <w:rsid w:val="003A7EA4"/>
    <w:rsid w:val="003B047B"/>
    <w:rsid w:val="003B10B1"/>
    <w:rsid w:val="003B13B9"/>
    <w:rsid w:val="003B1759"/>
    <w:rsid w:val="003B1A3D"/>
    <w:rsid w:val="003B1B6E"/>
    <w:rsid w:val="003B1C81"/>
    <w:rsid w:val="003B1D2D"/>
    <w:rsid w:val="003B1FD2"/>
    <w:rsid w:val="003B2C7C"/>
    <w:rsid w:val="003B2D24"/>
    <w:rsid w:val="003B326C"/>
    <w:rsid w:val="003B327F"/>
    <w:rsid w:val="003B3629"/>
    <w:rsid w:val="003B39E5"/>
    <w:rsid w:val="003B420F"/>
    <w:rsid w:val="003B4668"/>
    <w:rsid w:val="003B497E"/>
    <w:rsid w:val="003B4F1E"/>
    <w:rsid w:val="003B5F51"/>
    <w:rsid w:val="003B5FCF"/>
    <w:rsid w:val="003B62E5"/>
    <w:rsid w:val="003B6414"/>
    <w:rsid w:val="003B6836"/>
    <w:rsid w:val="003B6FA2"/>
    <w:rsid w:val="003B71AD"/>
    <w:rsid w:val="003B79DA"/>
    <w:rsid w:val="003B7D19"/>
    <w:rsid w:val="003C021F"/>
    <w:rsid w:val="003C023C"/>
    <w:rsid w:val="003C051A"/>
    <w:rsid w:val="003C052C"/>
    <w:rsid w:val="003C075E"/>
    <w:rsid w:val="003C0B79"/>
    <w:rsid w:val="003C173A"/>
    <w:rsid w:val="003C2237"/>
    <w:rsid w:val="003C2BBD"/>
    <w:rsid w:val="003C2C0B"/>
    <w:rsid w:val="003C2D71"/>
    <w:rsid w:val="003C41AC"/>
    <w:rsid w:val="003C451B"/>
    <w:rsid w:val="003C484E"/>
    <w:rsid w:val="003C51E7"/>
    <w:rsid w:val="003C5577"/>
    <w:rsid w:val="003C5C51"/>
    <w:rsid w:val="003C5DDA"/>
    <w:rsid w:val="003C60C7"/>
    <w:rsid w:val="003C6369"/>
    <w:rsid w:val="003C6D5A"/>
    <w:rsid w:val="003C72DF"/>
    <w:rsid w:val="003C7399"/>
    <w:rsid w:val="003C7731"/>
    <w:rsid w:val="003C7C8A"/>
    <w:rsid w:val="003D013A"/>
    <w:rsid w:val="003D023E"/>
    <w:rsid w:val="003D0450"/>
    <w:rsid w:val="003D0519"/>
    <w:rsid w:val="003D07C1"/>
    <w:rsid w:val="003D0A14"/>
    <w:rsid w:val="003D106C"/>
    <w:rsid w:val="003D1A75"/>
    <w:rsid w:val="003D1E1A"/>
    <w:rsid w:val="003D207C"/>
    <w:rsid w:val="003D26B7"/>
    <w:rsid w:val="003D2C3D"/>
    <w:rsid w:val="003D375B"/>
    <w:rsid w:val="003D3A6F"/>
    <w:rsid w:val="003D3AF4"/>
    <w:rsid w:val="003D3BFE"/>
    <w:rsid w:val="003D3D6F"/>
    <w:rsid w:val="003D3FFD"/>
    <w:rsid w:val="003D45F6"/>
    <w:rsid w:val="003D49B4"/>
    <w:rsid w:val="003D4A85"/>
    <w:rsid w:val="003D4B75"/>
    <w:rsid w:val="003D55A4"/>
    <w:rsid w:val="003D572D"/>
    <w:rsid w:val="003D5812"/>
    <w:rsid w:val="003D5D45"/>
    <w:rsid w:val="003D5F43"/>
    <w:rsid w:val="003D629B"/>
    <w:rsid w:val="003D6C9E"/>
    <w:rsid w:val="003D6D26"/>
    <w:rsid w:val="003D6D66"/>
    <w:rsid w:val="003D6E13"/>
    <w:rsid w:val="003E075E"/>
    <w:rsid w:val="003E0E7F"/>
    <w:rsid w:val="003E14CA"/>
    <w:rsid w:val="003E1631"/>
    <w:rsid w:val="003E16FD"/>
    <w:rsid w:val="003E19C2"/>
    <w:rsid w:val="003E2273"/>
    <w:rsid w:val="003E2781"/>
    <w:rsid w:val="003E2B7D"/>
    <w:rsid w:val="003E2F7A"/>
    <w:rsid w:val="003E312F"/>
    <w:rsid w:val="003E3199"/>
    <w:rsid w:val="003E4AB1"/>
    <w:rsid w:val="003E506E"/>
    <w:rsid w:val="003E510A"/>
    <w:rsid w:val="003E523B"/>
    <w:rsid w:val="003E5376"/>
    <w:rsid w:val="003E6173"/>
    <w:rsid w:val="003E61DA"/>
    <w:rsid w:val="003E679A"/>
    <w:rsid w:val="003E6A05"/>
    <w:rsid w:val="003E7052"/>
    <w:rsid w:val="003F0A88"/>
    <w:rsid w:val="003F1313"/>
    <w:rsid w:val="003F1434"/>
    <w:rsid w:val="003F1654"/>
    <w:rsid w:val="003F1796"/>
    <w:rsid w:val="003F1BA3"/>
    <w:rsid w:val="003F2130"/>
    <w:rsid w:val="003F219F"/>
    <w:rsid w:val="003F2FB3"/>
    <w:rsid w:val="003F32EB"/>
    <w:rsid w:val="003F349F"/>
    <w:rsid w:val="003F3B4C"/>
    <w:rsid w:val="003F3F82"/>
    <w:rsid w:val="003F5276"/>
    <w:rsid w:val="003F5320"/>
    <w:rsid w:val="003F5532"/>
    <w:rsid w:val="003F56D7"/>
    <w:rsid w:val="003F5AA2"/>
    <w:rsid w:val="003F68CD"/>
    <w:rsid w:val="003F6EE2"/>
    <w:rsid w:val="003F6F12"/>
    <w:rsid w:val="0040054D"/>
    <w:rsid w:val="00400618"/>
    <w:rsid w:val="00400DB6"/>
    <w:rsid w:val="004018FB"/>
    <w:rsid w:val="0040208E"/>
    <w:rsid w:val="004020F5"/>
    <w:rsid w:val="00402505"/>
    <w:rsid w:val="00402A91"/>
    <w:rsid w:val="00402B3E"/>
    <w:rsid w:val="00402D4E"/>
    <w:rsid w:val="00403027"/>
    <w:rsid w:val="004030BA"/>
    <w:rsid w:val="00403750"/>
    <w:rsid w:val="00403FE0"/>
    <w:rsid w:val="004041AF"/>
    <w:rsid w:val="00404388"/>
    <w:rsid w:val="00404CEA"/>
    <w:rsid w:val="0040537E"/>
    <w:rsid w:val="00406126"/>
    <w:rsid w:val="00406363"/>
    <w:rsid w:val="00406A1D"/>
    <w:rsid w:val="004070FF"/>
    <w:rsid w:val="00407C98"/>
    <w:rsid w:val="00407ED1"/>
    <w:rsid w:val="00407F9F"/>
    <w:rsid w:val="00410034"/>
    <w:rsid w:val="004101C2"/>
    <w:rsid w:val="004103CF"/>
    <w:rsid w:val="004104CD"/>
    <w:rsid w:val="00410748"/>
    <w:rsid w:val="004107C0"/>
    <w:rsid w:val="004107EC"/>
    <w:rsid w:val="00410B83"/>
    <w:rsid w:val="00410C84"/>
    <w:rsid w:val="004114E9"/>
    <w:rsid w:val="00411C5D"/>
    <w:rsid w:val="00411CEE"/>
    <w:rsid w:val="004125C6"/>
    <w:rsid w:val="004126B1"/>
    <w:rsid w:val="004137D3"/>
    <w:rsid w:val="00413ACD"/>
    <w:rsid w:val="00413E8D"/>
    <w:rsid w:val="00414262"/>
    <w:rsid w:val="004142DD"/>
    <w:rsid w:val="004144FC"/>
    <w:rsid w:val="0041456C"/>
    <w:rsid w:val="00414CC3"/>
    <w:rsid w:val="00414D80"/>
    <w:rsid w:val="00414E40"/>
    <w:rsid w:val="00415128"/>
    <w:rsid w:val="00415465"/>
    <w:rsid w:val="00415D43"/>
    <w:rsid w:val="0041735E"/>
    <w:rsid w:val="0041738D"/>
    <w:rsid w:val="00417AE8"/>
    <w:rsid w:val="00420263"/>
    <w:rsid w:val="0042141A"/>
    <w:rsid w:val="00421B82"/>
    <w:rsid w:val="00422702"/>
    <w:rsid w:val="0042272C"/>
    <w:rsid w:val="00422866"/>
    <w:rsid w:val="00423C8B"/>
    <w:rsid w:val="00423EA5"/>
    <w:rsid w:val="00424656"/>
    <w:rsid w:val="00425391"/>
    <w:rsid w:val="00425CD9"/>
    <w:rsid w:val="00426494"/>
    <w:rsid w:val="00426531"/>
    <w:rsid w:val="004265DA"/>
    <w:rsid w:val="00426861"/>
    <w:rsid w:val="00426994"/>
    <w:rsid w:val="00426CDE"/>
    <w:rsid w:val="00427626"/>
    <w:rsid w:val="0042763A"/>
    <w:rsid w:val="00427C7C"/>
    <w:rsid w:val="0043003C"/>
    <w:rsid w:val="0043036C"/>
    <w:rsid w:val="0043057F"/>
    <w:rsid w:val="00430809"/>
    <w:rsid w:val="00430BA7"/>
    <w:rsid w:val="00430C6C"/>
    <w:rsid w:val="00430D2B"/>
    <w:rsid w:val="00430D6C"/>
    <w:rsid w:val="00430F0B"/>
    <w:rsid w:val="0043127E"/>
    <w:rsid w:val="0043128C"/>
    <w:rsid w:val="004312B4"/>
    <w:rsid w:val="004312CD"/>
    <w:rsid w:val="004319A5"/>
    <w:rsid w:val="00432A32"/>
    <w:rsid w:val="00432C5C"/>
    <w:rsid w:val="00434437"/>
    <w:rsid w:val="004345E6"/>
    <w:rsid w:val="004346F4"/>
    <w:rsid w:val="004349CF"/>
    <w:rsid w:val="00434C85"/>
    <w:rsid w:val="00434DD6"/>
    <w:rsid w:val="00434DFE"/>
    <w:rsid w:val="004351D0"/>
    <w:rsid w:val="004353C7"/>
    <w:rsid w:val="00435B94"/>
    <w:rsid w:val="00435F00"/>
    <w:rsid w:val="0043602B"/>
    <w:rsid w:val="0043625C"/>
    <w:rsid w:val="0043645A"/>
    <w:rsid w:val="00436636"/>
    <w:rsid w:val="00436D9E"/>
    <w:rsid w:val="00436E5A"/>
    <w:rsid w:val="0043784F"/>
    <w:rsid w:val="004378D8"/>
    <w:rsid w:val="00437910"/>
    <w:rsid w:val="00437A42"/>
    <w:rsid w:val="00437D6D"/>
    <w:rsid w:val="00437EEE"/>
    <w:rsid w:val="004400C4"/>
    <w:rsid w:val="0044057E"/>
    <w:rsid w:val="0044077F"/>
    <w:rsid w:val="00440A4C"/>
    <w:rsid w:val="00440E74"/>
    <w:rsid w:val="00441F71"/>
    <w:rsid w:val="004420CB"/>
    <w:rsid w:val="0044227F"/>
    <w:rsid w:val="00442CF7"/>
    <w:rsid w:val="00443066"/>
    <w:rsid w:val="004430CA"/>
    <w:rsid w:val="004438CA"/>
    <w:rsid w:val="00443920"/>
    <w:rsid w:val="00443B49"/>
    <w:rsid w:val="00443C26"/>
    <w:rsid w:val="00443DBA"/>
    <w:rsid w:val="0044434A"/>
    <w:rsid w:val="00444BC6"/>
    <w:rsid w:val="00444E75"/>
    <w:rsid w:val="004451C4"/>
    <w:rsid w:val="00445406"/>
    <w:rsid w:val="00445817"/>
    <w:rsid w:val="004458D5"/>
    <w:rsid w:val="004463BC"/>
    <w:rsid w:val="00446417"/>
    <w:rsid w:val="004469E1"/>
    <w:rsid w:val="00446AB7"/>
    <w:rsid w:val="00446C04"/>
    <w:rsid w:val="0044733C"/>
    <w:rsid w:val="004473A8"/>
    <w:rsid w:val="0044747D"/>
    <w:rsid w:val="004477FE"/>
    <w:rsid w:val="004506AD"/>
    <w:rsid w:val="00450D03"/>
    <w:rsid w:val="004514BA"/>
    <w:rsid w:val="00451604"/>
    <w:rsid w:val="00451EE6"/>
    <w:rsid w:val="00452542"/>
    <w:rsid w:val="0045274E"/>
    <w:rsid w:val="00452C9A"/>
    <w:rsid w:val="004532FA"/>
    <w:rsid w:val="00454166"/>
    <w:rsid w:val="00454C97"/>
    <w:rsid w:val="004551E9"/>
    <w:rsid w:val="004553FE"/>
    <w:rsid w:val="00455443"/>
    <w:rsid w:val="00455E95"/>
    <w:rsid w:val="00455FF1"/>
    <w:rsid w:val="00456259"/>
    <w:rsid w:val="00456260"/>
    <w:rsid w:val="00456C8E"/>
    <w:rsid w:val="00457561"/>
    <w:rsid w:val="004575E8"/>
    <w:rsid w:val="004577AD"/>
    <w:rsid w:val="004577DC"/>
    <w:rsid w:val="004578D6"/>
    <w:rsid w:val="004602CB"/>
    <w:rsid w:val="004607DE"/>
    <w:rsid w:val="00460A10"/>
    <w:rsid w:val="00461406"/>
    <w:rsid w:val="00461816"/>
    <w:rsid w:val="00461819"/>
    <w:rsid w:val="00461ECA"/>
    <w:rsid w:val="00461F0F"/>
    <w:rsid w:val="00462345"/>
    <w:rsid w:val="004624D2"/>
    <w:rsid w:val="00462649"/>
    <w:rsid w:val="00462796"/>
    <w:rsid w:val="004627EF"/>
    <w:rsid w:val="0046299F"/>
    <w:rsid w:val="004634C2"/>
    <w:rsid w:val="004643BC"/>
    <w:rsid w:val="00465021"/>
    <w:rsid w:val="00465748"/>
    <w:rsid w:val="00465E44"/>
    <w:rsid w:val="004664BD"/>
    <w:rsid w:val="00466C79"/>
    <w:rsid w:val="00467366"/>
    <w:rsid w:val="00467685"/>
    <w:rsid w:val="00467ACA"/>
    <w:rsid w:val="004703E3"/>
    <w:rsid w:val="004704B5"/>
    <w:rsid w:val="00471182"/>
    <w:rsid w:val="0047155E"/>
    <w:rsid w:val="0047180F"/>
    <w:rsid w:val="0047188B"/>
    <w:rsid w:val="00471925"/>
    <w:rsid w:val="00472513"/>
    <w:rsid w:val="0047274C"/>
    <w:rsid w:val="00472BCE"/>
    <w:rsid w:val="00472E65"/>
    <w:rsid w:val="004730D4"/>
    <w:rsid w:val="004738FC"/>
    <w:rsid w:val="00473F3A"/>
    <w:rsid w:val="00474547"/>
    <w:rsid w:val="0047459F"/>
    <w:rsid w:val="00474785"/>
    <w:rsid w:val="00474A33"/>
    <w:rsid w:val="00474D94"/>
    <w:rsid w:val="00474F00"/>
    <w:rsid w:val="004750A7"/>
    <w:rsid w:val="00475220"/>
    <w:rsid w:val="00475240"/>
    <w:rsid w:val="00475AF6"/>
    <w:rsid w:val="00475C99"/>
    <w:rsid w:val="004763F9"/>
    <w:rsid w:val="00476A24"/>
    <w:rsid w:val="004774FC"/>
    <w:rsid w:val="00477B9B"/>
    <w:rsid w:val="00477C8C"/>
    <w:rsid w:val="00477D49"/>
    <w:rsid w:val="00477E5F"/>
    <w:rsid w:val="0048060D"/>
    <w:rsid w:val="004808A0"/>
    <w:rsid w:val="00480B91"/>
    <w:rsid w:val="00480BB2"/>
    <w:rsid w:val="00480C20"/>
    <w:rsid w:val="00481A88"/>
    <w:rsid w:val="00481E1E"/>
    <w:rsid w:val="00481E56"/>
    <w:rsid w:val="00481FE4"/>
    <w:rsid w:val="004821C0"/>
    <w:rsid w:val="0048315C"/>
    <w:rsid w:val="004831B1"/>
    <w:rsid w:val="004833FB"/>
    <w:rsid w:val="00483637"/>
    <w:rsid w:val="004836F1"/>
    <w:rsid w:val="00483BEC"/>
    <w:rsid w:val="00484BEE"/>
    <w:rsid w:val="004853DA"/>
    <w:rsid w:val="00485B3E"/>
    <w:rsid w:val="00485D5F"/>
    <w:rsid w:val="00486078"/>
    <w:rsid w:val="004860D8"/>
    <w:rsid w:val="00486422"/>
    <w:rsid w:val="00486B91"/>
    <w:rsid w:val="004875C3"/>
    <w:rsid w:val="00487893"/>
    <w:rsid w:val="00487958"/>
    <w:rsid w:val="00487AFA"/>
    <w:rsid w:val="0049026D"/>
    <w:rsid w:val="0049066D"/>
    <w:rsid w:val="00490780"/>
    <w:rsid w:val="0049079F"/>
    <w:rsid w:val="00490989"/>
    <w:rsid w:val="00491084"/>
    <w:rsid w:val="00491385"/>
    <w:rsid w:val="00491705"/>
    <w:rsid w:val="00491A42"/>
    <w:rsid w:val="00491E83"/>
    <w:rsid w:val="00492D26"/>
    <w:rsid w:val="00492D30"/>
    <w:rsid w:val="00493018"/>
    <w:rsid w:val="004935B6"/>
    <w:rsid w:val="004943D5"/>
    <w:rsid w:val="004947A5"/>
    <w:rsid w:val="00494FF8"/>
    <w:rsid w:val="0049525C"/>
    <w:rsid w:val="00495658"/>
    <w:rsid w:val="004956E9"/>
    <w:rsid w:val="00495857"/>
    <w:rsid w:val="0049626E"/>
    <w:rsid w:val="0049684C"/>
    <w:rsid w:val="0049689A"/>
    <w:rsid w:val="004968AA"/>
    <w:rsid w:val="00496CDC"/>
    <w:rsid w:val="004971AD"/>
    <w:rsid w:val="00497A4E"/>
    <w:rsid w:val="00497B19"/>
    <w:rsid w:val="004A0D3E"/>
    <w:rsid w:val="004A0D5D"/>
    <w:rsid w:val="004A0D7A"/>
    <w:rsid w:val="004A1EB5"/>
    <w:rsid w:val="004A20F1"/>
    <w:rsid w:val="004A260A"/>
    <w:rsid w:val="004A27F6"/>
    <w:rsid w:val="004A2C40"/>
    <w:rsid w:val="004A317B"/>
    <w:rsid w:val="004A3345"/>
    <w:rsid w:val="004A34A1"/>
    <w:rsid w:val="004A3FA2"/>
    <w:rsid w:val="004A3FE1"/>
    <w:rsid w:val="004A4145"/>
    <w:rsid w:val="004A42C7"/>
    <w:rsid w:val="004A469F"/>
    <w:rsid w:val="004A4DEA"/>
    <w:rsid w:val="004A55FF"/>
    <w:rsid w:val="004A5690"/>
    <w:rsid w:val="004A6561"/>
    <w:rsid w:val="004A65D7"/>
    <w:rsid w:val="004A69F4"/>
    <w:rsid w:val="004A6BEF"/>
    <w:rsid w:val="004A6C66"/>
    <w:rsid w:val="004A6C75"/>
    <w:rsid w:val="004A785F"/>
    <w:rsid w:val="004A7977"/>
    <w:rsid w:val="004A7B31"/>
    <w:rsid w:val="004A7D69"/>
    <w:rsid w:val="004B0059"/>
    <w:rsid w:val="004B0564"/>
    <w:rsid w:val="004B077C"/>
    <w:rsid w:val="004B07AE"/>
    <w:rsid w:val="004B1241"/>
    <w:rsid w:val="004B15E5"/>
    <w:rsid w:val="004B2102"/>
    <w:rsid w:val="004B2697"/>
    <w:rsid w:val="004B2C50"/>
    <w:rsid w:val="004B2D02"/>
    <w:rsid w:val="004B3DAA"/>
    <w:rsid w:val="004B3DF7"/>
    <w:rsid w:val="004B421D"/>
    <w:rsid w:val="004B42A1"/>
    <w:rsid w:val="004B49F0"/>
    <w:rsid w:val="004B4D7E"/>
    <w:rsid w:val="004B4E27"/>
    <w:rsid w:val="004B5075"/>
    <w:rsid w:val="004B5339"/>
    <w:rsid w:val="004B5BAC"/>
    <w:rsid w:val="004B5CC1"/>
    <w:rsid w:val="004B5E7B"/>
    <w:rsid w:val="004B6767"/>
    <w:rsid w:val="004B67C5"/>
    <w:rsid w:val="004B6828"/>
    <w:rsid w:val="004B6965"/>
    <w:rsid w:val="004B6A5A"/>
    <w:rsid w:val="004B71B2"/>
    <w:rsid w:val="004B727D"/>
    <w:rsid w:val="004B74F0"/>
    <w:rsid w:val="004B7778"/>
    <w:rsid w:val="004B7D82"/>
    <w:rsid w:val="004B7E1F"/>
    <w:rsid w:val="004C0444"/>
    <w:rsid w:val="004C0C2C"/>
    <w:rsid w:val="004C0C61"/>
    <w:rsid w:val="004C0D1C"/>
    <w:rsid w:val="004C0D9B"/>
    <w:rsid w:val="004C1115"/>
    <w:rsid w:val="004C14CF"/>
    <w:rsid w:val="004C158D"/>
    <w:rsid w:val="004C1648"/>
    <w:rsid w:val="004C17B4"/>
    <w:rsid w:val="004C21C1"/>
    <w:rsid w:val="004C2589"/>
    <w:rsid w:val="004C2CD2"/>
    <w:rsid w:val="004C2E67"/>
    <w:rsid w:val="004C3304"/>
    <w:rsid w:val="004C3FB2"/>
    <w:rsid w:val="004C42F2"/>
    <w:rsid w:val="004C48B5"/>
    <w:rsid w:val="004C4CCE"/>
    <w:rsid w:val="004C4E78"/>
    <w:rsid w:val="004C4F37"/>
    <w:rsid w:val="004C5417"/>
    <w:rsid w:val="004C547B"/>
    <w:rsid w:val="004C574C"/>
    <w:rsid w:val="004C5996"/>
    <w:rsid w:val="004C6100"/>
    <w:rsid w:val="004C615D"/>
    <w:rsid w:val="004C6267"/>
    <w:rsid w:val="004C65B1"/>
    <w:rsid w:val="004C667B"/>
    <w:rsid w:val="004C6873"/>
    <w:rsid w:val="004C69CE"/>
    <w:rsid w:val="004C6CA3"/>
    <w:rsid w:val="004C6E94"/>
    <w:rsid w:val="004C796A"/>
    <w:rsid w:val="004D079F"/>
    <w:rsid w:val="004D0CC4"/>
    <w:rsid w:val="004D186D"/>
    <w:rsid w:val="004D1ADF"/>
    <w:rsid w:val="004D1BE4"/>
    <w:rsid w:val="004D2637"/>
    <w:rsid w:val="004D26DD"/>
    <w:rsid w:val="004D283D"/>
    <w:rsid w:val="004D290D"/>
    <w:rsid w:val="004D34AE"/>
    <w:rsid w:val="004D3906"/>
    <w:rsid w:val="004D39E1"/>
    <w:rsid w:val="004D3A8C"/>
    <w:rsid w:val="004D3B7D"/>
    <w:rsid w:val="004D3C54"/>
    <w:rsid w:val="004D4886"/>
    <w:rsid w:val="004D4B90"/>
    <w:rsid w:val="004D4D68"/>
    <w:rsid w:val="004D4E44"/>
    <w:rsid w:val="004D4FEA"/>
    <w:rsid w:val="004D5689"/>
    <w:rsid w:val="004D56E1"/>
    <w:rsid w:val="004D62E1"/>
    <w:rsid w:val="004D6872"/>
    <w:rsid w:val="004D6890"/>
    <w:rsid w:val="004D6E50"/>
    <w:rsid w:val="004D6ED9"/>
    <w:rsid w:val="004D70B6"/>
    <w:rsid w:val="004D7201"/>
    <w:rsid w:val="004D75BA"/>
    <w:rsid w:val="004D7705"/>
    <w:rsid w:val="004D77B1"/>
    <w:rsid w:val="004D7ACE"/>
    <w:rsid w:val="004D7F8C"/>
    <w:rsid w:val="004E036B"/>
    <w:rsid w:val="004E03B6"/>
    <w:rsid w:val="004E09A6"/>
    <w:rsid w:val="004E0D99"/>
    <w:rsid w:val="004E146C"/>
    <w:rsid w:val="004E14D2"/>
    <w:rsid w:val="004E1585"/>
    <w:rsid w:val="004E166D"/>
    <w:rsid w:val="004E1986"/>
    <w:rsid w:val="004E1A59"/>
    <w:rsid w:val="004E21E5"/>
    <w:rsid w:val="004E390F"/>
    <w:rsid w:val="004E44A9"/>
    <w:rsid w:val="004E4852"/>
    <w:rsid w:val="004E4A82"/>
    <w:rsid w:val="004E4B8E"/>
    <w:rsid w:val="004E4F4C"/>
    <w:rsid w:val="004E4FF0"/>
    <w:rsid w:val="004E53AD"/>
    <w:rsid w:val="004E5BA8"/>
    <w:rsid w:val="004E66B7"/>
    <w:rsid w:val="004E68DF"/>
    <w:rsid w:val="004E690E"/>
    <w:rsid w:val="004E6AF7"/>
    <w:rsid w:val="004E6E36"/>
    <w:rsid w:val="004E6E3C"/>
    <w:rsid w:val="004E6FF2"/>
    <w:rsid w:val="004E74EF"/>
    <w:rsid w:val="004E75EA"/>
    <w:rsid w:val="004E79F8"/>
    <w:rsid w:val="004E7D3F"/>
    <w:rsid w:val="004E7E8A"/>
    <w:rsid w:val="004E7F10"/>
    <w:rsid w:val="004F009A"/>
    <w:rsid w:val="004F02D7"/>
    <w:rsid w:val="004F0A7C"/>
    <w:rsid w:val="004F11D6"/>
    <w:rsid w:val="004F17C5"/>
    <w:rsid w:val="004F18AE"/>
    <w:rsid w:val="004F1EA0"/>
    <w:rsid w:val="004F2424"/>
    <w:rsid w:val="004F2481"/>
    <w:rsid w:val="004F2BB1"/>
    <w:rsid w:val="004F3B3F"/>
    <w:rsid w:val="004F3E10"/>
    <w:rsid w:val="004F437A"/>
    <w:rsid w:val="004F5332"/>
    <w:rsid w:val="004F5BAB"/>
    <w:rsid w:val="004F5E25"/>
    <w:rsid w:val="004F6183"/>
    <w:rsid w:val="004F6252"/>
    <w:rsid w:val="004F642A"/>
    <w:rsid w:val="004F701E"/>
    <w:rsid w:val="004F702B"/>
    <w:rsid w:val="004F706A"/>
    <w:rsid w:val="004F73A4"/>
    <w:rsid w:val="004F76DD"/>
    <w:rsid w:val="004F7EA2"/>
    <w:rsid w:val="00500D70"/>
    <w:rsid w:val="00500FAB"/>
    <w:rsid w:val="005010C2"/>
    <w:rsid w:val="005013E1"/>
    <w:rsid w:val="00501CF6"/>
    <w:rsid w:val="00501F80"/>
    <w:rsid w:val="00502255"/>
    <w:rsid w:val="0050252B"/>
    <w:rsid w:val="0050298E"/>
    <w:rsid w:val="00502A8D"/>
    <w:rsid w:val="00502F01"/>
    <w:rsid w:val="00502F8B"/>
    <w:rsid w:val="00503544"/>
    <w:rsid w:val="005037FA"/>
    <w:rsid w:val="00503920"/>
    <w:rsid w:val="00504AFB"/>
    <w:rsid w:val="00504F11"/>
    <w:rsid w:val="005056D9"/>
    <w:rsid w:val="00505E21"/>
    <w:rsid w:val="005065F4"/>
    <w:rsid w:val="0050682A"/>
    <w:rsid w:val="00506A68"/>
    <w:rsid w:val="00506D66"/>
    <w:rsid w:val="00506F50"/>
    <w:rsid w:val="00507555"/>
    <w:rsid w:val="00507614"/>
    <w:rsid w:val="00507888"/>
    <w:rsid w:val="005079BC"/>
    <w:rsid w:val="00507A3B"/>
    <w:rsid w:val="00507F53"/>
    <w:rsid w:val="00510232"/>
    <w:rsid w:val="00510698"/>
    <w:rsid w:val="00510CD9"/>
    <w:rsid w:val="00510EC0"/>
    <w:rsid w:val="00511137"/>
    <w:rsid w:val="00511436"/>
    <w:rsid w:val="005115B2"/>
    <w:rsid w:val="005117EB"/>
    <w:rsid w:val="005118C9"/>
    <w:rsid w:val="00511AF1"/>
    <w:rsid w:val="00511EB7"/>
    <w:rsid w:val="0051212E"/>
    <w:rsid w:val="005121EA"/>
    <w:rsid w:val="00512361"/>
    <w:rsid w:val="00512887"/>
    <w:rsid w:val="005128B7"/>
    <w:rsid w:val="00513E6C"/>
    <w:rsid w:val="00514540"/>
    <w:rsid w:val="005147E3"/>
    <w:rsid w:val="005151B5"/>
    <w:rsid w:val="00515491"/>
    <w:rsid w:val="005154F4"/>
    <w:rsid w:val="00515CB3"/>
    <w:rsid w:val="0051650B"/>
    <w:rsid w:val="0051673D"/>
    <w:rsid w:val="005167E1"/>
    <w:rsid w:val="00516AC6"/>
    <w:rsid w:val="00516BE3"/>
    <w:rsid w:val="00516DED"/>
    <w:rsid w:val="00516F4E"/>
    <w:rsid w:val="0051737D"/>
    <w:rsid w:val="0051743D"/>
    <w:rsid w:val="00520004"/>
    <w:rsid w:val="00520641"/>
    <w:rsid w:val="00520F0C"/>
    <w:rsid w:val="005217A6"/>
    <w:rsid w:val="0052187E"/>
    <w:rsid w:val="005219D0"/>
    <w:rsid w:val="00521D11"/>
    <w:rsid w:val="005221BB"/>
    <w:rsid w:val="005221E0"/>
    <w:rsid w:val="00522333"/>
    <w:rsid w:val="005223C7"/>
    <w:rsid w:val="00523138"/>
    <w:rsid w:val="00523D65"/>
    <w:rsid w:val="00524744"/>
    <w:rsid w:val="00524ADD"/>
    <w:rsid w:val="00524FEA"/>
    <w:rsid w:val="00525A3E"/>
    <w:rsid w:val="00525B9B"/>
    <w:rsid w:val="00525F3E"/>
    <w:rsid w:val="00526182"/>
    <w:rsid w:val="00526916"/>
    <w:rsid w:val="00526E93"/>
    <w:rsid w:val="00526EE7"/>
    <w:rsid w:val="00526F50"/>
    <w:rsid w:val="00527235"/>
    <w:rsid w:val="00527ADC"/>
    <w:rsid w:val="00527DB2"/>
    <w:rsid w:val="005301D8"/>
    <w:rsid w:val="0053026D"/>
    <w:rsid w:val="005303B4"/>
    <w:rsid w:val="0053043E"/>
    <w:rsid w:val="005304C6"/>
    <w:rsid w:val="00530C38"/>
    <w:rsid w:val="00530D6A"/>
    <w:rsid w:val="005318A4"/>
    <w:rsid w:val="00531ECA"/>
    <w:rsid w:val="00532609"/>
    <w:rsid w:val="00532614"/>
    <w:rsid w:val="00532C2C"/>
    <w:rsid w:val="00532E42"/>
    <w:rsid w:val="00532FFB"/>
    <w:rsid w:val="00533052"/>
    <w:rsid w:val="00533C6B"/>
    <w:rsid w:val="00534485"/>
    <w:rsid w:val="005347E0"/>
    <w:rsid w:val="005350A4"/>
    <w:rsid w:val="005350E9"/>
    <w:rsid w:val="005355E4"/>
    <w:rsid w:val="005356AE"/>
    <w:rsid w:val="00535BB4"/>
    <w:rsid w:val="00535C18"/>
    <w:rsid w:val="00535F81"/>
    <w:rsid w:val="005368B4"/>
    <w:rsid w:val="005368C8"/>
    <w:rsid w:val="005368EB"/>
    <w:rsid w:val="00537169"/>
    <w:rsid w:val="005373A6"/>
    <w:rsid w:val="0053755F"/>
    <w:rsid w:val="0053774C"/>
    <w:rsid w:val="00537C5C"/>
    <w:rsid w:val="00537FB2"/>
    <w:rsid w:val="0054089E"/>
    <w:rsid w:val="00540914"/>
    <w:rsid w:val="00540C8C"/>
    <w:rsid w:val="00540FE6"/>
    <w:rsid w:val="00541DF9"/>
    <w:rsid w:val="00541F52"/>
    <w:rsid w:val="005427BB"/>
    <w:rsid w:val="0054351B"/>
    <w:rsid w:val="00543784"/>
    <w:rsid w:val="00543824"/>
    <w:rsid w:val="00544221"/>
    <w:rsid w:val="00544D38"/>
    <w:rsid w:val="0054515F"/>
    <w:rsid w:val="0054559C"/>
    <w:rsid w:val="00545A0A"/>
    <w:rsid w:val="005463DE"/>
    <w:rsid w:val="00546648"/>
    <w:rsid w:val="00546779"/>
    <w:rsid w:val="00546884"/>
    <w:rsid w:val="00547060"/>
    <w:rsid w:val="005472EA"/>
    <w:rsid w:val="0054737C"/>
    <w:rsid w:val="0054751A"/>
    <w:rsid w:val="005475BF"/>
    <w:rsid w:val="005478AD"/>
    <w:rsid w:val="00547A9A"/>
    <w:rsid w:val="00547AA8"/>
    <w:rsid w:val="00547B28"/>
    <w:rsid w:val="00547D65"/>
    <w:rsid w:val="00550215"/>
    <w:rsid w:val="0055066B"/>
    <w:rsid w:val="00550993"/>
    <w:rsid w:val="00550C39"/>
    <w:rsid w:val="00550E39"/>
    <w:rsid w:val="00551133"/>
    <w:rsid w:val="00551433"/>
    <w:rsid w:val="0055167B"/>
    <w:rsid w:val="005519E1"/>
    <w:rsid w:val="00551A8E"/>
    <w:rsid w:val="0055217B"/>
    <w:rsid w:val="005526A7"/>
    <w:rsid w:val="00552A65"/>
    <w:rsid w:val="00552B4F"/>
    <w:rsid w:val="00552F40"/>
    <w:rsid w:val="0055303D"/>
    <w:rsid w:val="005535C6"/>
    <w:rsid w:val="00553965"/>
    <w:rsid w:val="00553F3B"/>
    <w:rsid w:val="00554325"/>
    <w:rsid w:val="0055441E"/>
    <w:rsid w:val="005551B4"/>
    <w:rsid w:val="005555B8"/>
    <w:rsid w:val="00555743"/>
    <w:rsid w:val="005559D4"/>
    <w:rsid w:val="00555A47"/>
    <w:rsid w:val="00555AC3"/>
    <w:rsid w:val="00556279"/>
    <w:rsid w:val="00556ECA"/>
    <w:rsid w:val="0055758D"/>
    <w:rsid w:val="0055770F"/>
    <w:rsid w:val="005577FE"/>
    <w:rsid w:val="00557A6E"/>
    <w:rsid w:val="00557F9B"/>
    <w:rsid w:val="00560C4D"/>
    <w:rsid w:val="00561137"/>
    <w:rsid w:val="00561FD2"/>
    <w:rsid w:val="005626CD"/>
    <w:rsid w:val="00562CE9"/>
    <w:rsid w:val="00563EA0"/>
    <w:rsid w:val="0056443F"/>
    <w:rsid w:val="0056452D"/>
    <w:rsid w:val="005647F9"/>
    <w:rsid w:val="00565645"/>
    <w:rsid w:val="00565A67"/>
    <w:rsid w:val="00565B5E"/>
    <w:rsid w:val="00566274"/>
    <w:rsid w:val="0056645E"/>
    <w:rsid w:val="005664E1"/>
    <w:rsid w:val="00566B64"/>
    <w:rsid w:val="00566C9B"/>
    <w:rsid w:val="00567574"/>
    <w:rsid w:val="00567B1A"/>
    <w:rsid w:val="0057009A"/>
    <w:rsid w:val="005701AB"/>
    <w:rsid w:val="00570367"/>
    <w:rsid w:val="00571E3A"/>
    <w:rsid w:val="005729AD"/>
    <w:rsid w:val="00572F7F"/>
    <w:rsid w:val="005738D2"/>
    <w:rsid w:val="00573CA5"/>
    <w:rsid w:val="00574799"/>
    <w:rsid w:val="005748FA"/>
    <w:rsid w:val="00574955"/>
    <w:rsid w:val="00574A9A"/>
    <w:rsid w:val="00574BB6"/>
    <w:rsid w:val="00575099"/>
    <w:rsid w:val="0057561C"/>
    <w:rsid w:val="00576224"/>
    <w:rsid w:val="005763B5"/>
    <w:rsid w:val="005764C2"/>
    <w:rsid w:val="0057698D"/>
    <w:rsid w:val="00576BA0"/>
    <w:rsid w:val="00576CB7"/>
    <w:rsid w:val="00576ECC"/>
    <w:rsid w:val="005771E9"/>
    <w:rsid w:val="0057730B"/>
    <w:rsid w:val="00577528"/>
    <w:rsid w:val="00577B0D"/>
    <w:rsid w:val="00577FB9"/>
    <w:rsid w:val="00580328"/>
    <w:rsid w:val="005807AC"/>
    <w:rsid w:val="0058091F"/>
    <w:rsid w:val="00580ADE"/>
    <w:rsid w:val="0058141A"/>
    <w:rsid w:val="00581C6C"/>
    <w:rsid w:val="00581D67"/>
    <w:rsid w:val="00581F01"/>
    <w:rsid w:val="00582B3D"/>
    <w:rsid w:val="00583066"/>
    <w:rsid w:val="00583454"/>
    <w:rsid w:val="005838F1"/>
    <w:rsid w:val="005839E7"/>
    <w:rsid w:val="00583D1B"/>
    <w:rsid w:val="00584345"/>
    <w:rsid w:val="005843FD"/>
    <w:rsid w:val="00584469"/>
    <w:rsid w:val="00584FEE"/>
    <w:rsid w:val="0058526D"/>
    <w:rsid w:val="00586787"/>
    <w:rsid w:val="00586A9B"/>
    <w:rsid w:val="00586DAF"/>
    <w:rsid w:val="005876A3"/>
    <w:rsid w:val="00587746"/>
    <w:rsid w:val="0058791B"/>
    <w:rsid w:val="00587A2F"/>
    <w:rsid w:val="00590B02"/>
    <w:rsid w:val="00590E8C"/>
    <w:rsid w:val="00590EB9"/>
    <w:rsid w:val="00590EFF"/>
    <w:rsid w:val="00591065"/>
    <w:rsid w:val="0059269C"/>
    <w:rsid w:val="0059270E"/>
    <w:rsid w:val="00592E40"/>
    <w:rsid w:val="00592E7E"/>
    <w:rsid w:val="00593674"/>
    <w:rsid w:val="005937A9"/>
    <w:rsid w:val="00593915"/>
    <w:rsid w:val="00593AB2"/>
    <w:rsid w:val="00593B9C"/>
    <w:rsid w:val="00593EC4"/>
    <w:rsid w:val="005943EF"/>
    <w:rsid w:val="00594EF7"/>
    <w:rsid w:val="00595434"/>
    <w:rsid w:val="00595754"/>
    <w:rsid w:val="0059629B"/>
    <w:rsid w:val="005962FE"/>
    <w:rsid w:val="00596C24"/>
    <w:rsid w:val="00597649"/>
    <w:rsid w:val="005A01B7"/>
    <w:rsid w:val="005A0314"/>
    <w:rsid w:val="005A074C"/>
    <w:rsid w:val="005A1143"/>
    <w:rsid w:val="005A1DAA"/>
    <w:rsid w:val="005A201F"/>
    <w:rsid w:val="005A2A11"/>
    <w:rsid w:val="005A2D34"/>
    <w:rsid w:val="005A3205"/>
    <w:rsid w:val="005A36DD"/>
    <w:rsid w:val="005A3E4D"/>
    <w:rsid w:val="005A414A"/>
    <w:rsid w:val="005A42A3"/>
    <w:rsid w:val="005A4701"/>
    <w:rsid w:val="005A4A42"/>
    <w:rsid w:val="005A4D5D"/>
    <w:rsid w:val="005A4DEB"/>
    <w:rsid w:val="005A5038"/>
    <w:rsid w:val="005A55E3"/>
    <w:rsid w:val="005A669C"/>
    <w:rsid w:val="005A75B1"/>
    <w:rsid w:val="005A7EC2"/>
    <w:rsid w:val="005B0883"/>
    <w:rsid w:val="005B091E"/>
    <w:rsid w:val="005B141E"/>
    <w:rsid w:val="005B1587"/>
    <w:rsid w:val="005B1B59"/>
    <w:rsid w:val="005B1DDA"/>
    <w:rsid w:val="005B1EDE"/>
    <w:rsid w:val="005B24A7"/>
    <w:rsid w:val="005B2619"/>
    <w:rsid w:val="005B38D1"/>
    <w:rsid w:val="005B3B80"/>
    <w:rsid w:val="005B3DC1"/>
    <w:rsid w:val="005B4C68"/>
    <w:rsid w:val="005B56F6"/>
    <w:rsid w:val="005B677C"/>
    <w:rsid w:val="005B70B9"/>
    <w:rsid w:val="005B7493"/>
    <w:rsid w:val="005B78FF"/>
    <w:rsid w:val="005C02AF"/>
    <w:rsid w:val="005C07E1"/>
    <w:rsid w:val="005C086F"/>
    <w:rsid w:val="005C0C05"/>
    <w:rsid w:val="005C10BB"/>
    <w:rsid w:val="005C10EE"/>
    <w:rsid w:val="005C137B"/>
    <w:rsid w:val="005C142E"/>
    <w:rsid w:val="005C1E8D"/>
    <w:rsid w:val="005C283B"/>
    <w:rsid w:val="005C28C6"/>
    <w:rsid w:val="005C30E4"/>
    <w:rsid w:val="005C33C9"/>
    <w:rsid w:val="005C3B74"/>
    <w:rsid w:val="005C3DB6"/>
    <w:rsid w:val="005C4770"/>
    <w:rsid w:val="005C47FF"/>
    <w:rsid w:val="005C49BA"/>
    <w:rsid w:val="005C4BC3"/>
    <w:rsid w:val="005C508D"/>
    <w:rsid w:val="005C5641"/>
    <w:rsid w:val="005C56C8"/>
    <w:rsid w:val="005C59A4"/>
    <w:rsid w:val="005C5EAF"/>
    <w:rsid w:val="005C620A"/>
    <w:rsid w:val="005C6229"/>
    <w:rsid w:val="005C634F"/>
    <w:rsid w:val="005C6459"/>
    <w:rsid w:val="005C6911"/>
    <w:rsid w:val="005C6A5B"/>
    <w:rsid w:val="005C6D1E"/>
    <w:rsid w:val="005C6E2B"/>
    <w:rsid w:val="005C72AC"/>
    <w:rsid w:val="005C7950"/>
    <w:rsid w:val="005C7AB0"/>
    <w:rsid w:val="005C7B1D"/>
    <w:rsid w:val="005C7B33"/>
    <w:rsid w:val="005C7C44"/>
    <w:rsid w:val="005D06DA"/>
    <w:rsid w:val="005D0780"/>
    <w:rsid w:val="005D144D"/>
    <w:rsid w:val="005D1692"/>
    <w:rsid w:val="005D1E3C"/>
    <w:rsid w:val="005D2375"/>
    <w:rsid w:val="005D27BC"/>
    <w:rsid w:val="005D2F59"/>
    <w:rsid w:val="005D306B"/>
    <w:rsid w:val="005D3117"/>
    <w:rsid w:val="005D38B6"/>
    <w:rsid w:val="005D40B3"/>
    <w:rsid w:val="005D481F"/>
    <w:rsid w:val="005D4C84"/>
    <w:rsid w:val="005D4CD7"/>
    <w:rsid w:val="005D4DD8"/>
    <w:rsid w:val="005D511B"/>
    <w:rsid w:val="005D512A"/>
    <w:rsid w:val="005D517B"/>
    <w:rsid w:val="005D54DB"/>
    <w:rsid w:val="005D5716"/>
    <w:rsid w:val="005D5736"/>
    <w:rsid w:val="005D5962"/>
    <w:rsid w:val="005D5B81"/>
    <w:rsid w:val="005D5C30"/>
    <w:rsid w:val="005D5D5A"/>
    <w:rsid w:val="005D6CFA"/>
    <w:rsid w:val="005D7358"/>
    <w:rsid w:val="005D781D"/>
    <w:rsid w:val="005D7DF4"/>
    <w:rsid w:val="005E0202"/>
    <w:rsid w:val="005E04F3"/>
    <w:rsid w:val="005E081B"/>
    <w:rsid w:val="005E0D83"/>
    <w:rsid w:val="005E0FDA"/>
    <w:rsid w:val="005E1961"/>
    <w:rsid w:val="005E1C16"/>
    <w:rsid w:val="005E1C18"/>
    <w:rsid w:val="005E1EA3"/>
    <w:rsid w:val="005E1FA9"/>
    <w:rsid w:val="005E2508"/>
    <w:rsid w:val="005E2D74"/>
    <w:rsid w:val="005E2E96"/>
    <w:rsid w:val="005E2F52"/>
    <w:rsid w:val="005E432A"/>
    <w:rsid w:val="005E4E59"/>
    <w:rsid w:val="005E4FA8"/>
    <w:rsid w:val="005E65C1"/>
    <w:rsid w:val="005E7023"/>
    <w:rsid w:val="005E7090"/>
    <w:rsid w:val="005E78E5"/>
    <w:rsid w:val="005E7952"/>
    <w:rsid w:val="005E7F5E"/>
    <w:rsid w:val="005E7F6A"/>
    <w:rsid w:val="005F0012"/>
    <w:rsid w:val="005F0275"/>
    <w:rsid w:val="005F0463"/>
    <w:rsid w:val="005F0845"/>
    <w:rsid w:val="005F0A9C"/>
    <w:rsid w:val="005F1F1A"/>
    <w:rsid w:val="005F226B"/>
    <w:rsid w:val="005F2273"/>
    <w:rsid w:val="005F2554"/>
    <w:rsid w:val="005F2685"/>
    <w:rsid w:val="005F2707"/>
    <w:rsid w:val="005F2866"/>
    <w:rsid w:val="005F287C"/>
    <w:rsid w:val="005F29B3"/>
    <w:rsid w:val="005F3352"/>
    <w:rsid w:val="005F3630"/>
    <w:rsid w:val="005F3759"/>
    <w:rsid w:val="005F3A7D"/>
    <w:rsid w:val="005F3BA3"/>
    <w:rsid w:val="005F43A1"/>
    <w:rsid w:val="005F45E0"/>
    <w:rsid w:val="005F49BE"/>
    <w:rsid w:val="005F4AD8"/>
    <w:rsid w:val="005F50F2"/>
    <w:rsid w:val="005F5777"/>
    <w:rsid w:val="005F5C2E"/>
    <w:rsid w:val="005F5EF1"/>
    <w:rsid w:val="005F657C"/>
    <w:rsid w:val="005F660F"/>
    <w:rsid w:val="005F753F"/>
    <w:rsid w:val="005F764C"/>
    <w:rsid w:val="005F792E"/>
    <w:rsid w:val="005F7B96"/>
    <w:rsid w:val="005F7BDD"/>
    <w:rsid w:val="005F7CB3"/>
    <w:rsid w:val="00600066"/>
    <w:rsid w:val="006002AD"/>
    <w:rsid w:val="00600870"/>
    <w:rsid w:val="0060094E"/>
    <w:rsid w:val="00600B10"/>
    <w:rsid w:val="00600C36"/>
    <w:rsid w:val="00600DB1"/>
    <w:rsid w:val="006016C8"/>
    <w:rsid w:val="00601B0F"/>
    <w:rsid w:val="00602337"/>
    <w:rsid w:val="00602348"/>
    <w:rsid w:val="0060252A"/>
    <w:rsid w:val="00602775"/>
    <w:rsid w:val="00602CAA"/>
    <w:rsid w:val="00602EE7"/>
    <w:rsid w:val="0060314B"/>
    <w:rsid w:val="0060335F"/>
    <w:rsid w:val="006033A4"/>
    <w:rsid w:val="00603766"/>
    <w:rsid w:val="00603F74"/>
    <w:rsid w:val="00604156"/>
    <w:rsid w:val="00604187"/>
    <w:rsid w:val="00604338"/>
    <w:rsid w:val="006050AF"/>
    <w:rsid w:val="0060571F"/>
    <w:rsid w:val="00605E5A"/>
    <w:rsid w:val="00605EDE"/>
    <w:rsid w:val="00605FD0"/>
    <w:rsid w:val="00606B0E"/>
    <w:rsid w:val="00606C55"/>
    <w:rsid w:val="00606DD0"/>
    <w:rsid w:val="00607106"/>
    <w:rsid w:val="006076D0"/>
    <w:rsid w:val="00607E32"/>
    <w:rsid w:val="00610442"/>
    <w:rsid w:val="00610B51"/>
    <w:rsid w:val="00610DD0"/>
    <w:rsid w:val="00610E91"/>
    <w:rsid w:val="00611196"/>
    <w:rsid w:val="00612231"/>
    <w:rsid w:val="0061273B"/>
    <w:rsid w:val="00612E62"/>
    <w:rsid w:val="0061387D"/>
    <w:rsid w:val="00613A86"/>
    <w:rsid w:val="00614C4E"/>
    <w:rsid w:val="00614ECF"/>
    <w:rsid w:val="00614EF7"/>
    <w:rsid w:val="00615374"/>
    <w:rsid w:val="00615C96"/>
    <w:rsid w:val="00615D50"/>
    <w:rsid w:val="006164E7"/>
    <w:rsid w:val="00616D70"/>
    <w:rsid w:val="00617040"/>
    <w:rsid w:val="00617974"/>
    <w:rsid w:val="00617BB3"/>
    <w:rsid w:val="00617FA4"/>
    <w:rsid w:val="00620833"/>
    <w:rsid w:val="00620852"/>
    <w:rsid w:val="00620900"/>
    <w:rsid w:val="00620926"/>
    <w:rsid w:val="006210E8"/>
    <w:rsid w:val="0062157E"/>
    <w:rsid w:val="006218DA"/>
    <w:rsid w:val="0062206B"/>
    <w:rsid w:val="006222C3"/>
    <w:rsid w:val="006222DD"/>
    <w:rsid w:val="00622919"/>
    <w:rsid w:val="00622A9E"/>
    <w:rsid w:val="00622AE5"/>
    <w:rsid w:val="00622BBE"/>
    <w:rsid w:val="00622E42"/>
    <w:rsid w:val="00623032"/>
    <w:rsid w:val="006233ED"/>
    <w:rsid w:val="00623B2A"/>
    <w:rsid w:val="00623DCB"/>
    <w:rsid w:val="0062404F"/>
    <w:rsid w:val="00624133"/>
    <w:rsid w:val="0062442E"/>
    <w:rsid w:val="00625187"/>
    <w:rsid w:val="0062519A"/>
    <w:rsid w:val="006251A9"/>
    <w:rsid w:val="00625B78"/>
    <w:rsid w:val="00625EE7"/>
    <w:rsid w:val="00625F93"/>
    <w:rsid w:val="00626C84"/>
    <w:rsid w:val="006274D3"/>
    <w:rsid w:val="0062784E"/>
    <w:rsid w:val="00627FF4"/>
    <w:rsid w:val="00630BD7"/>
    <w:rsid w:val="00631BF5"/>
    <w:rsid w:val="00631E8A"/>
    <w:rsid w:val="00631EC5"/>
    <w:rsid w:val="00631EFD"/>
    <w:rsid w:val="00632961"/>
    <w:rsid w:val="00632D95"/>
    <w:rsid w:val="00633260"/>
    <w:rsid w:val="00633F3E"/>
    <w:rsid w:val="0063405D"/>
    <w:rsid w:val="006341B3"/>
    <w:rsid w:val="00634574"/>
    <w:rsid w:val="00634F4E"/>
    <w:rsid w:val="00635089"/>
    <w:rsid w:val="00635239"/>
    <w:rsid w:val="00635250"/>
    <w:rsid w:val="006353D4"/>
    <w:rsid w:val="00635D3B"/>
    <w:rsid w:val="006362D9"/>
    <w:rsid w:val="006363E6"/>
    <w:rsid w:val="00636508"/>
    <w:rsid w:val="00636667"/>
    <w:rsid w:val="00636795"/>
    <w:rsid w:val="00636A6A"/>
    <w:rsid w:val="00636ACD"/>
    <w:rsid w:val="0063723C"/>
    <w:rsid w:val="00637812"/>
    <w:rsid w:val="00637B68"/>
    <w:rsid w:val="00640265"/>
    <w:rsid w:val="006409A7"/>
    <w:rsid w:val="00640ECE"/>
    <w:rsid w:val="00640FA6"/>
    <w:rsid w:val="006410A1"/>
    <w:rsid w:val="006411FA"/>
    <w:rsid w:val="00641475"/>
    <w:rsid w:val="006414D1"/>
    <w:rsid w:val="00641907"/>
    <w:rsid w:val="00641F97"/>
    <w:rsid w:val="00642742"/>
    <w:rsid w:val="00642884"/>
    <w:rsid w:val="00642927"/>
    <w:rsid w:val="006436D2"/>
    <w:rsid w:val="006439E2"/>
    <w:rsid w:val="00643D4A"/>
    <w:rsid w:val="00644A17"/>
    <w:rsid w:val="00644C2E"/>
    <w:rsid w:val="00644CE8"/>
    <w:rsid w:val="00645731"/>
    <w:rsid w:val="00645740"/>
    <w:rsid w:val="006457A9"/>
    <w:rsid w:val="00645A4F"/>
    <w:rsid w:val="00645C49"/>
    <w:rsid w:val="00647166"/>
    <w:rsid w:val="00647313"/>
    <w:rsid w:val="006476F3"/>
    <w:rsid w:val="00647841"/>
    <w:rsid w:val="006509C4"/>
    <w:rsid w:val="006511B2"/>
    <w:rsid w:val="00651226"/>
    <w:rsid w:val="00651863"/>
    <w:rsid w:val="00651945"/>
    <w:rsid w:val="00651A6B"/>
    <w:rsid w:val="00651DB9"/>
    <w:rsid w:val="00652566"/>
    <w:rsid w:val="0065267C"/>
    <w:rsid w:val="006527B9"/>
    <w:rsid w:val="00653203"/>
    <w:rsid w:val="0065339D"/>
    <w:rsid w:val="00654302"/>
    <w:rsid w:val="0065435E"/>
    <w:rsid w:val="006548CF"/>
    <w:rsid w:val="00654F4F"/>
    <w:rsid w:val="006556B6"/>
    <w:rsid w:val="00655971"/>
    <w:rsid w:val="00655C60"/>
    <w:rsid w:val="00655ECE"/>
    <w:rsid w:val="006568EC"/>
    <w:rsid w:val="0065723D"/>
    <w:rsid w:val="00657940"/>
    <w:rsid w:val="00657E60"/>
    <w:rsid w:val="00657F15"/>
    <w:rsid w:val="00660388"/>
    <w:rsid w:val="006609FE"/>
    <w:rsid w:val="00661005"/>
    <w:rsid w:val="006614F3"/>
    <w:rsid w:val="0066179D"/>
    <w:rsid w:val="00661E7D"/>
    <w:rsid w:val="00662330"/>
    <w:rsid w:val="00662458"/>
    <w:rsid w:val="006624C9"/>
    <w:rsid w:val="006627FD"/>
    <w:rsid w:val="0066285F"/>
    <w:rsid w:val="006628ED"/>
    <w:rsid w:val="00662A88"/>
    <w:rsid w:val="00662BF3"/>
    <w:rsid w:val="00662E44"/>
    <w:rsid w:val="00663ED4"/>
    <w:rsid w:val="00663FA5"/>
    <w:rsid w:val="00664663"/>
    <w:rsid w:val="006646F9"/>
    <w:rsid w:val="006647C9"/>
    <w:rsid w:val="00664F44"/>
    <w:rsid w:val="0066522C"/>
    <w:rsid w:val="006652B5"/>
    <w:rsid w:val="00665487"/>
    <w:rsid w:val="0066550D"/>
    <w:rsid w:val="0066572A"/>
    <w:rsid w:val="0066587D"/>
    <w:rsid w:val="00665D73"/>
    <w:rsid w:val="00666490"/>
    <w:rsid w:val="00666B30"/>
    <w:rsid w:val="00666DEE"/>
    <w:rsid w:val="00666DFE"/>
    <w:rsid w:val="00666F47"/>
    <w:rsid w:val="0066726B"/>
    <w:rsid w:val="0066779E"/>
    <w:rsid w:val="006679C5"/>
    <w:rsid w:val="00667BFE"/>
    <w:rsid w:val="00667D4D"/>
    <w:rsid w:val="006705BA"/>
    <w:rsid w:val="00670E7E"/>
    <w:rsid w:val="00671364"/>
    <w:rsid w:val="006714D2"/>
    <w:rsid w:val="006718BE"/>
    <w:rsid w:val="00671A01"/>
    <w:rsid w:val="0067226E"/>
    <w:rsid w:val="00672334"/>
    <w:rsid w:val="00672878"/>
    <w:rsid w:val="00672BD3"/>
    <w:rsid w:val="00672D5B"/>
    <w:rsid w:val="0067321D"/>
    <w:rsid w:val="00673AB5"/>
    <w:rsid w:val="00674487"/>
    <w:rsid w:val="00674902"/>
    <w:rsid w:val="0067511A"/>
    <w:rsid w:val="0067556A"/>
    <w:rsid w:val="00675980"/>
    <w:rsid w:val="00675A24"/>
    <w:rsid w:val="00675D63"/>
    <w:rsid w:val="00675E4F"/>
    <w:rsid w:val="00676FB5"/>
    <w:rsid w:val="00677339"/>
    <w:rsid w:val="0067739E"/>
    <w:rsid w:val="006778FB"/>
    <w:rsid w:val="006779F4"/>
    <w:rsid w:val="00677C4D"/>
    <w:rsid w:val="00677C85"/>
    <w:rsid w:val="0068009D"/>
    <w:rsid w:val="00680BD5"/>
    <w:rsid w:val="00680E58"/>
    <w:rsid w:val="00681329"/>
    <w:rsid w:val="00681901"/>
    <w:rsid w:val="0068223E"/>
    <w:rsid w:val="0068229C"/>
    <w:rsid w:val="0068237F"/>
    <w:rsid w:val="00682D85"/>
    <w:rsid w:val="00682FE9"/>
    <w:rsid w:val="006833D1"/>
    <w:rsid w:val="006833FD"/>
    <w:rsid w:val="0068341D"/>
    <w:rsid w:val="006835B9"/>
    <w:rsid w:val="0068363A"/>
    <w:rsid w:val="00683968"/>
    <w:rsid w:val="006840E9"/>
    <w:rsid w:val="0068442E"/>
    <w:rsid w:val="00684686"/>
    <w:rsid w:val="00684E54"/>
    <w:rsid w:val="00684F47"/>
    <w:rsid w:val="0068517E"/>
    <w:rsid w:val="0068549B"/>
    <w:rsid w:val="00685896"/>
    <w:rsid w:val="00686084"/>
    <w:rsid w:val="00687090"/>
    <w:rsid w:val="006873CD"/>
    <w:rsid w:val="00687477"/>
    <w:rsid w:val="0068799B"/>
    <w:rsid w:val="00687EB5"/>
    <w:rsid w:val="006903DD"/>
    <w:rsid w:val="0069083A"/>
    <w:rsid w:val="00691250"/>
    <w:rsid w:val="00691330"/>
    <w:rsid w:val="00692015"/>
    <w:rsid w:val="006927E6"/>
    <w:rsid w:val="00692DD0"/>
    <w:rsid w:val="00693364"/>
    <w:rsid w:val="006934CF"/>
    <w:rsid w:val="006935DB"/>
    <w:rsid w:val="006937D9"/>
    <w:rsid w:val="00694379"/>
    <w:rsid w:val="00694C9B"/>
    <w:rsid w:val="00694C9E"/>
    <w:rsid w:val="00694E1A"/>
    <w:rsid w:val="00695020"/>
    <w:rsid w:val="0069574D"/>
    <w:rsid w:val="00695DED"/>
    <w:rsid w:val="00696B72"/>
    <w:rsid w:val="00696C12"/>
    <w:rsid w:val="00697049"/>
    <w:rsid w:val="006976D8"/>
    <w:rsid w:val="00697E39"/>
    <w:rsid w:val="006A0B06"/>
    <w:rsid w:val="006A0C5F"/>
    <w:rsid w:val="006A1419"/>
    <w:rsid w:val="006A1F14"/>
    <w:rsid w:val="006A243D"/>
    <w:rsid w:val="006A27CC"/>
    <w:rsid w:val="006A2F90"/>
    <w:rsid w:val="006A3604"/>
    <w:rsid w:val="006A36A2"/>
    <w:rsid w:val="006A3A84"/>
    <w:rsid w:val="006A3A8F"/>
    <w:rsid w:val="006A3DF2"/>
    <w:rsid w:val="006A42E0"/>
    <w:rsid w:val="006A433D"/>
    <w:rsid w:val="006A4459"/>
    <w:rsid w:val="006A48FA"/>
    <w:rsid w:val="006A4E7C"/>
    <w:rsid w:val="006A5AFC"/>
    <w:rsid w:val="006A5BA3"/>
    <w:rsid w:val="006A60E1"/>
    <w:rsid w:val="006A6323"/>
    <w:rsid w:val="006A6750"/>
    <w:rsid w:val="006A6953"/>
    <w:rsid w:val="006A6A1D"/>
    <w:rsid w:val="006A6CF3"/>
    <w:rsid w:val="006A6D46"/>
    <w:rsid w:val="006A7155"/>
    <w:rsid w:val="006A7BF5"/>
    <w:rsid w:val="006A7E87"/>
    <w:rsid w:val="006B02DB"/>
    <w:rsid w:val="006B09D3"/>
    <w:rsid w:val="006B0A1E"/>
    <w:rsid w:val="006B0E63"/>
    <w:rsid w:val="006B11D1"/>
    <w:rsid w:val="006B147C"/>
    <w:rsid w:val="006B1853"/>
    <w:rsid w:val="006B1A9C"/>
    <w:rsid w:val="006B1CF4"/>
    <w:rsid w:val="006B1DA2"/>
    <w:rsid w:val="006B1F77"/>
    <w:rsid w:val="006B1FB3"/>
    <w:rsid w:val="006B2F47"/>
    <w:rsid w:val="006B3301"/>
    <w:rsid w:val="006B3777"/>
    <w:rsid w:val="006B392E"/>
    <w:rsid w:val="006B3C06"/>
    <w:rsid w:val="006B4A50"/>
    <w:rsid w:val="006B4F2F"/>
    <w:rsid w:val="006B50CC"/>
    <w:rsid w:val="006B50E5"/>
    <w:rsid w:val="006B5BF5"/>
    <w:rsid w:val="006B635A"/>
    <w:rsid w:val="006B6698"/>
    <w:rsid w:val="006B69F2"/>
    <w:rsid w:val="006B6D82"/>
    <w:rsid w:val="006B7030"/>
    <w:rsid w:val="006B764A"/>
    <w:rsid w:val="006B7A19"/>
    <w:rsid w:val="006B7C76"/>
    <w:rsid w:val="006C00EB"/>
    <w:rsid w:val="006C02D5"/>
    <w:rsid w:val="006C1025"/>
    <w:rsid w:val="006C12FD"/>
    <w:rsid w:val="006C1778"/>
    <w:rsid w:val="006C1816"/>
    <w:rsid w:val="006C223C"/>
    <w:rsid w:val="006C2278"/>
    <w:rsid w:val="006C266F"/>
    <w:rsid w:val="006C2B2C"/>
    <w:rsid w:val="006C2D6C"/>
    <w:rsid w:val="006C360F"/>
    <w:rsid w:val="006C3C1B"/>
    <w:rsid w:val="006C413B"/>
    <w:rsid w:val="006C45BF"/>
    <w:rsid w:val="006C47C0"/>
    <w:rsid w:val="006C480E"/>
    <w:rsid w:val="006C4AA7"/>
    <w:rsid w:val="006C4C8E"/>
    <w:rsid w:val="006C4C98"/>
    <w:rsid w:val="006C55F3"/>
    <w:rsid w:val="006C55FC"/>
    <w:rsid w:val="006C5610"/>
    <w:rsid w:val="006C5B37"/>
    <w:rsid w:val="006C6721"/>
    <w:rsid w:val="006C6789"/>
    <w:rsid w:val="006C6C94"/>
    <w:rsid w:val="006C70DD"/>
    <w:rsid w:val="006D06CA"/>
    <w:rsid w:val="006D07CB"/>
    <w:rsid w:val="006D0B94"/>
    <w:rsid w:val="006D0ED6"/>
    <w:rsid w:val="006D1B48"/>
    <w:rsid w:val="006D2558"/>
    <w:rsid w:val="006D2673"/>
    <w:rsid w:val="006D2A26"/>
    <w:rsid w:val="006D2A5A"/>
    <w:rsid w:val="006D2A96"/>
    <w:rsid w:val="006D2AD5"/>
    <w:rsid w:val="006D32D4"/>
    <w:rsid w:val="006D35E6"/>
    <w:rsid w:val="006D3828"/>
    <w:rsid w:val="006D38F0"/>
    <w:rsid w:val="006D3E71"/>
    <w:rsid w:val="006D4217"/>
    <w:rsid w:val="006D440A"/>
    <w:rsid w:val="006D52BA"/>
    <w:rsid w:val="006D5D53"/>
    <w:rsid w:val="006D5DD6"/>
    <w:rsid w:val="006D6646"/>
    <w:rsid w:val="006D67AC"/>
    <w:rsid w:val="006D6AB0"/>
    <w:rsid w:val="006D6C6C"/>
    <w:rsid w:val="006D704A"/>
    <w:rsid w:val="006D752B"/>
    <w:rsid w:val="006D7AE8"/>
    <w:rsid w:val="006E0091"/>
    <w:rsid w:val="006E0842"/>
    <w:rsid w:val="006E096D"/>
    <w:rsid w:val="006E0DD0"/>
    <w:rsid w:val="006E1028"/>
    <w:rsid w:val="006E18E6"/>
    <w:rsid w:val="006E1BE0"/>
    <w:rsid w:val="006E1C19"/>
    <w:rsid w:val="006E1DC6"/>
    <w:rsid w:val="006E1F75"/>
    <w:rsid w:val="006E1FB9"/>
    <w:rsid w:val="006E2947"/>
    <w:rsid w:val="006E2BA2"/>
    <w:rsid w:val="006E2D63"/>
    <w:rsid w:val="006E2EB7"/>
    <w:rsid w:val="006E30D9"/>
    <w:rsid w:val="006E31EF"/>
    <w:rsid w:val="006E348C"/>
    <w:rsid w:val="006E4838"/>
    <w:rsid w:val="006E4E53"/>
    <w:rsid w:val="006E556F"/>
    <w:rsid w:val="006E5B64"/>
    <w:rsid w:val="006E5CE7"/>
    <w:rsid w:val="006E5D08"/>
    <w:rsid w:val="006E6462"/>
    <w:rsid w:val="006E650B"/>
    <w:rsid w:val="006E703F"/>
    <w:rsid w:val="006E7A09"/>
    <w:rsid w:val="006E7B09"/>
    <w:rsid w:val="006E7C0E"/>
    <w:rsid w:val="006F0459"/>
    <w:rsid w:val="006F0835"/>
    <w:rsid w:val="006F0BCD"/>
    <w:rsid w:val="006F0EC6"/>
    <w:rsid w:val="006F1832"/>
    <w:rsid w:val="006F1C2D"/>
    <w:rsid w:val="006F1F93"/>
    <w:rsid w:val="006F2041"/>
    <w:rsid w:val="006F2103"/>
    <w:rsid w:val="006F2406"/>
    <w:rsid w:val="006F2A11"/>
    <w:rsid w:val="006F2DC8"/>
    <w:rsid w:val="006F3051"/>
    <w:rsid w:val="006F315B"/>
    <w:rsid w:val="006F31A6"/>
    <w:rsid w:val="006F3243"/>
    <w:rsid w:val="006F37B8"/>
    <w:rsid w:val="006F3EFA"/>
    <w:rsid w:val="006F3F40"/>
    <w:rsid w:val="006F4972"/>
    <w:rsid w:val="006F4C04"/>
    <w:rsid w:val="006F4C75"/>
    <w:rsid w:val="006F4DF3"/>
    <w:rsid w:val="006F55F2"/>
    <w:rsid w:val="006F593A"/>
    <w:rsid w:val="006F5CD3"/>
    <w:rsid w:val="006F5F81"/>
    <w:rsid w:val="006F61FE"/>
    <w:rsid w:val="006F6761"/>
    <w:rsid w:val="006F68C6"/>
    <w:rsid w:val="006F6A5E"/>
    <w:rsid w:val="006F6AF8"/>
    <w:rsid w:val="006F6DAD"/>
    <w:rsid w:val="006F6E55"/>
    <w:rsid w:val="006F7005"/>
    <w:rsid w:val="006F724F"/>
    <w:rsid w:val="006F72D8"/>
    <w:rsid w:val="006F793A"/>
    <w:rsid w:val="006F7996"/>
    <w:rsid w:val="00700060"/>
    <w:rsid w:val="007007C1"/>
    <w:rsid w:val="007009DE"/>
    <w:rsid w:val="00701561"/>
    <w:rsid w:val="007019B6"/>
    <w:rsid w:val="00701CAE"/>
    <w:rsid w:val="007020DF"/>
    <w:rsid w:val="007021AA"/>
    <w:rsid w:val="0070307A"/>
    <w:rsid w:val="007032C7"/>
    <w:rsid w:val="00703F6B"/>
    <w:rsid w:val="0070427E"/>
    <w:rsid w:val="00704306"/>
    <w:rsid w:val="00704AF3"/>
    <w:rsid w:val="00704B3B"/>
    <w:rsid w:val="00704E91"/>
    <w:rsid w:val="00705322"/>
    <w:rsid w:val="0070594E"/>
    <w:rsid w:val="00705B61"/>
    <w:rsid w:val="00705C92"/>
    <w:rsid w:val="00705EEE"/>
    <w:rsid w:val="00706048"/>
    <w:rsid w:val="007061CC"/>
    <w:rsid w:val="007062A6"/>
    <w:rsid w:val="00706DA8"/>
    <w:rsid w:val="007072F9"/>
    <w:rsid w:val="0070760C"/>
    <w:rsid w:val="007077AC"/>
    <w:rsid w:val="00707A3F"/>
    <w:rsid w:val="00707B8B"/>
    <w:rsid w:val="00707BF5"/>
    <w:rsid w:val="00707E93"/>
    <w:rsid w:val="00707F01"/>
    <w:rsid w:val="00707F1A"/>
    <w:rsid w:val="007101E5"/>
    <w:rsid w:val="00710428"/>
    <w:rsid w:val="007107E4"/>
    <w:rsid w:val="007115F9"/>
    <w:rsid w:val="00711EE0"/>
    <w:rsid w:val="007127E1"/>
    <w:rsid w:val="007129B7"/>
    <w:rsid w:val="007133A1"/>
    <w:rsid w:val="00713409"/>
    <w:rsid w:val="00713B46"/>
    <w:rsid w:val="00713CF3"/>
    <w:rsid w:val="00713D24"/>
    <w:rsid w:val="00713EC3"/>
    <w:rsid w:val="0071449C"/>
    <w:rsid w:val="007147DA"/>
    <w:rsid w:val="00714851"/>
    <w:rsid w:val="00714865"/>
    <w:rsid w:val="00714A97"/>
    <w:rsid w:val="00714BEC"/>
    <w:rsid w:val="007155C3"/>
    <w:rsid w:val="0071583A"/>
    <w:rsid w:val="00715ED5"/>
    <w:rsid w:val="00715FA3"/>
    <w:rsid w:val="007165E8"/>
    <w:rsid w:val="0071683B"/>
    <w:rsid w:val="007168C5"/>
    <w:rsid w:val="00716AE7"/>
    <w:rsid w:val="00717058"/>
    <w:rsid w:val="00717062"/>
    <w:rsid w:val="0071708C"/>
    <w:rsid w:val="00717390"/>
    <w:rsid w:val="00717B60"/>
    <w:rsid w:val="00720585"/>
    <w:rsid w:val="007207F0"/>
    <w:rsid w:val="00720FEF"/>
    <w:rsid w:val="007219B4"/>
    <w:rsid w:val="00721AF4"/>
    <w:rsid w:val="00721E42"/>
    <w:rsid w:val="00721FA9"/>
    <w:rsid w:val="00722612"/>
    <w:rsid w:val="007227BE"/>
    <w:rsid w:val="00722A50"/>
    <w:rsid w:val="0072344F"/>
    <w:rsid w:val="007237B7"/>
    <w:rsid w:val="00723CAC"/>
    <w:rsid w:val="00724188"/>
    <w:rsid w:val="0072431C"/>
    <w:rsid w:val="0072437B"/>
    <w:rsid w:val="00724D02"/>
    <w:rsid w:val="007257A3"/>
    <w:rsid w:val="00725DAB"/>
    <w:rsid w:val="00725F4C"/>
    <w:rsid w:val="0072666E"/>
    <w:rsid w:val="007270FF"/>
    <w:rsid w:val="007276A3"/>
    <w:rsid w:val="00730438"/>
    <w:rsid w:val="007307AD"/>
    <w:rsid w:val="00730B4E"/>
    <w:rsid w:val="00730C02"/>
    <w:rsid w:val="00730D56"/>
    <w:rsid w:val="00731139"/>
    <w:rsid w:val="0073124F"/>
    <w:rsid w:val="0073143D"/>
    <w:rsid w:val="007314C1"/>
    <w:rsid w:val="00731563"/>
    <w:rsid w:val="00731B83"/>
    <w:rsid w:val="00731CF0"/>
    <w:rsid w:val="00731FAF"/>
    <w:rsid w:val="0073213D"/>
    <w:rsid w:val="007321B4"/>
    <w:rsid w:val="00732698"/>
    <w:rsid w:val="00732BF2"/>
    <w:rsid w:val="00733195"/>
    <w:rsid w:val="00734074"/>
    <w:rsid w:val="00734A92"/>
    <w:rsid w:val="00734AD5"/>
    <w:rsid w:val="00734CB3"/>
    <w:rsid w:val="00734DEB"/>
    <w:rsid w:val="007350BF"/>
    <w:rsid w:val="007352B0"/>
    <w:rsid w:val="00735301"/>
    <w:rsid w:val="00735574"/>
    <w:rsid w:val="0073567A"/>
    <w:rsid w:val="007359E8"/>
    <w:rsid w:val="00735CDB"/>
    <w:rsid w:val="00736F49"/>
    <w:rsid w:val="00737138"/>
    <w:rsid w:val="00737168"/>
    <w:rsid w:val="00737767"/>
    <w:rsid w:val="00737796"/>
    <w:rsid w:val="00737882"/>
    <w:rsid w:val="00737F79"/>
    <w:rsid w:val="00737FDA"/>
    <w:rsid w:val="0074035C"/>
    <w:rsid w:val="007404D7"/>
    <w:rsid w:val="007408CD"/>
    <w:rsid w:val="00740BBD"/>
    <w:rsid w:val="007410BE"/>
    <w:rsid w:val="007412AB"/>
    <w:rsid w:val="007416CB"/>
    <w:rsid w:val="007416ED"/>
    <w:rsid w:val="00741788"/>
    <w:rsid w:val="007419A4"/>
    <w:rsid w:val="00741ACD"/>
    <w:rsid w:val="00741AE2"/>
    <w:rsid w:val="00741F49"/>
    <w:rsid w:val="007427DA"/>
    <w:rsid w:val="00742855"/>
    <w:rsid w:val="00743F6D"/>
    <w:rsid w:val="00744107"/>
    <w:rsid w:val="00744BA2"/>
    <w:rsid w:val="0074559F"/>
    <w:rsid w:val="00745DA9"/>
    <w:rsid w:val="0074618A"/>
    <w:rsid w:val="00746B55"/>
    <w:rsid w:val="00746B74"/>
    <w:rsid w:val="00746CCD"/>
    <w:rsid w:val="007473CF"/>
    <w:rsid w:val="007477F1"/>
    <w:rsid w:val="00747E99"/>
    <w:rsid w:val="00747EFC"/>
    <w:rsid w:val="00750561"/>
    <w:rsid w:val="00750B58"/>
    <w:rsid w:val="00751C41"/>
    <w:rsid w:val="00751DE2"/>
    <w:rsid w:val="00752037"/>
    <w:rsid w:val="00752F35"/>
    <w:rsid w:val="00753018"/>
    <w:rsid w:val="007537F3"/>
    <w:rsid w:val="00753BDF"/>
    <w:rsid w:val="00753D07"/>
    <w:rsid w:val="00753F88"/>
    <w:rsid w:val="007544D3"/>
    <w:rsid w:val="007544E0"/>
    <w:rsid w:val="007546CF"/>
    <w:rsid w:val="00754ED3"/>
    <w:rsid w:val="00754FA0"/>
    <w:rsid w:val="00755661"/>
    <w:rsid w:val="0075571A"/>
    <w:rsid w:val="00756477"/>
    <w:rsid w:val="00756CB8"/>
    <w:rsid w:val="00756F18"/>
    <w:rsid w:val="00756FF9"/>
    <w:rsid w:val="007574F5"/>
    <w:rsid w:val="00757915"/>
    <w:rsid w:val="00757D94"/>
    <w:rsid w:val="00757DBB"/>
    <w:rsid w:val="00757ED0"/>
    <w:rsid w:val="00757EE8"/>
    <w:rsid w:val="00760478"/>
    <w:rsid w:val="00760670"/>
    <w:rsid w:val="007607E4"/>
    <w:rsid w:val="00760C78"/>
    <w:rsid w:val="00761097"/>
    <w:rsid w:val="0076126F"/>
    <w:rsid w:val="007614F7"/>
    <w:rsid w:val="00761804"/>
    <w:rsid w:val="0076185E"/>
    <w:rsid w:val="00761ABB"/>
    <w:rsid w:val="007622F0"/>
    <w:rsid w:val="007623B8"/>
    <w:rsid w:val="00762756"/>
    <w:rsid w:val="00762BD3"/>
    <w:rsid w:val="0076311D"/>
    <w:rsid w:val="00763A8D"/>
    <w:rsid w:val="00763AE4"/>
    <w:rsid w:val="007647DA"/>
    <w:rsid w:val="007649A2"/>
    <w:rsid w:val="00764E5D"/>
    <w:rsid w:val="007655A0"/>
    <w:rsid w:val="00765700"/>
    <w:rsid w:val="0076584C"/>
    <w:rsid w:val="00765BAA"/>
    <w:rsid w:val="007664DA"/>
    <w:rsid w:val="007665DC"/>
    <w:rsid w:val="00766D5E"/>
    <w:rsid w:val="00767193"/>
    <w:rsid w:val="007677B1"/>
    <w:rsid w:val="00770113"/>
    <w:rsid w:val="0077073F"/>
    <w:rsid w:val="00770E2D"/>
    <w:rsid w:val="00771F09"/>
    <w:rsid w:val="007722ED"/>
    <w:rsid w:val="0077290A"/>
    <w:rsid w:val="00772ABD"/>
    <w:rsid w:val="00773168"/>
    <w:rsid w:val="00773202"/>
    <w:rsid w:val="00773CCD"/>
    <w:rsid w:val="00773E57"/>
    <w:rsid w:val="00774406"/>
    <w:rsid w:val="007749A8"/>
    <w:rsid w:val="00774E26"/>
    <w:rsid w:val="007751DA"/>
    <w:rsid w:val="007765B1"/>
    <w:rsid w:val="00776E4E"/>
    <w:rsid w:val="00776F17"/>
    <w:rsid w:val="007770ED"/>
    <w:rsid w:val="00777779"/>
    <w:rsid w:val="00777942"/>
    <w:rsid w:val="00777D54"/>
    <w:rsid w:val="00777F7A"/>
    <w:rsid w:val="007800C9"/>
    <w:rsid w:val="00780199"/>
    <w:rsid w:val="0078037A"/>
    <w:rsid w:val="007808A4"/>
    <w:rsid w:val="007808DC"/>
    <w:rsid w:val="00780A55"/>
    <w:rsid w:val="00780DC1"/>
    <w:rsid w:val="00780E31"/>
    <w:rsid w:val="00780E41"/>
    <w:rsid w:val="007816F9"/>
    <w:rsid w:val="00782F14"/>
    <w:rsid w:val="00783200"/>
    <w:rsid w:val="007849F3"/>
    <w:rsid w:val="00784B34"/>
    <w:rsid w:val="007850BA"/>
    <w:rsid w:val="00785345"/>
    <w:rsid w:val="007855F8"/>
    <w:rsid w:val="00785E96"/>
    <w:rsid w:val="00786074"/>
    <w:rsid w:val="007860A2"/>
    <w:rsid w:val="00786124"/>
    <w:rsid w:val="007867E1"/>
    <w:rsid w:val="007867F4"/>
    <w:rsid w:val="007868BA"/>
    <w:rsid w:val="00786FA3"/>
    <w:rsid w:val="007870A5"/>
    <w:rsid w:val="00787496"/>
    <w:rsid w:val="0078758A"/>
    <w:rsid w:val="00787B91"/>
    <w:rsid w:val="007901B5"/>
    <w:rsid w:val="007903B3"/>
    <w:rsid w:val="00790561"/>
    <w:rsid w:val="00790585"/>
    <w:rsid w:val="00790A41"/>
    <w:rsid w:val="00790AE3"/>
    <w:rsid w:val="0079110E"/>
    <w:rsid w:val="0079140F"/>
    <w:rsid w:val="00791454"/>
    <w:rsid w:val="007918E2"/>
    <w:rsid w:val="00791B52"/>
    <w:rsid w:val="00791C0A"/>
    <w:rsid w:val="00791C9E"/>
    <w:rsid w:val="00791DF9"/>
    <w:rsid w:val="00791F94"/>
    <w:rsid w:val="00792022"/>
    <w:rsid w:val="007929D1"/>
    <w:rsid w:val="00792B2F"/>
    <w:rsid w:val="00792B54"/>
    <w:rsid w:val="00793BE4"/>
    <w:rsid w:val="00793E8A"/>
    <w:rsid w:val="00794F51"/>
    <w:rsid w:val="0079549D"/>
    <w:rsid w:val="00795A53"/>
    <w:rsid w:val="00795E6D"/>
    <w:rsid w:val="00795EA1"/>
    <w:rsid w:val="00796160"/>
    <w:rsid w:val="007961DD"/>
    <w:rsid w:val="007963E3"/>
    <w:rsid w:val="00796482"/>
    <w:rsid w:val="00796F88"/>
    <w:rsid w:val="007974D4"/>
    <w:rsid w:val="007976C8"/>
    <w:rsid w:val="00797C3A"/>
    <w:rsid w:val="00797D3D"/>
    <w:rsid w:val="007A096A"/>
    <w:rsid w:val="007A0BAA"/>
    <w:rsid w:val="007A0FBB"/>
    <w:rsid w:val="007A1226"/>
    <w:rsid w:val="007A12A4"/>
    <w:rsid w:val="007A1A4E"/>
    <w:rsid w:val="007A1FF2"/>
    <w:rsid w:val="007A24A8"/>
    <w:rsid w:val="007A263D"/>
    <w:rsid w:val="007A288A"/>
    <w:rsid w:val="007A30FC"/>
    <w:rsid w:val="007A34E2"/>
    <w:rsid w:val="007A3603"/>
    <w:rsid w:val="007A3743"/>
    <w:rsid w:val="007A3F5B"/>
    <w:rsid w:val="007A4685"/>
    <w:rsid w:val="007A4EF8"/>
    <w:rsid w:val="007A50E5"/>
    <w:rsid w:val="007A63AC"/>
    <w:rsid w:val="007A647C"/>
    <w:rsid w:val="007A66EC"/>
    <w:rsid w:val="007A7196"/>
    <w:rsid w:val="007A71C1"/>
    <w:rsid w:val="007A727E"/>
    <w:rsid w:val="007A7676"/>
    <w:rsid w:val="007A77B8"/>
    <w:rsid w:val="007A792B"/>
    <w:rsid w:val="007A7B0F"/>
    <w:rsid w:val="007A7C83"/>
    <w:rsid w:val="007A7EB2"/>
    <w:rsid w:val="007B0452"/>
    <w:rsid w:val="007B05D0"/>
    <w:rsid w:val="007B05F5"/>
    <w:rsid w:val="007B1185"/>
    <w:rsid w:val="007B1979"/>
    <w:rsid w:val="007B20B7"/>
    <w:rsid w:val="007B2233"/>
    <w:rsid w:val="007B24C3"/>
    <w:rsid w:val="007B2A48"/>
    <w:rsid w:val="007B2DDF"/>
    <w:rsid w:val="007B2EC2"/>
    <w:rsid w:val="007B2FE4"/>
    <w:rsid w:val="007B336C"/>
    <w:rsid w:val="007B38BB"/>
    <w:rsid w:val="007B3BF5"/>
    <w:rsid w:val="007B419A"/>
    <w:rsid w:val="007B45E6"/>
    <w:rsid w:val="007B4911"/>
    <w:rsid w:val="007B4C6C"/>
    <w:rsid w:val="007B4CED"/>
    <w:rsid w:val="007B51DA"/>
    <w:rsid w:val="007B58EE"/>
    <w:rsid w:val="007B611F"/>
    <w:rsid w:val="007B64E9"/>
    <w:rsid w:val="007B6C8E"/>
    <w:rsid w:val="007B7A4B"/>
    <w:rsid w:val="007C03B0"/>
    <w:rsid w:val="007C08AD"/>
    <w:rsid w:val="007C0E90"/>
    <w:rsid w:val="007C119C"/>
    <w:rsid w:val="007C1552"/>
    <w:rsid w:val="007C15CF"/>
    <w:rsid w:val="007C171A"/>
    <w:rsid w:val="007C1A66"/>
    <w:rsid w:val="007C2953"/>
    <w:rsid w:val="007C2A49"/>
    <w:rsid w:val="007C2F68"/>
    <w:rsid w:val="007C3499"/>
    <w:rsid w:val="007C41AA"/>
    <w:rsid w:val="007C48C7"/>
    <w:rsid w:val="007C4974"/>
    <w:rsid w:val="007C4D69"/>
    <w:rsid w:val="007C5348"/>
    <w:rsid w:val="007C5839"/>
    <w:rsid w:val="007C5A18"/>
    <w:rsid w:val="007C6641"/>
    <w:rsid w:val="007C665E"/>
    <w:rsid w:val="007C767C"/>
    <w:rsid w:val="007C7919"/>
    <w:rsid w:val="007D00A5"/>
    <w:rsid w:val="007D066C"/>
    <w:rsid w:val="007D07B7"/>
    <w:rsid w:val="007D08C9"/>
    <w:rsid w:val="007D15A8"/>
    <w:rsid w:val="007D1AAB"/>
    <w:rsid w:val="007D1DF3"/>
    <w:rsid w:val="007D20C8"/>
    <w:rsid w:val="007D20F3"/>
    <w:rsid w:val="007D2324"/>
    <w:rsid w:val="007D236A"/>
    <w:rsid w:val="007D242B"/>
    <w:rsid w:val="007D2A90"/>
    <w:rsid w:val="007D307A"/>
    <w:rsid w:val="007D30CF"/>
    <w:rsid w:val="007D32EF"/>
    <w:rsid w:val="007D3686"/>
    <w:rsid w:val="007D3C33"/>
    <w:rsid w:val="007D424B"/>
    <w:rsid w:val="007D4942"/>
    <w:rsid w:val="007D4E26"/>
    <w:rsid w:val="007D5056"/>
    <w:rsid w:val="007D533C"/>
    <w:rsid w:val="007D54D1"/>
    <w:rsid w:val="007D5879"/>
    <w:rsid w:val="007D5932"/>
    <w:rsid w:val="007D5E2A"/>
    <w:rsid w:val="007D5FD8"/>
    <w:rsid w:val="007D657D"/>
    <w:rsid w:val="007D6784"/>
    <w:rsid w:val="007D6A8F"/>
    <w:rsid w:val="007D7D65"/>
    <w:rsid w:val="007D7FA4"/>
    <w:rsid w:val="007E039C"/>
    <w:rsid w:val="007E06AD"/>
    <w:rsid w:val="007E0908"/>
    <w:rsid w:val="007E0F62"/>
    <w:rsid w:val="007E10BA"/>
    <w:rsid w:val="007E2236"/>
    <w:rsid w:val="007E2801"/>
    <w:rsid w:val="007E2E21"/>
    <w:rsid w:val="007E2E4E"/>
    <w:rsid w:val="007E3030"/>
    <w:rsid w:val="007E3186"/>
    <w:rsid w:val="007E31F0"/>
    <w:rsid w:val="007E3927"/>
    <w:rsid w:val="007E3E19"/>
    <w:rsid w:val="007E4678"/>
    <w:rsid w:val="007E4A8A"/>
    <w:rsid w:val="007E4AAC"/>
    <w:rsid w:val="007E4C6C"/>
    <w:rsid w:val="007E5036"/>
    <w:rsid w:val="007E58A4"/>
    <w:rsid w:val="007E5D23"/>
    <w:rsid w:val="007E5E28"/>
    <w:rsid w:val="007E74C8"/>
    <w:rsid w:val="007E771F"/>
    <w:rsid w:val="007E778A"/>
    <w:rsid w:val="007E7B5C"/>
    <w:rsid w:val="007E7D62"/>
    <w:rsid w:val="007E7F7F"/>
    <w:rsid w:val="007F07E4"/>
    <w:rsid w:val="007F0F89"/>
    <w:rsid w:val="007F1696"/>
    <w:rsid w:val="007F1788"/>
    <w:rsid w:val="007F208B"/>
    <w:rsid w:val="007F2387"/>
    <w:rsid w:val="007F28CE"/>
    <w:rsid w:val="007F2C48"/>
    <w:rsid w:val="007F2EBA"/>
    <w:rsid w:val="007F3513"/>
    <w:rsid w:val="007F3850"/>
    <w:rsid w:val="007F3B6D"/>
    <w:rsid w:val="007F3B7E"/>
    <w:rsid w:val="007F4323"/>
    <w:rsid w:val="007F463D"/>
    <w:rsid w:val="007F46E6"/>
    <w:rsid w:val="007F4DBE"/>
    <w:rsid w:val="007F4EFC"/>
    <w:rsid w:val="007F52BB"/>
    <w:rsid w:val="007F555B"/>
    <w:rsid w:val="007F7046"/>
    <w:rsid w:val="007F70BA"/>
    <w:rsid w:val="007F73A3"/>
    <w:rsid w:val="007F79DC"/>
    <w:rsid w:val="007F7F30"/>
    <w:rsid w:val="008001B3"/>
    <w:rsid w:val="00800341"/>
    <w:rsid w:val="00800678"/>
    <w:rsid w:val="008008D7"/>
    <w:rsid w:val="008013D3"/>
    <w:rsid w:val="008014FB"/>
    <w:rsid w:val="008019C6"/>
    <w:rsid w:val="00801E88"/>
    <w:rsid w:val="00801FA8"/>
    <w:rsid w:val="008021E8"/>
    <w:rsid w:val="0080254B"/>
    <w:rsid w:val="008027EF"/>
    <w:rsid w:val="00803771"/>
    <w:rsid w:val="00803A2A"/>
    <w:rsid w:val="00803E05"/>
    <w:rsid w:val="00803E7F"/>
    <w:rsid w:val="00803EF4"/>
    <w:rsid w:val="00804367"/>
    <w:rsid w:val="008044F9"/>
    <w:rsid w:val="008045D4"/>
    <w:rsid w:val="008048F8"/>
    <w:rsid w:val="00804AE3"/>
    <w:rsid w:val="00804BE7"/>
    <w:rsid w:val="00804E83"/>
    <w:rsid w:val="00804F0C"/>
    <w:rsid w:val="008058F4"/>
    <w:rsid w:val="00805C10"/>
    <w:rsid w:val="00805C1E"/>
    <w:rsid w:val="00806452"/>
    <w:rsid w:val="00806503"/>
    <w:rsid w:val="0080691D"/>
    <w:rsid w:val="00806CFC"/>
    <w:rsid w:val="00806E4C"/>
    <w:rsid w:val="00806EBA"/>
    <w:rsid w:val="00807186"/>
    <w:rsid w:val="00807291"/>
    <w:rsid w:val="008073EF"/>
    <w:rsid w:val="00807CC9"/>
    <w:rsid w:val="008102A0"/>
    <w:rsid w:val="00810C2F"/>
    <w:rsid w:val="00810CE4"/>
    <w:rsid w:val="00810E6F"/>
    <w:rsid w:val="008113B6"/>
    <w:rsid w:val="008113E4"/>
    <w:rsid w:val="00811984"/>
    <w:rsid w:val="00811F36"/>
    <w:rsid w:val="00812318"/>
    <w:rsid w:val="008127D3"/>
    <w:rsid w:val="008127DB"/>
    <w:rsid w:val="00812BF9"/>
    <w:rsid w:val="00812DE1"/>
    <w:rsid w:val="00812F0C"/>
    <w:rsid w:val="00813275"/>
    <w:rsid w:val="008138B4"/>
    <w:rsid w:val="00813C7A"/>
    <w:rsid w:val="00813CAA"/>
    <w:rsid w:val="00813E1A"/>
    <w:rsid w:val="00814130"/>
    <w:rsid w:val="00815BF6"/>
    <w:rsid w:val="008167A9"/>
    <w:rsid w:val="00816B88"/>
    <w:rsid w:val="008170B2"/>
    <w:rsid w:val="00817146"/>
    <w:rsid w:val="0081748C"/>
    <w:rsid w:val="00820691"/>
    <w:rsid w:val="00820747"/>
    <w:rsid w:val="008208F6"/>
    <w:rsid w:val="008209A2"/>
    <w:rsid w:val="008209EC"/>
    <w:rsid w:val="00820BBC"/>
    <w:rsid w:val="00820E9A"/>
    <w:rsid w:val="0082158E"/>
    <w:rsid w:val="008216E4"/>
    <w:rsid w:val="00821F5E"/>
    <w:rsid w:val="008223BE"/>
    <w:rsid w:val="00822968"/>
    <w:rsid w:val="0082315B"/>
    <w:rsid w:val="00823310"/>
    <w:rsid w:val="008238D2"/>
    <w:rsid w:val="00823A6F"/>
    <w:rsid w:val="00823D13"/>
    <w:rsid w:val="008241A4"/>
    <w:rsid w:val="008244A5"/>
    <w:rsid w:val="00825751"/>
    <w:rsid w:val="00825863"/>
    <w:rsid w:val="00826390"/>
    <w:rsid w:val="00826B6B"/>
    <w:rsid w:val="00826C10"/>
    <w:rsid w:val="00826D3C"/>
    <w:rsid w:val="008274B9"/>
    <w:rsid w:val="00827889"/>
    <w:rsid w:val="008278C3"/>
    <w:rsid w:val="008279BB"/>
    <w:rsid w:val="00827CD1"/>
    <w:rsid w:val="00830E40"/>
    <w:rsid w:val="00830F97"/>
    <w:rsid w:val="00831310"/>
    <w:rsid w:val="00831E83"/>
    <w:rsid w:val="00832623"/>
    <w:rsid w:val="00832683"/>
    <w:rsid w:val="00832F1A"/>
    <w:rsid w:val="00833380"/>
    <w:rsid w:val="00833486"/>
    <w:rsid w:val="008336D4"/>
    <w:rsid w:val="008336E2"/>
    <w:rsid w:val="00833EAA"/>
    <w:rsid w:val="0083411C"/>
    <w:rsid w:val="0083416A"/>
    <w:rsid w:val="00834306"/>
    <w:rsid w:val="0083438B"/>
    <w:rsid w:val="008344D7"/>
    <w:rsid w:val="00834631"/>
    <w:rsid w:val="00834E83"/>
    <w:rsid w:val="00834FCC"/>
    <w:rsid w:val="00835426"/>
    <w:rsid w:val="0083614E"/>
    <w:rsid w:val="0083635F"/>
    <w:rsid w:val="008363B8"/>
    <w:rsid w:val="00836526"/>
    <w:rsid w:val="00837550"/>
    <w:rsid w:val="00837A2C"/>
    <w:rsid w:val="00840569"/>
    <w:rsid w:val="0084091F"/>
    <w:rsid w:val="00840BEC"/>
    <w:rsid w:val="00840ED7"/>
    <w:rsid w:val="0084107E"/>
    <w:rsid w:val="008410BC"/>
    <w:rsid w:val="00841290"/>
    <w:rsid w:val="00841433"/>
    <w:rsid w:val="008418FB"/>
    <w:rsid w:val="00841B77"/>
    <w:rsid w:val="008427D2"/>
    <w:rsid w:val="00843200"/>
    <w:rsid w:val="00843443"/>
    <w:rsid w:val="00843A1D"/>
    <w:rsid w:val="00844C9B"/>
    <w:rsid w:val="00845577"/>
    <w:rsid w:val="008459BF"/>
    <w:rsid w:val="00845D3D"/>
    <w:rsid w:val="0084612D"/>
    <w:rsid w:val="0084617B"/>
    <w:rsid w:val="00846385"/>
    <w:rsid w:val="0084700C"/>
    <w:rsid w:val="0084720E"/>
    <w:rsid w:val="00847E6C"/>
    <w:rsid w:val="0085007B"/>
    <w:rsid w:val="00850222"/>
    <w:rsid w:val="00850516"/>
    <w:rsid w:val="00850660"/>
    <w:rsid w:val="008506FB"/>
    <w:rsid w:val="00850797"/>
    <w:rsid w:val="00850894"/>
    <w:rsid w:val="00850985"/>
    <w:rsid w:val="00850C56"/>
    <w:rsid w:val="00850FCE"/>
    <w:rsid w:val="0085148A"/>
    <w:rsid w:val="00852B4C"/>
    <w:rsid w:val="00852DC9"/>
    <w:rsid w:val="00852FA2"/>
    <w:rsid w:val="008533D9"/>
    <w:rsid w:val="00854355"/>
    <w:rsid w:val="0085450C"/>
    <w:rsid w:val="008546A7"/>
    <w:rsid w:val="00854DDE"/>
    <w:rsid w:val="00854DEB"/>
    <w:rsid w:val="00855A9C"/>
    <w:rsid w:val="0085622C"/>
    <w:rsid w:val="00856427"/>
    <w:rsid w:val="008564EE"/>
    <w:rsid w:val="008567ED"/>
    <w:rsid w:val="008567FA"/>
    <w:rsid w:val="0085698F"/>
    <w:rsid w:val="00856B81"/>
    <w:rsid w:val="00857116"/>
    <w:rsid w:val="00857718"/>
    <w:rsid w:val="00860107"/>
    <w:rsid w:val="00860465"/>
    <w:rsid w:val="00860A38"/>
    <w:rsid w:val="00861041"/>
    <w:rsid w:val="008612DF"/>
    <w:rsid w:val="00861CBB"/>
    <w:rsid w:val="00861E7B"/>
    <w:rsid w:val="0086273E"/>
    <w:rsid w:val="00862764"/>
    <w:rsid w:val="008640F9"/>
    <w:rsid w:val="0086516F"/>
    <w:rsid w:val="0086596B"/>
    <w:rsid w:val="00865DFE"/>
    <w:rsid w:val="00866813"/>
    <w:rsid w:val="00866B3F"/>
    <w:rsid w:val="00866BE7"/>
    <w:rsid w:val="00866D23"/>
    <w:rsid w:val="008670B3"/>
    <w:rsid w:val="008670F2"/>
    <w:rsid w:val="00867183"/>
    <w:rsid w:val="00867C1A"/>
    <w:rsid w:val="008704CC"/>
    <w:rsid w:val="00870E90"/>
    <w:rsid w:val="008714B9"/>
    <w:rsid w:val="00871EF4"/>
    <w:rsid w:val="00871F1F"/>
    <w:rsid w:val="00872740"/>
    <w:rsid w:val="00872FE0"/>
    <w:rsid w:val="0087341F"/>
    <w:rsid w:val="00873425"/>
    <w:rsid w:val="008734DA"/>
    <w:rsid w:val="00873B56"/>
    <w:rsid w:val="00873BE4"/>
    <w:rsid w:val="00873C93"/>
    <w:rsid w:val="0087478F"/>
    <w:rsid w:val="008754E2"/>
    <w:rsid w:val="00875F5B"/>
    <w:rsid w:val="008766E9"/>
    <w:rsid w:val="00876BEF"/>
    <w:rsid w:val="00877229"/>
    <w:rsid w:val="0087799D"/>
    <w:rsid w:val="008800C2"/>
    <w:rsid w:val="008801D5"/>
    <w:rsid w:val="008803C8"/>
    <w:rsid w:val="008810D9"/>
    <w:rsid w:val="00881694"/>
    <w:rsid w:val="0088208D"/>
    <w:rsid w:val="00882188"/>
    <w:rsid w:val="00882474"/>
    <w:rsid w:val="0088282E"/>
    <w:rsid w:val="00882B2A"/>
    <w:rsid w:val="00882B49"/>
    <w:rsid w:val="00882B9D"/>
    <w:rsid w:val="008834E9"/>
    <w:rsid w:val="00883517"/>
    <w:rsid w:val="008836D7"/>
    <w:rsid w:val="00884561"/>
    <w:rsid w:val="00884E3A"/>
    <w:rsid w:val="008858BF"/>
    <w:rsid w:val="00885D84"/>
    <w:rsid w:val="00885EBC"/>
    <w:rsid w:val="008863ED"/>
    <w:rsid w:val="008868B9"/>
    <w:rsid w:val="00887404"/>
    <w:rsid w:val="008874E7"/>
    <w:rsid w:val="008904BF"/>
    <w:rsid w:val="00890621"/>
    <w:rsid w:val="0089068D"/>
    <w:rsid w:val="008907BA"/>
    <w:rsid w:val="0089142E"/>
    <w:rsid w:val="008919F1"/>
    <w:rsid w:val="00891C9B"/>
    <w:rsid w:val="00891D3C"/>
    <w:rsid w:val="00892037"/>
    <w:rsid w:val="00892238"/>
    <w:rsid w:val="00892EC9"/>
    <w:rsid w:val="0089310B"/>
    <w:rsid w:val="00893402"/>
    <w:rsid w:val="008934B7"/>
    <w:rsid w:val="00893775"/>
    <w:rsid w:val="0089419C"/>
    <w:rsid w:val="0089491C"/>
    <w:rsid w:val="00894B86"/>
    <w:rsid w:val="00894BCB"/>
    <w:rsid w:val="00894C4A"/>
    <w:rsid w:val="0089570B"/>
    <w:rsid w:val="00895E20"/>
    <w:rsid w:val="00895F55"/>
    <w:rsid w:val="00896385"/>
    <w:rsid w:val="008964FF"/>
    <w:rsid w:val="00896673"/>
    <w:rsid w:val="008968E7"/>
    <w:rsid w:val="00897155"/>
    <w:rsid w:val="00897A87"/>
    <w:rsid w:val="00897E89"/>
    <w:rsid w:val="00897F1A"/>
    <w:rsid w:val="008A06B5"/>
    <w:rsid w:val="008A0CBF"/>
    <w:rsid w:val="008A0EF8"/>
    <w:rsid w:val="008A1322"/>
    <w:rsid w:val="008A13CB"/>
    <w:rsid w:val="008A14F1"/>
    <w:rsid w:val="008A1609"/>
    <w:rsid w:val="008A21E5"/>
    <w:rsid w:val="008A25F7"/>
    <w:rsid w:val="008A2834"/>
    <w:rsid w:val="008A291B"/>
    <w:rsid w:val="008A2DFA"/>
    <w:rsid w:val="008A3ADC"/>
    <w:rsid w:val="008A3DDD"/>
    <w:rsid w:val="008A404F"/>
    <w:rsid w:val="008A411C"/>
    <w:rsid w:val="008A43DF"/>
    <w:rsid w:val="008A4A7B"/>
    <w:rsid w:val="008A4B0A"/>
    <w:rsid w:val="008A4B5D"/>
    <w:rsid w:val="008A4C55"/>
    <w:rsid w:val="008A4F54"/>
    <w:rsid w:val="008A54A5"/>
    <w:rsid w:val="008A579C"/>
    <w:rsid w:val="008A5BE7"/>
    <w:rsid w:val="008A5DB2"/>
    <w:rsid w:val="008A6485"/>
    <w:rsid w:val="008A6AD0"/>
    <w:rsid w:val="008A7342"/>
    <w:rsid w:val="008A745C"/>
    <w:rsid w:val="008A7B4C"/>
    <w:rsid w:val="008A7CB9"/>
    <w:rsid w:val="008B056E"/>
    <w:rsid w:val="008B0814"/>
    <w:rsid w:val="008B0D25"/>
    <w:rsid w:val="008B0F07"/>
    <w:rsid w:val="008B1191"/>
    <w:rsid w:val="008B17F9"/>
    <w:rsid w:val="008B186C"/>
    <w:rsid w:val="008B1F5E"/>
    <w:rsid w:val="008B223A"/>
    <w:rsid w:val="008B23D1"/>
    <w:rsid w:val="008B2454"/>
    <w:rsid w:val="008B2782"/>
    <w:rsid w:val="008B3310"/>
    <w:rsid w:val="008B34DC"/>
    <w:rsid w:val="008B368A"/>
    <w:rsid w:val="008B3850"/>
    <w:rsid w:val="008B45E3"/>
    <w:rsid w:val="008B477A"/>
    <w:rsid w:val="008B50CA"/>
    <w:rsid w:val="008B5254"/>
    <w:rsid w:val="008B5FBC"/>
    <w:rsid w:val="008B6602"/>
    <w:rsid w:val="008B7836"/>
    <w:rsid w:val="008B7847"/>
    <w:rsid w:val="008B7A7C"/>
    <w:rsid w:val="008B7D16"/>
    <w:rsid w:val="008C0137"/>
    <w:rsid w:val="008C034E"/>
    <w:rsid w:val="008C03E2"/>
    <w:rsid w:val="008C082D"/>
    <w:rsid w:val="008C0A93"/>
    <w:rsid w:val="008C0EAA"/>
    <w:rsid w:val="008C12D7"/>
    <w:rsid w:val="008C1703"/>
    <w:rsid w:val="008C1DA7"/>
    <w:rsid w:val="008C23FC"/>
    <w:rsid w:val="008C25FB"/>
    <w:rsid w:val="008C28CF"/>
    <w:rsid w:val="008C28EB"/>
    <w:rsid w:val="008C28F5"/>
    <w:rsid w:val="008C32F9"/>
    <w:rsid w:val="008C36D6"/>
    <w:rsid w:val="008C36E7"/>
    <w:rsid w:val="008C3930"/>
    <w:rsid w:val="008C3A64"/>
    <w:rsid w:val="008C4249"/>
    <w:rsid w:val="008C44E2"/>
    <w:rsid w:val="008C5624"/>
    <w:rsid w:val="008C56AB"/>
    <w:rsid w:val="008C60DC"/>
    <w:rsid w:val="008C65B7"/>
    <w:rsid w:val="008C6C06"/>
    <w:rsid w:val="008C7330"/>
    <w:rsid w:val="008C795E"/>
    <w:rsid w:val="008C7F9C"/>
    <w:rsid w:val="008C7FDE"/>
    <w:rsid w:val="008D012A"/>
    <w:rsid w:val="008D03C5"/>
    <w:rsid w:val="008D04A9"/>
    <w:rsid w:val="008D0C28"/>
    <w:rsid w:val="008D1081"/>
    <w:rsid w:val="008D152B"/>
    <w:rsid w:val="008D1642"/>
    <w:rsid w:val="008D1FD4"/>
    <w:rsid w:val="008D224A"/>
    <w:rsid w:val="008D224F"/>
    <w:rsid w:val="008D266F"/>
    <w:rsid w:val="008D2A5D"/>
    <w:rsid w:val="008D2DBF"/>
    <w:rsid w:val="008D32F6"/>
    <w:rsid w:val="008D3363"/>
    <w:rsid w:val="008D405E"/>
    <w:rsid w:val="008D437A"/>
    <w:rsid w:val="008D4CE1"/>
    <w:rsid w:val="008D4E12"/>
    <w:rsid w:val="008D617C"/>
    <w:rsid w:val="008D6193"/>
    <w:rsid w:val="008D6207"/>
    <w:rsid w:val="008D6C29"/>
    <w:rsid w:val="008D73B9"/>
    <w:rsid w:val="008D7A60"/>
    <w:rsid w:val="008D7C32"/>
    <w:rsid w:val="008E08E8"/>
    <w:rsid w:val="008E0930"/>
    <w:rsid w:val="008E09A7"/>
    <w:rsid w:val="008E0CF5"/>
    <w:rsid w:val="008E0F65"/>
    <w:rsid w:val="008E11F3"/>
    <w:rsid w:val="008E15EE"/>
    <w:rsid w:val="008E166A"/>
    <w:rsid w:val="008E17EC"/>
    <w:rsid w:val="008E1DD3"/>
    <w:rsid w:val="008E25B6"/>
    <w:rsid w:val="008E2C20"/>
    <w:rsid w:val="008E35D4"/>
    <w:rsid w:val="008E37F8"/>
    <w:rsid w:val="008E3A97"/>
    <w:rsid w:val="008E41CB"/>
    <w:rsid w:val="008E47D2"/>
    <w:rsid w:val="008E5797"/>
    <w:rsid w:val="008E57FC"/>
    <w:rsid w:val="008E59E8"/>
    <w:rsid w:val="008E5AF5"/>
    <w:rsid w:val="008E5D49"/>
    <w:rsid w:val="008E5F0D"/>
    <w:rsid w:val="008E6104"/>
    <w:rsid w:val="008E67BF"/>
    <w:rsid w:val="008E6DDD"/>
    <w:rsid w:val="008E7583"/>
    <w:rsid w:val="008E7762"/>
    <w:rsid w:val="008F0789"/>
    <w:rsid w:val="008F0975"/>
    <w:rsid w:val="008F0F5A"/>
    <w:rsid w:val="008F146F"/>
    <w:rsid w:val="008F15A0"/>
    <w:rsid w:val="008F213F"/>
    <w:rsid w:val="008F297B"/>
    <w:rsid w:val="008F2BE7"/>
    <w:rsid w:val="008F2E74"/>
    <w:rsid w:val="008F31E3"/>
    <w:rsid w:val="008F364C"/>
    <w:rsid w:val="008F375A"/>
    <w:rsid w:val="008F3816"/>
    <w:rsid w:val="008F3F3D"/>
    <w:rsid w:val="008F417B"/>
    <w:rsid w:val="008F41D2"/>
    <w:rsid w:val="008F42EE"/>
    <w:rsid w:val="008F4478"/>
    <w:rsid w:val="008F4573"/>
    <w:rsid w:val="008F484E"/>
    <w:rsid w:val="008F4881"/>
    <w:rsid w:val="008F49BE"/>
    <w:rsid w:val="008F4BDC"/>
    <w:rsid w:val="008F4BDF"/>
    <w:rsid w:val="008F5258"/>
    <w:rsid w:val="008F59F1"/>
    <w:rsid w:val="008F6296"/>
    <w:rsid w:val="008F64C0"/>
    <w:rsid w:val="008F6C24"/>
    <w:rsid w:val="008F6E83"/>
    <w:rsid w:val="008F6FED"/>
    <w:rsid w:val="008F70DB"/>
    <w:rsid w:val="008F73E4"/>
    <w:rsid w:val="008F7466"/>
    <w:rsid w:val="008F783C"/>
    <w:rsid w:val="0090003B"/>
    <w:rsid w:val="009003CB"/>
    <w:rsid w:val="00900473"/>
    <w:rsid w:val="00900B8E"/>
    <w:rsid w:val="00900C83"/>
    <w:rsid w:val="00901C84"/>
    <w:rsid w:val="00901EF6"/>
    <w:rsid w:val="009023B4"/>
    <w:rsid w:val="00902EFE"/>
    <w:rsid w:val="0090318F"/>
    <w:rsid w:val="0090351A"/>
    <w:rsid w:val="00903826"/>
    <w:rsid w:val="00903A72"/>
    <w:rsid w:val="00903D08"/>
    <w:rsid w:val="009041CC"/>
    <w:rsid w:val="009044DC"/>
    <w:rsid w:val="009045B8"/>
    <w:rsid w:val="009045C6"/>
    <w:rsid w:val="00904622"/>
    <w:rsid w:val="00904B88"/>
    <w:rsid w:val="00904C04"/>
    <w:rsid w:val="00905448"/>
    <w:rsid w:val="00905876"/>
    <w:rsid w:val="00905AF5"/>
    <w:rsid w:val="00905DE7"/>
    <w:rsid w:val="00905F29"/>
    <w:rsid w:val="0090628B"/>
    <w:rsid w:val="0090651B"/>
    <w:rsid w:val="00906D83"/>
    <w:rsid w:val="0090769E"/>
    <w:rsid w:val="009078F0"/>
    <w:rsid w:val="00907AC8"/>
    <w:rsid w:val="00907C74"/>
    <w:rsid w:val="009102D6"/>
    <w:rsid w:val="00910CD4"/>
    <w:rsid w:val="00911019"/>
    <w:rsid w:val="0091148A"/>
    <w:rsid w:val="00911747"/>
    <w:rsid w:val="00911CC5"/>
    <w:rsid w:val="009120EF"/>
    <w:rsid w:val="009120F0"/>
    <w:rsid w:val="009121E1"/>
    <w:rsid w:val="00912F5F"/>
    <w:rsid w:val="009137BA"/>
    <w:rsid w:val="00913B9A"/>
    <w:rsid w:val="00914554"/>
    <w:rsid w:val="00914D6F"/>
    <w:rsid w:val="00915132"/>
    <w:rsid w:val="00915A1F"/>
    <w:rsid w:val="009162C2"/>
    <w:rsid w:val="00916324"/>
    <w:rsid w:val="00916559"/>
    <w:rsid w:val="0091675B"/>
    <w:rsid w:val="009167C4"/>
    <w:rsid w:val="00916CB5"/>
    <w:rsid w:val="00916DF8"/>
    <w:rsid w:val="009172C2"/>
    <w:rsid w:val="00917CE3"/>
    <w:rsid w:val="00917F3E"/>
    <w:rsid w:val="00917FA9"/>
    <w:rsid w:val="009200D5"/>
    <w:rsid w:val="0092086B"/>
    <w:rsid w:val="00920CAA"/>
    <w:rsid w:val="009214FD"/>
    <w:rsid w:val="00921696"/>
    <w:rsid w:val="00921C2B"/>
    <w:rsid w:val="00921D88"/>
    <w:rsid w:val="00922433"/>
    <w:rsid w:val="0092263C"/>
    <w:rsid w:val="00923073"/>
    <w:rsid w:val="00923092"/>
    <w:rsid w:val="0092327B"/>
    <w:rsid w:val="00923CC5"/>
    <w:rsid w:val="00923EF9"/>
    <w:rsid w:val="0092405C"/>
    <w:rsid w:val="009246B8"/>
    <w:rsid w:val="009247F8"/>
    <w:rsid w:val="00924821"/>
    <w:rsid w:val="00925316"/>
    <w:rsid w:val="00925478"/>
    <w:rsid w:val="009255B2"/>
    <w:rsid w:val="009256D8"/>
    <w:rsid w:val="00925973"/>
    <w:rsid w:val="0092597E"/>
    <w:rsid w:val="00925A26"/>
    <w:rsid w:val="00925A4E"/>
    <w:rsid w:val="00925DCC"/>
    <w:rsid w:val="00925EBB"/>
    <w:rsid w:val="00926032"/>
    <w:rsid w:val="00926049"/>
    <w:rsid w:val="00926396"/>
    <w:rsid w:val="00926B79"/>
    <w:rsid w:val="0092704A"/>
    <w:rsid w:val="009272D2"/>
    <w:rsid w:val="009276C0"/>
    <w:rsid w:val="009301E0"/>
    <w:rsid w:val="009302DC"/>
    <w:rsid w:val="00930300"/>
    <w:rsid w:val="009303D9"/>
    <w:rsid w:val="0093071C"/>
    <w:rsid w:val="0093079E"/>
    <w:rsid w:val="00930FAD"/>
    <w:rsid w:val="009310D3"/>
    <w:rsid w:val="009317C0"/>
    <w:rsid w:val="009322AF"/>
    <w:rsid w:val="009324D6"/>
    <w:rsid w:val="00932D60"/>
    <w:rsid w:val="00932F25"/>
    <w:rsid w:val="00933218"/>
    <w:rsid w:val="009334EE"/>
    <w:rsid w:val="00933A23"/>
    <w:rsid w:val="00933E03"/>
    <w:rsid w:val="0093411B"/>
    <w:rsid w:val="0093439F"/>
    <w:rsid w:val="00934768"/>
    <w:rsid w:val="00934903"/>
    <w:rsid w:val="00934A1A"/>
    <w:rsid w:val="00934E12"/>
    <w:rsid w:val="009355B8"/>
    <w:rsid w:val="00935EF2"/>
    <w:rsid w:val="009360C9"/>
    <w:rsid w:val="0093636B"/>
    <w:rsid w:val="00937007"/>
    <w:rsid w:val="009370FC"/>
    <w:rsid w:val="0093713D"/>
    <w:rsid w:val="00937654"/>
    <w:rsid w:val="00937CC4"/>
    <w:rsid w:val="00937D2E"/>
    <w:rsid w:val="00937F26"/>
    <w:rsid w:val="00937FD0"/>
    <w:rsid w:val="0094029C"/>
    <w:rsid w:val="00940420"/>
    <w:rsid w:val="009407EB"/>
    <w:rsid w:val="009408B8"/>
    <w:rsid w:val="009414EA"/>
    <w:rsid w:val="009417D9"/>
    <w:rsid w:val="00941EB4"/>
    <w:rsid w:val="00942263"/>
    <w:rsid w:val="00942307"/>
    <w:rsid w:val="0094249A"/>
    <w:rsid w:val="00942ABC"/>
    <w:rsid w:val="00943CF7"/>
    <w:rsid w:val="00944CFF"/>
    <w:rsid w:val="00944DFC"/>
    <w:rsid w:val="00944EE3"/>
    <w:rsid w:val="0094500C"/>
    <w:rsid w:val="0094523D"/>
    <w:rsid w:val="0094590B"/>
    <w:rsid w:val="00945A8F"/>
    <w:rsid w:val="00945C8D"/>
    <w:rsid w:val="00945F08"/>
    <w:rsid w:val="00946E07"/>
    <w:rsid w:val="00946F87"/>
    <w:rsid w:val="0094713D"/>
    <w:rsid w:val="00947228"/>
    <w:rsid w:val="0094770D"/>
    <w:rsid w:val="009478DB"/>
    <w:rsid w:val="00947ED0"/>
    <w:rsid w:val="009503F8"/>
    <w:rsid w:val="009510E1"/>
    <w:rsid w:val="00951358"/>
    <w:rsid w:val="0095161A"/>
    <w:rsid w:val="00951EF7"/>
    <w:rsid w:val="009527A0"/>
    <w:rsid w:val="0095284C"/>
    <w:rsid w:val="009531EE"/>
    <w:rsid w:val="0095353C"/>
    <w:rsid w:val="009536FC"/>
    <w:rsid w:val="00953739"/>
    <w:rsid w:val="00953925"/>
    <w:rsid w:val="00953AE6"/>
    <w:rsid w:val="00953C95"/>
    <w:rsid w:val="00953DE2"/>
    <w:rsid w:val="00953EBD"/>
    <w:rsid w:val="00953FFC"/>
    <w:rsid w:val="009547EF"/>
    <w:rsid w:val="00954887"/>
    <w:rsid w:val="009549C0"/>
    <w:rsid w:val="00954AD4"/>
    <w:rsid w:val="00954D3F"/>
    <w:rsid w:val="009557A1"/>
    <w:rsid w:val="00955CB0"/>
    <w:rsid w:val="00956500"/>
    <w:rsid w:val="00956EBF"/>
    <w:rsid w:val="00957504"/>
    <w:rsid w:val="009603A0"/>
    <w:rsid w:val="0096176C"/>
    <w:rsid w:val="009617BB"/>
    <w:rsid w:val="0096188C"/>
    <w:rsid w:val="009619D0"/>
    <w:rsid w:val="00961D52"/>
    <w:rsid w:val="009623C4"/>
    <w:rsid w:val="0096258F"/>
    <w:rsid w:val="00962830"/>
    <w:rsid w:val="00963361"/>
    <w:rsid w:val="00963613"/>
    <w:rsid w:val="0096453D"/>
    <w:rsid w:val="0096496D"/>
    <w:rsid w:val="00964D3F"/>
    <w:rsid w:val="009650ED"/>
    <w:rsid w:val="0096556F"/>
    <w:rsid w:val="0096562F"/>
    <w:rsid w:val="00965B53"/>
    <w:rsid w:val="00965E76"/>
    <w:rsid w:val="00966FC9"/>
    <w:rsid w:val="00967015"/>
    <w:rsid w:val="00967150"/>
    <w:rsid w:val="00967360"/>
    <w:rsid w:val="00970527"/>
    <w:rsid w:val="0097061A"/>
    <w:rsid w:val="00970D6A"/>
    <w:rsid w:val="00970DB4"/>
    <w:rsid w:val="009710F9"/>
    <w:rsid w:val="00971134"/>
    <w:rsid w:val="00971318"/>
    <w:rsid w:val="00971AC6"/>
    <w:rsid w:val="00971DA2"/>
    <w:rsid w:val="009721BD"/>
    <w:rsid w:val="009729F4"/>
    <w:rsid w:val="00972B15"/>
    <w:rsid w:val="0097303E"/>
    <w:rsid w:val="009732DB"/>
    <w:rsid w:val="00973425"/>
    <w:rsid w:val="0097348B"/>
    <w:rsid w:val="00973B72"/>
    <w:rsid w:val="00973D4A"/>
    <w:rsid w:val="0097420C"/>
    <w:rsid w:val="0097452E"/>
    <w:rsid w:val="009749E2"/>
    <w:rsid w:val="00974DE7"/>
    <w:rsid w:val="009752D8"/>
    <w:rsid w:val="00975401"/>
    <w:rsid w:val="00975603"/>
    <w:rsid w:val="00975BB3"/>
    <w:rsid w:val="00975E42"/>
    <w:rsid w:val="00975F07"/>
    <w:rsid w:val="009763F7"/>
    <w:rsid w:val="0097646D"/>
    <w:rsid w:val="009764D9"/>
    <w:rsid w:val="00976A56"/>
    <w:rsid w:val="0097738D"/>
    <w:rsid w:val="0097769B"/>
    <w:rsid w:val="00977913"/>
    <w:rsid w:val="0098002E"/>
    <w:rsid w:val="00980148"/>
    <w:rsid w:val="00980850"/>
    <w:rsid w:val="00980869"/>
    <w:rsid w:val="00981001"/>
    <w:rsid w:val="009810E4"/>
    <w:rsid w:val="00981734"/>
    <w:rsid w:val="00981B8B"/>
    <w:rsid w:val="0098219E"/>
    <w:rsid w:val="00982822"/>
    <w:rsid w:val="00982AE6"/>
    <w:rsid w:val="00983268"/>
    <w:rsid w:val="00983821"/>
    <w:rsid w:val="00983B1F"/>
    <w:rsid w:val="00983B38"/>
    <w:rsid w:val="00983F23"/>
    <w:rsid w:val="00984047"/>
    <w:rsid w:val="009842FC"/>
    <w:rsid w:val="00985741"/>
    <w:rsid w:val="00985943"/>
    <w:rsid w:val="00985AF6"/>
    <w:rsid w:val="00985BF6"/>
    <w:rsid w:val="00986883"/>
    <w:rsid w:val="009868F2"/>
    <w:rsid w:val="00986DBB"/>
    <w:rsid w:val="00986EE7"/>
    <w:rsid w:val="009875EA"/>
    <w:rsid w:val="00987E60"/>
    <w:rsid w:val="00987F4C"/>
    <w:rsid w:val="00990827"/>
    <w:rsid w:val="00990F11"/>
    <w:rsid w:val="00991063"/>
    <w:rsid w:val="0099179F"/>
    <w:rsid w:val="00991CD6"/>
    <w:rsid w:val="0099208B"/>
    <w:rsid w:val="009924E0"/>
    <w:rsid w:val="00992714"/>
    <w:rsid w:val="0099310A"/>
    <w:rsid w:val="00993197"/>
    <w:rsid w:val="009937D1"/>
    <w:rsid w:val="00993BD5"/>
    <w:rsid w:val="00993D06"/>
    <w:rsid w:val="009940DC"/>
    <w:rsid w:val="00994209"/>
    <w:rsid w:val="00994213"/>
    <w:rsid w:val="009942ED"/>
    <w:rsid w:val="00995412"/>
    <w:rsid w:val="009954DD"/>
    <w:rsid w:val="00995632"/>
    <w:rsid w:val="009956D7"/>
    <w:rsid w:val="009962E1"/>
    <w:rsid w:val="00996591"/>
    <w:rsid w:val="009965CB"/>
    <w:rsid w:val="0099666C"/>
    <w:rsid w:val="00996C51"/>
    <w:rsid w:val="00996FAB"/>
    <w:rsid w:val="0099726E"/>
    <w:rsid w:val="00997BA4"/>
    <w:rsid w:val="00997DCF"/>
    <w:rsid w:val="009A0663"/>
    <w:rsid w:val="009A081A"/>
    <w:rsid w:val="009A0B1D"/>
    <w:rsid w:val="009A0D76"/>
    <w:rsid w:val="009A135F"/>
    <w:rsid w:val="009A1E75"/>
    <w:rsid w:val="009A1F04"/>
    <w:rsid w:val="009A1F1D"/>
    <w:rsid w:val="009A20CF"/>
    <w:rsid w:val="009A2530"/>
    <w:rsid w:val="009A35A1"/>
    <w:rsid w:val="009A366B"/>
    <w:rsid w:val="009A4097"/>
    <w:rsid w:val="009A45AC"/>
    <w:rsid w:val="009A5154"/>
    <w:rsid w:val="009A551B"/>
    <w:rsid w:val="009A5A6B"/>
    <w:rsid w:val="009A5D1D"/>
    <w:rsid w:val="009A633A"/>
    <w:rsid w:val="009A66FC"/>
    <w:rsid w:val="009A6802"/>
    <w:rsid w:val="009A68D2"/>
    <w:rsid w:val="009A6D15"/>
    <w:rsid w:val="009A6E92"/>
    <w:rsid w:val="009A6EBD"/>
    <w:rsid w:val="009A6F85"/>
    <w:rsid w:val="009A7142"/>
    <w:rsid w:val="009A73C7"/>
    <w:rsid w:val="009B03E0"/>
    <w:rsid w:val="009B05C9"/>
    <w:rsid w:val="009B0A4C"/>
    <w:rsid w:val="009B105B"/>
    <w:rsid w:val="009B1221"/>
    <w:rsid w:val="009B13E5"/>
    <w:rsid w:val="009B18FA"/>
    <w:rsid w:val="009B1937"/>
    <w:rsid w:val="009B1DB0"/>
    <w:rsid w:val="009B2343"/>
    <w:rsid w:val="009B23FD"/>
    <w:rsid w:val="009B28D0"/>
    <w:rsid w:val="009B2A43"/>
    <w:rsid w:val="009B2A4B"/>
    <w:rsid w:val="009B38CE"/>
    <w:rsid w:val="009B3F43"/>
    <w:rsid w:val="009B41D1"/>
    <w:rsid w:val="009B476D"/>
    <w:rsid w:val="009B47A4"/>
    <w:rsid w:val="009B4BE2"/>
    <w:rsid w:val="009B4D90"/>
    <w:rsid w:val="009B523A"/>
    <w:rsid w:val="009B5586"/>
    <w:rsid w:val="009B5B75"/>
    <w:rsid w:val="009B5DAA"/>
    <w:rsid w:val="009B6408"/>
    <w:rsid w:val="009B6533"/>
    <w:rsid w:val="009B6ACF"/>
    <w:rsid w:val="009B6B3F"/>
    <w:rsid w:val="009B78E2"/>
    <w:rsid w:val="009C0303"/>
    <w:rsid w:val="009C04FC"/>
    <w:rsid w:val="009C0A4A"/>
    <w:rsid w:val="009C0C4D"/>
    <w:rsid w:val="009C1793"/>
    <w:rsid w:val="009C18D2"/>
    <w:rsid w:val="009C1B54"/>
    <w:rsid w:val="009C21A4"/>
    <w:rsid w:val="009C245F"/>
    <w:rsid w:val="009C2615"/>
    <w:rsid w:val="009C28D7"/>
    <w:rsid w:val="009C292C"/>
    <w:rsid w:val="009C2E11"/>
    <w:rsid w:val="009C3614"/>
    <w:rsid w:val="009C3C62"/>
    <w:rsid w:val="009C40C4"/>
    <w:rsid w:val="009C426E"/>
    <w:rsid w:val="009C477A"/>
    <w:rsid w:val="009C4C87"/>
    <w:rsid w:val="009C5147"/>
    <w:rsid w:val="009C5CEA"/>
    <w:rsid w:val="009C5FF2"/>
    <w:rsid w:val="009C622C"/>
    <w:rsid w:val="009C69C3"/>
    <w:rsid w:val="009C6BB0"/>
    <w:rsid w:val="009C6D25"/>
    <w:rsid w:val="009C6E83"/>
    <w:rsid w:val="009D07F1"/>
    <w:rsid w:val="009D089B"/>
    <w:rsid w:val="009D0AA7"/>
    <w:rsid w:val="009D0E57"/>
    <w:rsid w:val="009D0F83"/>
    <w:rsid w:val="009D130D"/>
    <w:rsid w:val="009D16D1"/>
    <w:rsid w:val="009D174A"/>
    <w:rsid w:val="009D18C5"/>
    <w:rsid w:val="009D19DB"/>
    <w:rsid w:val="009D1C3D"/>
    <w:rsid w:val="009D2B9A"/>
    <w:rsid w:val="009D2C49"/>
    <w:rsid w:val="009D2C69"/>
    <w:rsid w:val="009D3143"/>
    <w:rsid w:val="009D3C5B"/>
    <w:rsid w:val="009D3C91"/>
    <w:rsid w:val="009D3DF3"/>
    <w:rsid w:val="009D3F6B"/>
    <w:rsid w:val="009D48FD"/>
    <w:rsid w:val="009D492B"/>
    <w:rsid w:val="009D4BBA"/>
    <w:rsid w:val="009D4F8A"/>
    <w:rsid w:val="009D502D"/>
    <w:rsid w:val="009D56B2"/>
    <w:rsid w:val="009D56EC"/>
    <w:rsid w:val="009D5BBE"/>
    <w:rsid w:val="009D5FBE"/>
    <w:rsid w:val="009D6016"/>
    <w:rsid w:val="009D6635"/>
    <w:rsid w:val="009D66D7"/>
    <w:rsid w:val="009D6FFC"/>
    <w:rsid w:val="009D7193"/>
    <w:rsid w:val="009D7275"/>
    <w:rsid w:val="009D746B"/>
    <w:rsid w:val="009D75B0"/>
    <w:rsid w:val="009D769D"/>
    <w:rsid w:val="009D77DD"/>
    <w:rsid w:val="009D7B30"/>
    <w:rsid w:val="009E03B7"/>
    <w:rsid w:val="009E051D"/>
    <w:rsid w:val="009E0666"/>
    <w:rsid w:val="009E0750"/>
    <w:rsid w:val="009E1929"/>
    <w:rsid w:val="009E1FAB"/>
    <w:rsid w:val="009E247A"/>
    <w:rsid w:val="009E2A2A"/>
    <w:rsid w:val="009E2BA3"/>
    <w:rsid w:val="009E4BCE"/>
    <w:rsid w:val="009E4FC7"/>
    <w:rsid w:val="009E559D"/>
    <w:rsid w:val="009E5785"/>
    <w:rsid w:val="009E5895"/>
    <w:rsid w:val="009E58FA"/>
    <w:rsid w:val="009E5925"/>
    <w:rsid w:val="009E5C9C"/>
    <w:rsid w:val="009E614A"/>
    <w:rsid w:val="009E615E"/>
    <w:rsid w:val="009E62C3"/>
    <w:rsid w:val="009E7357"/>
    <w:rsid w:val="009E7508"/>
    <w:rsid w:val="009E7683"/>
    <w:rsid w:val="009E7A1E"/>
    <w:rsid w:val="009F031A"/>
    <w:rsid w:val="009F0D30"/>
    <w:rsid w:val="009F12F3"/>
    <w:rsid w:val="009F16AE"/>
    <w:rsid w:val="009F176B"/>
    <w:rsid w:val="009F1B8D"/>
    <w:rsid w:val="009F2534"/>
    <w:rsid w:val="009F2557"/>
    <w:rsid w:val="009F28CB"/>
    <w:rsid w:val="009F2A2F"/>
    <w:rsid w:val="009F2E47"/>
    <w:rsid w:val="009F2E98"/>
    <w:rsid w:val="009F2FD8"/>
    <w:rsid w:val="009F3858"/>
    <w:rsid w:val="009F3C50"/>
    <w:rsid w:val="009F3DBF"/>
    <w:rsid w:val="009F40AF"/>
    <w:rsid w:val="009F420E"/>
    <w:rsid w:val="009F4AA2"/>
    <w:rsid w:val="009F4E5B"/>
    <w:rsid w:val="009F514C"/>
    <w:rsid w:val="009F563E"/>
    <w:rsid w:val="009F5B0E"/>
    <w:rsid w:val="009F608D"/>
    <w:rsid w:val="009F6777"/>
    <w:rsid w:val="009F67BB"/>
    <w:rsid w:val="009F689A"/>
    <w:rsid w:val="009F746F"/>
    <w:rsid w:val="009F79F9"/>
    <w:rsid w:val="00A00046"/>
    <w:rsid w:val="00A000D1"/>
    <w:rsid w:val="00A002BE"/>
    <w:rsid w:val="00A004B8"/>
    <w:rsid w:val="00A009E4"/>
    <w:rsid w:val="00A00B55"/>
    <w:rsid w:val="00A00D5B"/>
    <w:rsid w:val="00A00EE9"/>
    <w:rsid w:val="00A010B4"/>
    <w:rsid w:val="00A016AD"/>
    <w:rsid w:val="00A01886"/>
    <w:rsid w:val="00A01888"/>
    <w:rsid w:val="00A01B2C"/>
    <w:rsid w:val="00A01BD6"/>
    <w:rsid w:val="00A02437"/>
    <w:rsid w:val="00A029B6"/>
    <w:rsid w:val="00A02F17"/>
    <w:rsid w:val="00A03071"/>
    <w:rsid w:val="00A032F3"/>
    <w:rsid w:val="00A03F54"/>
    <w:rsid w:val="00A042A3"/>
    <w:rsid w:val="00A047C2"/>
    <w:rsid w:val="00A04BC8"/>
    <w:rsid w:val="00A055C8"/>
    <w:rsid w:val="00A05B2A"/>
    <w:rsid w:val="00A05D5C"/>
    <w:rsid w:val="00A062BF"/>
    <w:rsid w:val="00A063CA"/>
    <w:rsid w:val="00A066CE"/>
    <w:rsid w:val="00A06CCA"/>
    <w:rsid w:val="00A070F0"/>
    <w:rsid w:val="00A074C7"/>
    <w:rsid w:val="00A10727"/>
    <w:rsid w:val="00A109E0"/>
    <w:rsid w:val="00A10A78"/>
    <w:rsid w:val="00A10C79"/>
    <w:rsid w:val="00A1146F"/>
    <w:rsid w:val="00A1196E"/>
    <w:rsid w:val="00A11C8E"/>
    <w:rsid w:val="00A11D83"/>
    <w:rsid w:val="00A11E63"/>
    <w:rsid w:val="00A1227D"/>
    <w:rsid w:val="00A127AB"/>
    <w:rsid w:val="00A12CC3"/>
    <w:rsid w:val="00A12D77"/>
    <w:rsid w:val="00A12EEC"/>
    <w:rsid w:val="00A130B6"/>
    <w:rsid w:val="00A13269"/>
    <w:rsid w:val="00A13363"/>
    <w:rsid w:val="00A133C9"/>
    <w:rsid w:val="00A133F4"/>
    <w:rsid w:val="00A134A8"/>
    <w:rsid w:val="00A140E4"/>
    <w:rsid w:val="00A1415E"/>
    <w:rsid w:val="00A14985"/>
    <w:rsid w:val="00A14A7C"/>
    <w:rsid w:val="00A150CA"/>
    <w:rsid w:val="00A155AC"/>
    <w:rsid w:val="00A1574E"/>
    <w:rsid w:val="00A157B5"/>
    <w:rsid w:val="00A1588A"/>
    <w:rsid w:val="00A15B8E"/>
    <w:rsid w:val="00A15C25"/>
    <w:rsid w:val="00A15CA3"/>
    <w:rsid w:val="00A16021"/>
    <w:rsid w:val="00A17291"/>
    <w:rsid w:val="00A177E9"/>
    <w:rsid w:val="00A17D74"/>
    <w:rsid w:val="00A17EF7"/>
    <w:rsid w:val="00A20692"/>
    <w:rsid w:val="00A2075B"/>
    <w:rsid w:val="00A20BE3"/>
    <w:rsid w:val="00A212DF"/>
    <w:rsid w:val="00A21573"/>
    <w:rsid w:val="00A21E5B"/>
    <w:rsid w:val="00A2206B"/>
    <w:rsid w:val="00A22084"/>
    <w:rsid w:val="00A2235D"/>
    <w:rsid w:val="00A22551"/>
    <w:rsid w:val="00A2259D"/>
    <w:rsid w:val="00A225A9"/>
    <w:rsid w:val="00A232FF"/>
    <w:rsid w:val="00A23C11"/>
    <w:rsid w:val="00A2402F"/>
    <w:rsid w:val="00A24728"/>
    <w:rsid w:val="00A24E04"/>
    <w:rsid w:val="00A25174"/>
    <w:rsid w:val="00A251DA"/>
    <w:rsid w:val="00A25228"/>
    <w:rsid w:val="00A25471"/>
    <w:rsid w:val="00A25A5C"/>
    <w:rsid w:val="00A25ACF"/>
    <w:rsid w:val="00A25BA8"/>
    <w:rsid w:val="00A25BB6"/>
    <w:rsid w:val="00A25D59"/>
    <w:rsid w:val="00A263EF"/>
    <w:rsid w:val="00A26723"/>
    <w:rsid w:val="00A26A03"/>
    <w:rsid w:val="00A26D0F"/>
    <w:rsid w:val="00A26EFB"/>
    <w:rsid w:val="00A27495"/>
    <w:rsid w:val="00A27502"/>
    <w:rsid w:val="00A27568"/>
    <w:rsid w:val="00A27762"/>
    <w:rsid w:val="00A27D19"/>
    <w:rsid w:val="00A27D71"/>
    <w:rsid w:val="00A27DD3"/>
    <w:rsid w:val="00A300DD"/>
    <w:rsid w:val="00A3014D"/>
    <w:rsid w:val="00A30314"/>
    <w:rsid w:val="00A30D68"/>
    <w:rsid w:val="00A310D2"/>
    <w:rsid w:val="00A3148E"/>
    <w:rsid w:val="00A317E6"/>
    <w:rsid w:val="00A3192B"/>
    <w:rsid w:val="00A31B3F"/>
    <w:rsid w:val="00A320A0"/>
    <w:rsid w:val="00A3267C"/>
    <w:rsid w:val="00A328E7"/>
    <w:rsid w:val="00A32A61"/>
    <w:rsid w:val="00A32E2D"/>
    <w:rsid w:val="00A32EF5"/>
    <w:rsid w:val="00A3308D"/>
    <w:rsid w:val="00A33098"/>
    <w:rsid w:val="00A334C6"/>
    <w:rsid w:val="00A33CAF"/>
    <w:rsid w:val="00A33EEF"/>
    <w:rsid w:val="00A347A2"/>
    <w:rsid w:val="00A349E9"/>
    <w:rsid w:val="00A34BB2"/>
    <w:rsid w:val="00A34E49"/>
    <w:rsid w:val="00A35954"/>
    <w:rsid w:val="00A35C5F"/>
    <w:rsid w:val="00A3630D"/>
    <w:rsid w:val="00A36932"/>
    <w:rsid w:val="00A371DA"/>
    <w:rsid w:val="00A40093"/>
    <w:rsid w:val="00A40704"/>
    <w:rsid w:val="00A4074D"/>
    <w:rsid w:val="00A407F1"/>
    <w:rsid w:val="00A40EFD"/>
    <w:rsid w:val="00A41489"/>
    <w:rsid w:val="00A416E9"/>
    <w:rsid w:val="00A41838"/>
    <w:rsid w:val="00A41D45"/>
    <w:rsid w:val="00A41FE0"/>
    <w:rsid w:val="00A422DC"/>
    <w:rsid w:val="00A42416"/>
    <w:rsid w:val="00A42873"/>
    <w:rsid w:val="00A428DA"/>
    <w:rsid w:val="00A42BA7"/>
    <w:rsid w:val="00A42EED"/>
    <w:rsid w:val="00A42FF3"/>
    <w:rsid w:val="00A43553"/>
    <w:rsid w:val="00A43647"/>
    <w:rsid w:val="00A4371E"/>
    <w:rsid w:val="00A43BB8"/>
    <w:rsid w:val="00A441F5"/>
    <w:rsid w:val="00A442B8"/>
    <w:rsid w:val="00A442DF"/>
    <w:rsid w:val="00A443C1"/>
    <w:rsid w:val="00A4451E"/>
    <w:rsid w:val="00A452DB"/>
    <w:rsid w:val="00A45457"/>
    <w:rsid w:val="00A45532"/>
    <w:rsid w:val="00A45A63"/>
    <w:rsid w:val="00A45B48"/>
    <w:rsid w:val="00A45C64"/>
    <w:rsid w:val="00A465BA"/>
    <w:rsid w:val="00A468CE"/>
    <w:rsid w:val="00A46A4D"/>
    <w:rsid w:val="00A46A6D"/>
    <w:rsid w:val="00A46D9F"/>
    <w:rsid w:val="00A46DB8"/>
    <w:rsid w:val="00A470B1"/>
    <w:rsid w:val="00A47204"/>
    <w:rsid w:val="00A47529"/>
    <w:rsid w:val="00A47861"/>
    <w:rsid w:val="00A47CB3"/>
    <w:rsid w:val="00A5011B"/>
    <w:rsid w:val="00A50578"/>
    <w:rsid w:val="00A5070E"/>
    <w:rsid w:val="00A509ED"/>
    <w:rsid w:val="00A512A3"/>
    <w:rsid w:val="00A51EB3"/>
    <w:rsid w:val="00A521BA"/>
    <w:rsid w:val="00A52484"/>
    <w:rsid w:val="00A526A0"/>
    <w:rsid w:val="00A527F3"/>
    <w:rsid w:val="00A529A2"/>
    <w:rsid w:val="00A52C99"/>
    <w:rsid w:val="00A52ECE"/>
    <w:rsid w:val="00A53104"/>
    <w:rsid w:val="00A531F2"/>
    <w:rsid w:val="00A53341"/>
    <w:rsid w:val="00A5370F"/>
    <w:rsid w:val="00A53B94"/>
    <w:rsid w:val="00A546F5"/>
    <w:rsid w:val="00A54710"/>
    <w:rsid w:val="00A547DE"/>
    <w:rsid w:val="00A5481F"/>
    <w:rsid w:val="00A54918"/>
    <w:rsid w:val="00A549E7"/>
    <w:rsid w:val="00A54EA4"/>
    <w:rsid w:val="00A55066"/>
    <w:rsid w:val="00A5530F"/>
    <w:rsid w:val="00A554FE"/>
    <w:rsid w:val="00A556FF"/>
    <w:rsid w:val="00A55875"/>
    <w:rsid w:val="00A55DF7"/>
    <w:rsid w:val="00A56165"/>
    <w:rsid w:val="00A56798"/>
    <w:rsid w:val="00A573F5"/>
    <w:rsid w:val="00A5755B"/>
    <w:rsid w:val="00A57D4E"/>
    <w:rsid w:val="00A57DB1"/>
    <w:rsid w:val="00A60B06"/>
    <w:rsid w:val="00A60C7F"/>
    <w:rsid w:val="00A610E5"/>
    <w:rsid w:val="00A61176"/>
    <w:rsid w:val="00A6206A"/>
    <w:rsid w:val="00A62241"/>
    <w:rsid w:val="00A6227D"/>
    <w:rsid w:val="00A6358B"/>
    <w:rsid w:val="00A638CF"/>
    <w:rsid w:val="00A63DB3"/>
    <w:rsid w:val="00A64146"/>
    <w:rsid w:val="00A64239"/>
    <w:rsid w:val="00A643DB"/>
    <w:rsid w:val="00A646A4"/>
    <w:rsid w:val="00A65687"/>
    <w:rsid w:val="00A662FD"/>
    <w:rsid w:val="00A66B0E"/>
    <w:rsid w:val="00A671BD"/>
    <w:rsid w:val="00A673FE"/>
    <w:rsid w:val="00A67882"/>
    <w:rsid w:val="00A6795A"/>
    <w:rsid w:val="00A67C08"/>
    <w:rsid w:val="00A705A1"/>
    <w:rsid w:val="00A70BC7"/>
    <w:rsid w:val="00A70FDA"/>
    <w:rsid w:val="00A71032"/>
    <w:rsid w:val="00A71225"/>
    <w:rsid w:val="00A71388"/>
    <w:rsid w:val="00A71416"/>
    <w:rsid w:val="00A7145B"/>
    <w:rsid w:val="00A71D36"/>
    <w:rsid w:val="00A72145"/>
    <w:rsid w:val="00A744CF"/>
    <w:rsid w:val="00A74D4E"/>
    <w:rsid w:val="00A74DAF"/>
    <w:rsid w:val="00A75284"/>
    <w:rsid w:val="00A75355"/>
    <w:rsid w:val="00A75477"/>
    <w:rsid w:val="00A75799"/>
    <w:rsid w:val="00A75B08"/>
    <w:rsid w:val="00A75CCE"/>
    <w:rsid w:val="00A75D06"/>
    <w:rsid w:val="00A76151"/>
    <w:rsid w:val="00A765B2"/>
    <w:rsid w:val="00A76FCF"/>
    <w:rsid w:val="00A77225"/>
    <w:rsid w:val="00A77838"/>
    <w:rsid w:val="00A77A32"/>
    <w:rsid w:val="00A77CA2"/>
    <w:rsid w:val="00A802BA"/>
    <w:rsid w:val="00A812C5"/>
    <w:rsid w:val="00A8187D"/>
    <w:rsid w:val="00A81B97"/>
    <w:rsid w:val="00A81D66"/>
    <w:rsid w:val="00A8254A"/>
    <w:rsid w:val="00A82723"/>
    <w:rsid w:val="00A8274E"/>
    <w:rsid w:val="00A827DE"/>
    <w:rsid w:val="00A83107"/>
    <w:rsid w:val="00A83882"/>
    <w:rsid w:val="00A83979"/>
    <w:rsid w:val="00A839EA"/>
    <w:rsid w:val="00A83EBF"/>
    <w:rsid w:val="00A846B5"/>
    <w:rsid w:val="00A847AA"/>
    <w:rsid w:val="00A8488B"/>
    <w:rsid w:val="00A84F50"/>
    <w:rsid w:val="00A85167"/>
    <w:rsid w:val="00A85B79"/>
    <w:rsid w:val="00A863BD"/>
    <w:rsid w:val="00A864D8"/>
    <w:rsid w:val="00A8676A"/>
    <w:rsid w:val="00A869E0"/>
    <w:rsid w:val="00A87376"/>
    <w:rsid w:val="00A874C3"/>
    <w:rsid w:val="00A87688"/>
    <w:rsid w:val="00A87791"/>
    <w:rsid w:val="00A87E48"/>
    <w:rsid w:val="00A9096D"/>
    <w:rsid w:val="00A90ECF"/>
    <w:rsid w:val="00A912E2"/>
    <w:rsid w:val="00A91D99"/>
    <w:rsid w:val="00A92184"/>
    <w:rsid w:val="00A926AE"/>
    <w:rsid w:val="00A92784"/>
    <w:rsid w:val="00A92ADA"/>
    <w:rsid w:val="00A92B28"/>
    <w:rsid w:val="00A92F24"/>
    <w:rsid w:val="00A93838"/>
    <w:rsid w:val="00A943E3"/>
    <w:rsid w:val="00A9466B"/>
    <w:rsid w:val="00A94849"/>
    <w:rsid w:val="00A950E7"/>
    <w:rsid w:val="00A952E0"/>
    <w:rsid w:val="00A95B88"/>
    <w:rsid w:val="00A95D69"/>
    <w:rsid w:val="00A961B8"/>
    <w:rsid w:val="00A96508"/>
    <w:rsid w:val="00A96712"/>
    <w:rsid w:val="00A967B0"/>
    <w:rsid w:val="00A96944"/>
    <w:rsid w:val="00A96A00"/>
    <w:rsid w:val="00A9721D"/>
    <w:rsid w:val="00A97387"/>
    <w:rsid w:val="00A9757D"/>
    <w:rsid w:val="00A97AFD"/>
    <w:rsid w:val="00A97D82"/>
    <w:rsid w:val="00AA01B8"/>
    <w:rsid w:val="00AA0552"/>
    <w:rsid w:val="00AA05F9"/>
    <w:rsid w:val="00AA10FF"/>
    <w:rsid w:val="00AA145B"/>
    <w:rsid w:val="00AA1658"/>
    <w:rsid w:val="00AA1683"/>
    <w:rsid w:val="00AA1DD5"/>
    <w:rsid w:val="00AA2149"/>
    <w:rsid w:val="00AA2383"/>
    <w:rsid w:val="00AA24B1"/>
    <w:rsid w:val="00AA25C9"/>
    <w:rsid w:val="00AA2820"/>
    <w:rsid w:val="00AA2BC0"/>
    <w:rsid w:val="00AA2D6C"/>
    <w:rsid w:val="00AA30D6"/>
    <w:rsid w:val="00AA3387"/>
    <w:rsid w:val="00AA33FC"/>
    <w:rsid w:val="00AA3440"/>
    <w:rsid w:val="00AA3457"/>
    <w:rsid w:val="00AA3696"/>
    <w:rsid w:val="00AA3A1E"/>
    <w:rsid w:val="00AA3FC4"/>
    <w:rsid w:val="00AA3FF8"/>
    <w:rsid w:val="00AA4532"/>
    <w:rsid w:val="00AA4579"/>
    <w:rsid w:val="00AA468E"/>
    <w:rsid w:val="00AA4BA6"/>
    <w:rsid w:val="00AA4EA3"/>
    <w:rsid w:val="00AA62C7"/>
    <w:rsid w:val="00AA69B5"/>
    <w:rsid w:val="00AA6FE6"/>
    <w:rsid w:val="00AA7111"/>
    <w:rsid w:val="00AA7419"/>
    <w:rsid w:val="00AA7C76"/>
    <w:rsid w:val="00AB000C"/>
    <w:rsid w:val="00AB087F"/>
    <w:rsid w:val="00AB147F"/>
    <w:rsid w:val="00AB1633"/>
    <w:rsid w:val="00AB180F"/>
    <w:rsid w:val="00AB206E"/>
    <w:rsid w:val="00AB246C"/>
    <w:rsid w:val="00AB24A7"/>
    <w:rsid w:val="00AB262B"/>
    <w:rsid w:val="00AB2E3B"/>
    <w:rsid w:val="00AB2ED0"/>
    <w:rsid w:val="00AB3449"/>
    <w:rsid w:val="00AB348C"/>
    <w:rsid w:val="00AB36CE"/>
    <w:rsid w:val="00AB3D2B"/>
    <w:rsid w:val="00AB4173"/>
    <w:rsid w:val="00AB4321"/>
    <w:rsid w:val="00AB461D"/>
    <w:rsid w:val="00AB46A9"/>
    <w:rsid w:val="00AB503E"/>
    <w:rsid w:val="00AB5277"/>
    <w:rsid w:val="00AB5B87"/>
    <w:rsid w:val="00AB6059"/>
    <w:rsid w:val="00AB6D8B"/>
    <w:rsid w:val="00AB6E4A"/>
    <w:rsid w:val="00AB73BE"/>
    <w:rsid w:val="00AB73DA"/>
    <w:rsid w:val="00AB7575"/>
    <w:rsid w:val="00AB7CE1"/>
    <w:rsid w:val="00AB7E03"/>
    <w:rsid w:val="00AC0544"/>
    <w:rsid w:val="00AC0669"/>
    <w:rsid w:val="00AC0CEE"/>
    <w:rsid w:val="00AC11E1"/>
    <w:rsid w:val="00AC1556"/>
    <w:rsid w:val="00AC1561"/>
    <w:rsid w:val="00AC1D88"/>
    <w:rsid w:val="00AC2A1A"/>
    <w:rsid w:val="00AC2C30"/>
    <w:rsid w:val="00AC3198"/>
    <w:rsid w:val="00AC3B6E"/>
    <w:rsid w:val="00AC4851"/>
    <w:rsid w:val="00AC48DF"/>
    <w:rsid w:val="00AC4A63"/>
    <w:rsid w:val="00AC53F5"/>
    <w:rsid w:val="00AC565C"/>
    <w:rsid w:val="00AC5CFA"/>
    <w:rsid w:val="00AC5D77"/>
    <w:rsid w:val="00AC5F2F"/>
    <w:rsid w:val="00AC66F4"/>
    <w:rsid w:val="00AC67F2"/>
    <w:rsid w:val="00AC6BA9"/>
    <w:rsid w:val="00AC6D8A"/>
    <w:rsid w:val="00AC73BF"/>
    <w:rsid w:val="00AC73D7"/>
    <w:rsid w:val="00AC7458"/>
    <w:rsid w:val="00AC7A5D"/>
    <w:rsid w:val="00AC7C0D"/>
    <w:rsid w:val="00AC7C35"/>
    <w:rsid w:val="00AC7DD5"/>
    <w:rsid w:val="00AC7EBA"/>
    <w:rsid w:val="00AC7F98"/>
    <w:rsid w:val="00AD046D"/>
    <w:rsid w:val="00AD1331"/>
    <w:rsid w:val="00AD18F9"/>
    <w:rsid w:val="00AD1B72"/>
    <w:rsid w:val="00AD1FFB"/>
    <w:rsid w:val="00AD2194"/>
    <w:rsid w:val="00AD23CB"/>
    <w:rsid w:val="00AD2536"/>
    <w:rsid w:val="00AD29B5"/>
    <w:rsid w:val="00AD2CC8"/>
    <w:rsid w:val="00AD307D"/>
    <w:rsid w:val="00AD3490"/>
    <w:rsid w:val="00AD34FE"/>
    <w:rsid w:val="00AD36CA"/>
    <w:rsid w:val="00AD36CF"/>
    <w:rsid w:val="00AD3D56"/>
    <w:rsid w:val="00AD411D"/>
    <w:rsid w:val="00AD48E4"/>
    <w:rsid w:val="00AD51A4"/>
    <w:rsid w:val="00AD550E"/>
    <w:rsid w:val="00AD59CC"/>
    <w:rsid w:val="00AD5B76"/>
    <w:rsid w:val="00AD5E06"/>
    <w:rsid w:val="00AD696E"/>
    <w:rsid w:val="00AD6BBC"/>
    <w:rsid w:val="00AD6BCF"/>
    <w:rsid w:val="00AD6E76"/>
    <w:rsid w:val="00AD750F"/>
    <w:rsid w:val="00AD7C2F"/>
    <w:rsid w:val="00AE0225"/>
    <w:rsid w:val="00AE0307"/>
    <w:rsid w:val="00AE0697"/>
    <w:rsid w:val="00AE09F2"/>
    <w:rsid w:val="00AE0A44"/>
    <w:rsid w:val="00AE0C12"/>
    <w:rsid w:val="00AE11DE"/>
    <w:rsid w:val="00AE1708"/>
    <w:rsid w:val="00AE1BF5"/>
    <w:rsid w:val="00AE1D76"/>
    <w:rsid w:val="00AE2810"/>
    <w:rsid w:val="00AE2AA1"/>
    <w:rsid w:val="00AE2BB0"/>
    <w:rsid w:val="00AE2F5F"/>
    <w:rsid w:val="00AE32F7"/>
    <w:rsid w:val="00AE3887"/>
    <w:rsid w:val="00AE38C5"/>
    <w:rsid w:val="00AE39A7"/>
    <w:rsid w:val="00AE3B9D"/>
    <w:rsid w:val="00AE3D93"/>
    <w:rsid w:val="00AE458D"/>
    <w:rsid w:val="00AE47D1"/>
    <w:rsid w:val="00AE47FF"/>
    <w:rsid w:val="00AE4B25"/>
    <w:rsid w:val="00AE503E"/>
    <w:rsid w:val="00AE5637"/>
    <w:rsid w:val="00AE56E4"/>
    <w:rsid w:val="00AE5B46"/>
    <w:rsid w:val="00AE6600"/>
    <w:rsid w:val="00AE6686"/>
    <w:rsid w:val="00AE69A5"/>
    <w:rsid w:val="00AE6B7A"/>
    <w:rsid w:val="00AE6BD7"/>
    <w:rsid w:val="00AE6CDE"/>
    <w:rsid w:val="00AE71E4"/>
    <w:rsid w:val="00AE73D0"/>
    <w:rsid w:val="00AE746F"/>
    <w:rsid w:val="00AE75EA"/>
    <w:rsid w:val="00AE7791"/>
    <w:rsid w:val="00AE7C45"/>
    <w:rsid w:val="00AE7CC2"/>
    <w:rsid w:val="00AE7E5E"/>
    <w:rsid w:val="00AF0526"/>
    <w:rsid w:val="00AF0651"/>
    <w:rsid w:val="00AF0718"/>
    <w:rsid w:val="00AF0843"/>
    <w:rsid w:val="00AF0DA0"/>
    <w:rsid w:val="00AF0DF0"/>
    <w:rsid w:val="00AF0FE2"/>
    <w:rsid w:val="00AF10E4"/>
    <w:rsid w:val="00AF148E"/>
    <w:rsid w:val="00AF1520"/>
    <w:rsid w:val="00AF26C9"/>
    <w:rsid w:val="00AF2B42"/>
    <w:rsid w:val="00AF309B"/>
    <w:rsid w:val="00AF30C4"/>
    <w:rsid w:val="00AF3173"/>
    <w:rsid w:val="00AF325F"/>
    <w:rsid w:val="00AF3279"/>
    <w:rsid w:val="00AF35FC"/>
    <w:rsid w:val="00AF37F0"/>
    <w:rsid w:val="00AF3948"/>
    <w:rsid w:val="00AF397C"/>
    <w:rsid w:val="00AF3A5F"/>
    <w:rsid w:val="00AF3C6E"/>
    <w:rsid w:val="00AF3D0B"/>
    <w:rsid w:val="00AF408F"/>
    <w:rsid w:val="00AF416D"/>
    <w:rsid w:val="00AF4A67"/>
    <w:rsid w:val="00AF4D1B"/>
    <w:rsid w:val="00AF5191"/>
    <w:rsid w:val="00AF54F1"/>
    <w:rsid w:val="00AF54F7"/>
    <w:rsid w:val="00AF592D"/>
    <w:rsid w:val="00AF5D23"/>
    <w:rsid w:val="00AF6048"/>
    <w:rsid w:val="00AF65DB"/>
    <w:rsid w:val="00AF67D8"/>
    <w:rsid w:val="00AF6B07"/>
    <w:rsid w:val="00AF6B98"/>
    <w:rsid w:val="00AF7618"/>
    <w:rsid w:val="00B00CD6"/>
    <w:rsid w:val="00B011F1"/>
    <w:rsid w:val="00B0140C"/>
    <w:rsid w:val="00B01551"/>
    <w:rsid w:val="00B017DD"/>
    <w:rsid w:val="00B018BF"/>
    <w:rsid w:val="00B01B13"/>
    <w:rsid w:val="00B01C88"/>
    <w:rsid w:val="00B01E8F"/>
    <w:rsid w:val="00B023B4"/>
    <w:rsid w:val="00B023BA"/>
    <w:rsid w:val="00B0254A"/>
    <w:rsid w:val="00B02AA2"/>
    <w:rsid w:val="00B02C69"/>
    <w:rsid w:val="00B02D5A"/>
    <w:rsid w:val="00B02E11"/>
    <w:rsid w:val="00B0306F"/>
    <w:rsid w:val="00B0310C"/>
    <w:rsid w:val="00B03213"/>
    <w:rsid w:val="00B0348E"/>
    <w:rsid w:val="00B036D5"/>
    <w:rsid w:val="00B0398C"/>
    <w:rsid w:val="00B03C6D"/>
    <w:rsid w:val="00B03CBC"/>
    <w:rsid w:val="00B03F86"/>
    <w:rsid w:val="00B041F7"/>
    <w:rsid w:val="00B045D1"/>
    <w:rsid w:val="00B04617"/>
    <w:rsid w:val="00B048B4"/>
    <w:rsid w:val="00B04945"/>
    <w:rsid w:val="00B04988"/>
    <w:rsid w:val="00B04FFB"/>
    <w:rsid w:val="00B05300"/>
    <w:rsid w:val="00B05558"/>
    <w:rsid w:val="00B05EA4"/>
    <w:rsid w:val="00B0682E"/>
    <w:rsid w:val="00B068F1"/>
    <w:rsid w:val="00B06A3C"/>
    <w:rsid w:val="00B06D89"/>
    <w:rsid w:val="00B06ED9"/>
    <w:rsid w:val="00B073A5"/>
    <w:rsid w:val="00B0785A"/>
    <w:rsid w:val="00B101F9"/>
    <w:rsid w:val="00B103B9"/>
    <w:rsid w:val="00B1078E"/>
    <w:rsid w:val="00B109A5"/>
    <w:rsid w:val="00B10DF3"/>
    <w:rsid w:val="00B10ECF"/>
    <w:rsid w:val="00B10FA9"/>
    <w:rsid w:val="00B1104D"/>
    <w:rsid w:val="00B11121"/>
    <w:rsid w:val="00B111CB"/>
    <w:rsid w:val="00B11250"/>
    <w:rsid w:val="00B11333"/>
    <w:rsid w:val="00B11622"/>
    <w:rsid w:val="00B116F6"/>
    <w:rsid w:val="00B119FF"/>
    <w:rsid w:val="00B11C69"/>
    <w:rsid w:val="00B11D83"/>
    <w:rsid w:val="00B1285D"/>
    <w:rsid w:val="00B12984"/>
    <w:rsid w:val="00B129C7"/>
    <w:rsid w:val="00B12B64"/>
    <w:rsid w:val="00B12E62"/>
    <w:rsid w:val="00B13991"/>
    <w:rsid w:val="00B139D6"/>
    <w:rsid w:val="00B139ED"/>
    <w:rsid w:val="00B13CA4"/>
    <w:rsid w:val="00B13D05"/>
    <w:rsid w:val="00B14162"/>
    <w:rsid w:val="00B14172"/>
    <w:rsid w:val="00B149FD"/>
    <w:rsid w:val="00B158E9"/>
    <w:rsid w:val="00B15E25"/>
    <w:rsid w:val="00B165B1"/>
    <w:rsid w:val="00B1664A"/>
    <w:rsid w:val="00B167F6"/>
    <w:rsid w:val="00B169C0"/>
    <w:rsid w:val="00B16A7D"/>
    <w:rsid w:val="00B16EDA"/>
    <w:rsid w:val="00B1713A"/>
    <w:rsid w:val="00B17401"/>
    <w:rsid w:val="00B177C8"/>
    <w:rsid w:val="00B17953"/>
    <w:rsid w:val="00B17D76"/>
    <w:rsid w:val="00B20886"/>
    <w:rsid w:val="00B20E2F"/>
    <w:rsid w:val="00B2106F"/>
    <w:rsid w:val="00B2139C"/>
    <w:rsid w:val="00B213B0"/>
    <w:rsid w:val="00B21489"/>
    <w:rsid w:val="00B21EA3"/>
    <w:rsid w:val="00B21F0F"/>
    <w:rsid w:val="00B21F3F"/>
    <w:rsid w:val="00B22075"/>
    <w:rsid w:val="00B228CE"/>
    <w:rsid w:val="00B22E75"/>
    <w:rsid w:val="00B23074"/>
    <w:rsid w:val="00B237FD"/>
    <w:rsid w:val="00B23D17"/>
    <w:rsid w:val="00B23D78"/>
    <w:rsid w:val="00B24FBA"/>
    <w:rsid w:val="00B2506C"/>
    <w:rsid w:val="00B25426"/>
    <w:rsid w:val="00B2573F"/>
    <w:rsid w:val="00B2585E"/>
    <w:rsid w:val="00B25BB6"/>
    <w:rsid w:val="00B25C9E"/>
    <w:rsid w:val="00B25EE9"/>
    <w:rsid w:val="00B26350"/>
    <w:rsid w:val="00B26729"/>
    <w:rsid w:val="00B26901"/>
    <w:rsid w:val="00B26A76"/>
    <w:rsid w:val="00B26CAE"/>
    <w:rsid w:val="00B26D56"/>
    <w:rsid w:val="00B27477"/>
    <w:rsid w:val="00B27BEE"/>
    <w:rsid w:val="00B307C9"/>
    <w:rsid w:val="00B30D82"/>
    <w:rsid w:val="00B31070"/>
    <w:rsid w:val="00B3121B"/>
    <w:rsid w:val="00B313C4"/>
    <w:rsid w:val="00B31B3B"/>
    <w:rsid w:val="00B327BD"/>
    <w:rsid w:val="00B337C9"/>
    <w:rsid w:val="00B3381F"/>
    <w:rsid w:val="00B33BD5"/>
    <w:rsid w:val="00B33EFC"/>
    <w:rsid w:val="00B33FE9"/>
    <w:rsid w:val="00B3450F"/>
    <w:rsid w:val="00B351CA"/>
    <w:rsid w:val="00B35229"/>
    <w:rsid w:val="00B35B23"/>
    <w:rsid w:val="00B35F49"/>
    <w:rsid w:val="00B36423"/>
    <w:rsid w:val="00B3655E"/>
    <w:rsid w:val="00B3680E"/>
    <w:rsid w:val="00B369E9"/>
    <w:rsid w:val="00B36CAF"/>
    <w:rsid w:val="00B379DA"/>
    <w:rsid w:val="00B37CD2"/>
    <w:rsid w:val="00B37F1F"/>
    <w:rsid w:val="00B40191"/>
    <w:rsid w:val="00B408AB"/>
    <w:rsid w:val="00B40A6F"/>
    <w:rsid w:val="00B41009"/>
    <w:rsid w:val="00B415B1"/>
    <w:rsid w:val="00B42747"/>
    <w:rsid w:val="00B4293F"/>
    <w:rsid w:val="00B42AAD"/>
    <w:rsid w:val="00B42E7A"/>
    <w:rsid w:val="00B431D3"/>
    <w:rsid w:val="00B43205"/>
    <w:rsid w:val="00B43841"/>
    <w:rsid w:val="00B43960"/>
    <w:rsid w:val="00B448A5"/>
    <w:rsid w:val="00B44946"/>
    <w:rsid w:val="00B45083"/>
    <w:rsid w:val="00B452C2"/>
    <w:rsid w:val="00B456FC"/>
    <w:rsid w:val="00B45B2C"/>
    <w:rsid w:val="00B46D44"/>
    <w:rsid w:val="00B470C4"/>
    <w:rsid w:val="00B47196"/>
    <w:rsid w:val="00B473F7"/>
    <w:rsid w:val="00B47F18"/>
    <w:rsid w:val="00B500B7"/>
    <w:rsid w:val="00B50105"/>
    <w:rsid w:val="00B503CD"/>
    <w:rsid w:val="00B5040F"/>
    <w:rsid w:val="00B50902"/>
    <w:rsid w:val="00B50D20"/>
    <w:rsid w:val="00B5108E"/>
    <w:rsid w:val="00B51647"/>
    <w:rsid w:val="00B516CF"/>
    <w:rsid w:val="00B51F75"/>
    <w:rsid w:val="00B523B2"/>
    <w:rsid w:val="00B52573"/>
    <w:rsid w:val="00B52D5C"/>
    <w:rsid w:val="00B52F7E"/>
    <w:rsid w:val="00B53299"/>
    <w:rsid w:val="00B53425"/>
    <w:rsid w:val="00B53782"/>
    <w:rsid w:val="00B53954"/>
    <w:rsid w:val="00B540A4"/>
    <w:rsid w:val="00B545FF"/>
    <w:rsid w:val="00B5468A"/>
    <w:rsid w:val="00B548CE"/>
    <w:rsid w:val="00B54FE8"/>
    <w:rsid w:val="00B55452"/>
    <w:rsid w:val="00B554A0"/>
    <w:rsid w:val="00B55843"/>
    <w:rsid w:val="00B5605B"/>
    <w:rsid w:val="00B56082"/>
    <w:rsid w:val="00B56427"/>
    <w:rsid w:val="00B5694B"/>
    <w:rsid w:val="00B56CE3"/>
    <w:rsid w:val="00B57296"/>
    <w:rsid w:val="00B57711"/>
    <w:rsid w:val="00B6007C"/>
    <w:rsid w:val="00B601DD"/>
    <w:rsid w:val="00B60736"/>
    <w:rsid w:val="00B60C9D"/>
    <w:rsid w:val="00B60F17"/>
    <w:rsid w:val="00B61214"/>
    <w:rsid w:val="00B612E2"/>
    <w:rsid w:val="00B61B7F"/>
    <w:rsid w:val="00B622A5"/>
    <w:rsid w:val="00B62921"/>
    <w:rsid w:val="00B630EF"/>
    <w:rsid w:val="00B63151"/>
    <w:rsid w:val="00B63894"/>
    <w:rsid w:val="00B63B95"/>
    <w:rsid w:val="00B63C62"/>
    <w:rsid w:val="00B63D1F"/>
    <w:rsid w:val="00B640C8"/>
    <w:rsid w:val="00B64312"/>
    <w:rsid w:val="00B65410"/>
    <w:rsid w:val="00B6565A"/>
    <w:rsid w:val="00B65814"/>
    <w:rsid w:val="00B659D5"/>
    <w:rsid w:val="00B65DD3"/>
    <w:rsid w:val="00B665EE"/>
    <w:rsid w:val="00B668F8"/>
    <w:rsid w:val="00B66A04"/>
    <w:rsid w:val="00B66A88"/>
    <w:rsid w:val="00B67713"/>
    <w:rsid w:val="00B67927"/>
    <w:rsid w:val="00B67ED6"/>
    <w:rsid w:val="00B70004"/>
    <w:rsid w:val="00B701EC"/>
    <w:rsid w:val="00B7041C"/>
    <w:rsid w:val="00B7043A"/>
    <w:rsid w:val="00B71058"/>
    <w:rsid w:val="00B71975"/>
    <w:rsid w:val="00B723D0"/>
    <w:rsid w:val="00B7259C"/>
    <w:rsid w:val="00B72ADB"/>
    <w:rsid w:val="00B72C05"/>
    <w:rsid w:val="00B73141"/>
    <w:rsid w:val="00B732D7"/>
    <w:rsid w:val="00B73778"/>
    <w:rsid w:val="00B737A2"/>
    <w:rsid w:val="00B73ABC"/>
    <w:rsid w:val="00B73CEB"/>
    <w:rsid w:val="00B73ED5"/>
    <w:rsid w:val="00B74504"/>
    <w:rsid w:val="00B74CC6"/>
    <w:rsid w:val="00B754A4"/>
    <w:rsid w:val="00B75586"/>
    <w:rsid w:val="00B756A6"/>
    <w:rsid w:val="00B761E6"/>
    <w:rsid w:val="00B76D3E"/>
    <w:rsid w:val="00B76D8B"/>
    <w:rsid w:val="00B76E69"/>
    <w:rsid w:val="00B76E82"/>
    <w:rsid w:val="00B77344"/>
    <w:rsid w:val="00B774AB"/>
    <w:rsid w:val="00B777E1"/>
    <w:rsid w:val="00B77988"/>
    <w:rsid w:val="00B77CE7"/>
    <w:rsid w:val="00B77D6A"/>
    <w:rsid w:val="00B77F50"/>
    <w:rsid w:val="00B809AA"/>
    <w:rsid w:val="00B809C6"/>
    <w:rsid w:val="00B80DB4"/>
    <w:rsid w:val="00B80E6D"/>
    <w:rsid w:val="00B810E4"/>
    <w:rsid w:val="00B81148"/>
    <w:rsid w:val="00B8163D"/>
    <w:rsid w:val="00B817CD"/>
    <w:rsid w:val="00B81B11"/>
    <w:rsid w:val="00B81B1A"/>
    <w:rsid w:val="00B81BCE"/>
    <w:rsid w:val="00B81DF5"/>
    <w:rsid w:val="00B8230C"/>
    <w:rsid w:val="00B82524"/>
    <w:rsid w:val="00B82877"/>
    <w:rsid w:val="00B82A56"/>
    <w:rsid w:val="00B832DE"/>
    <w:rsid w:val="00B840CE"/>
    <w:rsid w:val="00B84589"/>
    <w:rsid w:val="00B84691"/>
    <w:rsid w:val="00B84DCA"/>
    <w:rsid w:val="00B84EF5"/>
    <w:rsid w:val="00B84F1A"/>
    <w:rsid w:val="00B851F6"/>
    <w:rsid w:val="00B85353"/>
    <w:rsid w:val="00B853BC"/>
    <w:rsid w:val="00B856E5"/>
    <w:rsid w:val="00B8576C"/>
    <w:rsid w:val="00B85995"/>
    <w:rsid w:val="00B85BC9"/>
    <w:rsid w:val="00B85C63"/>
    <w:rsid w:val="00B8692A"/>
    <w:rsid w:val="00B86C30"/>
    <w:rsid w:val="00B86EA0"/>
    <w:rsid w:val="00B8795B"/>
    <w:rsid w:val="00B87A62"/>
    <w:rsid w:val="00B90447"/>
    <w:rsid w:val="00B90E2D"/>
    <w:rsid w:val="00B90E74"/>
    <w:rsid w:val="00B90FD5"/>
    <w:rsid w:val="00B90FEB"/>
    <w:rsid w:val="00B9109D"/>
    <w:rsid w:val="00B91132"/>
    <w:rsid w:val="00B91230"/>
    <w:rsid w:val="00B912A7"/>
    <w:rsid w:val="00B91E21"/>
    <w:rsid w:val="00B91EA2"/>
    <w:rsid w:val="00B922FB"/>
    <w:rsid w:val="00B92498"/>
    <w:rsid w:val="00B92A94"/>
    <w:rsid w:val="00B92E4D"/>
    <w:rsid w:val="00B93398"/>
    <w:rsid w:val="00B933A0"/>
    <w:rsid w:val="00B933E7"/>
    <w:rsid w:val="00B94416"/>
    <w:rsid w:val="00B94626"/>
    <w:rsid w:val="00B949F8"/>
    <w:rsid w:val="00B94AED"/>
    <w:rsid w:val="00B94E80"/>
    <w:rsid w:val="00B95302"/>
    <w:rsid w:val="00B95784"/>
    <w:rsid w:val="00B9581D"/>
    <w:rsid w:val="00B95CC6"/>
    <w:rsid w:val="00B95EEC"/>
    <w:rsid w:val="00B96498"/>
    <w:rsid w:val="00B96FC9"/>
    <w:rsid w:val="00B97918"/>
    <w:rsid w:val="00B97B90"/>
    <w:rsid w:val="00BA0149"/>
    <w:rsid w:val="00BA0272"/>
    <w:rsid w:val="00BA03C0"/>
    <w:rsid w:val="00BA03D0"/>
    <w:rsid w:val="00BA088D"/>
    <w:rsid w:val="00BA089B"/>
    <w:rsid w:val="00BA0ADC"/>
    <w:rsid w:val="00BA0C00"/>
    <w:rsid w:val="00BA0CE7"/>
    <w:rsid w:val="00BA1F33"/>
    <w:rsid w:val="00BA262E"/>
    <w:rsid w:val="00BA350F"/>
    <w:rsid w:val="00BA396A"/>
    <w:rsid w:val="00BA3A2A"/>
    <w:rsid w:val="00BA3AC0"/>
    <w:rsid w:val="00BA4385"/>
    <w:rsid w:val="00BA4696"/>
    <w:rsid w:val="00BA4C4A"/>
    <w:rsid w:val="00BA50DC"/>
    <w:rsid w:val="00BA5677"/>
    <w:rsid w:val="00BA5EA6"/>
    <w:rsid w:val="00BA7A4C"/>
    <w:rsid w:val="00BB0980"/>
    <w:rsid w:val="00BB0D39"/>
    <w:rsid w:val="00BB0E5F"/>
    <w:rsid w:val="00BB103A"/>
    <w:rsid w:val="00BB14E9"/>
    <w:rsid w:val="00BB1796"/>
    <w:rsid w:val="00BB1C78"/>
    <w:rsid w:val="00BB1E5F"/>
    <w:rsid w:val="00BB1E70"/>
    <w:rsid w:val="00BB233B"/>
    <w:rsid w:val="00BB2362"/>
    <w:rsid w:val="00BB2776"/>
    <w:rsid w:val="00BB2983"/>
    <w:rsid w:val="00BB29D7"/>
    <w:rsid w:val="00BB2A7E"/>
    <w:rsid w:val="00BB34BC"/>
    <w:rsid w:val="00BB378B"/>
    <w:rsid w:val="00BB3934"/>
    <w:rsid w:val="00BB3DDB"/>
    <w:rsid w:val="00BB3DF8"/>
    <w:rsid w:val="00BB3F09"/>
    <w:rsid w:val="00BB402E"/>
    <w:rsid w:val="00BB4365"/>
    <w:rsid w:val="00BB5C87"/>
    <w:rsid w:val="00BB68B9"/>
    <w:rsid w:val="00BB6FC9"/>
    <w:rsid w:val="00BB7C79"/>
    <w:rsid w:val="00BC07A0"/>
    <w:rsid w:val="00BC0832"/>
    <w:rsid w:val="00BC10C9"/>
    <w:rsid w:val="00BC163B"/>
    <w:rsid w:val="00BC1F74"/>
    <w:rsid w:val="00BC20A7"/>
    <w:rsid w:val="00BC24F4"/>
    <w:rsid w:val="00BC356E"/>
    <w:rsid w:val="00BC376F"/>
    <w:rsid w:val="00BC3A4D"/>
    <w:rsid w:val="00BC3A7A"/>
    <w:rsid w:val="00BC3A90"/>
    <w:rsid w:val="00BC3B65"/>
    <w:rsid w:val="00BC4258"/>
    <w:rsid w:val="00BC44E6"/>
    <w:rsid w:val="00BC4826"/>
    <w:rsid w:val="00BC497D"/>
    <w:rsid w:val="00BC4F33"/>
    <w:rsid w:val="00BC5130"/>
    <w:rsid w:val="00BC5369"/>
    <w:rsid w:val="00BC553A"/>
    <w:rsid w:val="00BC5D24"/>
    <w:rsid w:val="00BC687F"/>
    <w:rsid w:val="00BC6882"/>
    <w:rsid w:val="00BC6CA6"/>
    <w:rsid w:val="00BC7240"/>
    <w:rsid w:val="00BC75B8"/>
    <w:rsid w:val="00BC7F6F"/>
    <w:rsid w:val="00BD06DB"/>
    <w:rsid w:val="00BD07B8"/>
    <w:rsid w:val="00BD1245"/>
    <w:rsid w:val="00BD1402"/>
    <w:rsid w:val="00BD155B"/>
    <w:rsid w:val="00BD17F9"/>
    <w:rsid w:val="00BD1973"/>
    <w:rsid w:val="00BD1A54"/>
    <w:rsid w:val="00BD1C9F"/>
    <w:rsid w:val="00BD1FB9"/>
    <w:rsid w:val="00BD2963"/>
    <w:rsid w:val="00BD2B7C"/>
    <w:rsid w:val="00BD3429"/>
    <w:rsid w:val="00BD36F2"/>
    <w:rsid w:val="00BD3AC7"/>
    <w:rsid w:val="00BD3F4F"/>
    <w:rsid w:val="00BD40AD"/>
    <w:rsid w:val="00BD4244"/>
    <w:rsid w:val="00BD4506"/>
    <w:rsid w:val="00BD4741"/>
    <w:rsid w:val="00BD4936"/>
    <w:rsid w:val="00BD4CEA"/>
    <w:rsid w:val="00BD51E1"/>
    <w:rsid w:val="00BD5218"/>
    <w:rsid w:val="00BD5964"/>
    <w:rsid w:val="00BD5A91"/>
    <w:rsid w:val="00BD5D51"/>
    <w:rsid w:val="00BD5FBF"/>
    <w:rsid w:val="00BD604D"/>
    <w:rsid w:val="00BD6210"/>
    <w:rsid w:val="00BD682C"/>
    <w:rsid w:val="00BD68A6"/>
    <w:rsid w:val="00BD69D7"/>
    <w:rsid w:val="00BD6EC0"/>
    <w:rsid w:val="00BD6FE1"/>
    <w:rsid w:val="00BD7311"/>
    <w:rsid w:val="00BE0615"/>
    <w:rsid w:val="00BE14F8"/>
    <w:rsid w:val="00BE185B"/>
    <w:rsid w:val="00BE1AA1"/>
    <w:rsid w:val="00BE21E8"/>
    <w:rsid w:val="00BE280E"/>
    <w:rsid w:val="00BE2871"/>
    <w:rsid w:val="00BE28D0"/>
    <w:rsid w:val="00BE2BCA"/>
    <w:rsid w:val="00BE2F60"/>
    <w:rsid w:val="00BE303A"/>
    <w:rsid w:val="00BE32F5"/>
    <w:rsid w:val="00BE36DE"/>
    <w:rsid w:val="00BE37A5"/>
    <w:rsid w:val="00BE39F1"/>
    <w:rsid w:val="00BE3E30"/>
    <w:rsid w:val="00BE4297"/>
    <w:rsid w:val="00BE44A7"/>
    <w:rsid w:val="00BE4B0B"/>
    <w:rsid w:val="00BE579B"/>
    <w:rsid w:val="00BE595E"/>
    <w:rsid w:val="00BE5A91"/>
    <w:rsid w:val="00BE5BF0"/>
    <w:rsid w:val="00BE6F5F"/>
    <w:rsid w:val="00BE75D3"/>
    <w:rsid w:val="00BE7C0E"/>
    <w:rsid w:val="00BE7D6D"/>
    <w:rsid w:val="00BE7E35"/>
    <w:rsid w:val="00BF0750"/>
    <w:rsid w:val="00BF0E9A"/>
    <w:rsid w:val="00BF127E"/>
    <w:rsid w:val="00BF1649"/>
    <w:rsid w:val="00BF1C7E"/>
    <w:rsid w:val="00BF2324"/>
    <w:rsid w:val="00BF243E"/>
    <w:rsid w:val="00BF255B"/>
    <w:rsid w:val="00BF2A18"/>
    <w:rsid w:val="00BF2D7D"/>
    <w:rsid w:val="00BF2EA8"/>
    <w:rsid w:val="00BF344C"/>
    <w:rsid w:val="00BF34AA"/>
    <w:rsid w:val="00BF35E0"/>
    <w:rsid w:val="00BF3C1C"/>
    <w:rsid w:val="00BF3DE4"/>
    <w:rsid w:val="00BF4012"/>
    <w:rsid w:val="00BF4146"/>
    <w:rsid w:val="00BF43D2"/>
    <w:rsid w:val="00BF4752"/>
    <w:rsid w:val="00BF477B"/>
    <w:rsid w:val="00BF4F3E"/>
    <w:rsid w:val="00BF5190"/>
    <w:rsid w:val="00BF52D3"/>
    <w:rsid w:val="00BF52F8"/>
    <w:rsid w:val="00BF57F8"/>
    <w:rsid w:val="00BF60FF"/>
    <w:rsid w:val="00BF615B"/>
    <w:rsid w:val="00BF6322"/>
    <w:rsid w:val="00BF6536"/>
    <w:rsid w:val="00BF687D"/>
    <w:rsid w:val="00BF68B4"/>
    <w:rsid w:val="00BF68DE"/>
    <w:rsid w:val="00BF6DAF"/>
    <w:rsid w:val="00BF7286"/>
    <w:rsid w:val="00BF74BC"/>
    <w:rsid w:val="00BF75F6"/>
    <w:rsid w:val="00BF7891"/>
    <w:rsid w:val="00BF7EDD"/>
    <w:rsid w:val="00C00134"/>
    <w:rsid w:val="00C0025C"/>
    <w:rsid w:val="00C002E4"/>
    <w:rsid w:val="00C013D0"/>
    <w:rsid w:val="00C01617"/>
    <w:rsid w:val="00C01B32"/>
    <w:rsid w:val="00C03102"/>
    <w:rsid w:val="00C03152"/>
    <w:rsid w:val="00C0324C"/>
    <w:rsid w:val="00C03C21"/>
    <w:rsid w:val="00C03FCC"/>
    <w:rsid w:val="00C04478"/>
    <w:rsid w:val="00C04720"/>
    <w:rsid w:val="00C04DA0"/>
    <w:rsid w:val="00C050F8"/>
    <w:rsid w:val="00C05147"/>
    <w:rsid w:val="00C06D83"/>
    <w:rsid w:val="00C07305"/>
    <w:rsid w:val="00C07404"/>
    <w:rsid w:val="00C07C4C"/>
    <w:rsid w:val="00C104BF"/>
    <w:rsid w:val="00C105E3"/>
    <w:rsid w:val="00C107B1"/>
    <w:rsid w:val="00C1099B"/>
    <w:rsid w:val="00C11155"/>
    <w:rsid w:val="00C11394"/>
    <w:rsid w:val="00C11773"/>
    <w:rsid w:val="00C1197F"/>
    <w:rsid w:val="00C12E39"/>
    <w:rsid w:val="00C12F4F"/>
    <w:rsid w:val="00C137BF"/>
    <w:rsid w:val="00C13D56"/>
    <w:rsid w:val="00C1469D"/>
    <w:rsid w:val="00C14B4C"/>
    <w:rsid w:val="00C1535E"/>
    <w:rsid w:val="00C1570E"/>
    <w:rsid w:val="00C15823"/>
    <w:rsid w:val="00C15AA6"/>
    <w:rsid w:val="00C15ABC"/>
    <w:rsid w:val="00C16080"/>
    <w:rsid w:val="00C16425"/>
    <w:rsid w:val="00C164CB"/>
    <w:rsid w:val="00C165FE"/>
    <w:rsid w:val="00C166F6"/>
    <w:rsid w:val="00C167C4"/>
    <w:rsid w:val="00C16843"/>
    <w:rsid w:val="00C1746B"/>
    <w:rsid w:val="00C17A25"/>
    <w:rsid w:val="00C17E52"/>
    <w:rsid w:val="00C17ECA"/>
    <w:rsid w:val="00C2022B"/>
    <w:rsid w:val="00C20447"/>
    <w:rsid w:val="00C2071C"/>
    <w:rsid w:val="00C217C9"/>
    <w:rsid w:val="00C2194C"/>
    <w:rsid w:val="00C222AD"/>
    <w:rsid w:val="00C22449"/>
    <w:rsid w:val="00C22565"/>
    <w:rsid w:val="00C22610"/>
    <w:rsid w:val="00C22BFF"/>
    <w:rsid w:val="00C22D57"/>
    <w:rsid w:val="00C22E69"/>
    <w:rsid w:val="00C23477"/>
    <w:rsid w:val="00C236CC"/>
    <w:rsid w:val="00C237A7"/>
    <w:rsid w:val="00C24C93"/>
    <w:rsid w:val="00C24E32"/>
    <w:rsid w:val="00C25709"/>
    <w:rsid w:val="00C257B8"/>
    <w:rsid w:val="00C2580F"/>
    <w:rsid w:val="00C25F19"/>
    <w:rsid w:val="00C26599"/>
    <w:rsid w:val="00C2667B"/>
    <w:rsid w:val="00C26DD3"/>
    <w:rsid w:val="00C26EA3"/>
    <w:rsid w:val="00C27907"/>
    <w:rsid w:val="00C27BA8"/>
    <w:rsid w:val="00C30230"/>
    <w:rsid w:val="00C30590"/>
    <w:rsid w:val="00C30BEE"/>
    <w:rsid w:val="00C30E7D"/>
    <w:rsid w:val="00C30EC8"/>
    <w:rsid w:val="00C30F7B"/>
    <w:rsid w:val="00C31211"/>
    <w:rsid w:val="00C31459"/>
    <w:rsid w:val="00C31731"/>
    <w:rsid w:val="00C31849"/>
    <w:rsid w:val="00C31CC8"/>
    <w:rsid w:val="00C31ED6"/>
    <w:rsid w:val="00C32174"/>
    <w:rsid w:val="00C32196"/>
    <w:rsid w:val="00C32C4F"/>
    <w:rsid w:val="00C32D03"/>
    <w:rsid w:val="00C33598"/>
    <w:rsid w:val="00C33D1C"/>
    <w:rsid w:val="00C340AD"/>
    <w:rsid w:val="00C34328"/>
    <w:rsid w:val="00C34662"/>
    <w:rsid w:val="00C34F88"/>
    <w:rsid w:val="00C35231"/>
    <w:rsid w:val="00C3523C"/>
    <w:rsid w:val="00C3568F"/>
    <w:rsid w:val="00C359EA"/>
    <w:rsid w:val="00C35CFA"/>
    <w:rsid w:val="00C35D55"/>
    <w:rsid w:val="00C36F9B"/>
    <w:rsid w:val="00C37096"/>
    <w:rsid w:val="00C37185"/>
    <w:rsid w:val="00C376B0"/>
    <w:rsid w:val="00C377A9"/>
    <w:rsid w:val="00C4009C"/>
    <w:rsid w:val="00C410A2"/>
    <w:rsid w:val="00C41BDA"/>
    <w:rsid w:val="00C42035"/>
    <w:rsid w:val="00C422CB"/>
    <w:rsid w:val="00C42772"/>
    <w:rsid w:val="00C42AAC"/>
    <w:rsid w:val="00C42AE3"/>
    <w:rsid w:val="00C42F8F"/>
    <w:rsid w:val="00C43496"/>
    <w:rsid w:val="00C43783"/>
    <w:rsid w:val="00C44094"/>
    <w:rsid w:val="00C44098"/>
    <w:rsid w:val="00C44986"/>
    <w:rsid w:val="00C44BFA"/>
    <w:rsid w:val="00C45191"/>
    <w:rsid w:val="00C45B38"/>
    <w:rsid w:val="00C45FE7"/>
    <w:rsid w:val="00C4602F"/>
    <w:rsid w:val="00C46109"/>
    <w:rsid w:val="00C462ED"/>
    <w:rsid w:val="00C4645B"/>
    <w:rsid w:val="00C4660C"/>
    <w:rsid w:val="00C46797"/>
    <w:rsid w:val="00C47009"/>
    <w:rsid w:val="00C4730B"/>
    <w:rsid w:val="00C473CA"/>
    <w:rsid w:val="00C4759F"/>
    <w:rsid w:val="00C47633"/>
    <w:rsid w:val="00C47672"/>
    <w:rsid w:val="00C47674"/>
    <w:rsid w:val="00C47986"/>
    <w:rsid w:val="00C47C7A"/>
    <w:rsid w:val="00C47CE7"/>
    <w:rsid w:val="00C47D79"/>
    <w:rsid w:val="00C47E7E"/>
    <w:rsid w:val="00C50007"/>
    <w:rsid w:val="00C503E6"/>
    <w:rsid w:val="00C515F7"/>
    <w:rsid w:val="00C51E98"/>
    <w:rsid w:val="00C52C99"/>
    <w:rsid w:val="00C52E08"/>
    <w:rsid w:val="00C533D1"/>
    <w:rsid w:val="00C535F4"/>
    <w:rsid w:val="00C53D04"/>
    <w:rsid w:val="00C54824"/>
    <w:rsid w:val="00C551C2"/>
    <w:rsid w:val="00C55B37"/>
    <w:rsid w:val="00C56514"/>
    <w:rsid w:val="00C56629"/>
    <w:rsid w:val="00C56F08"/>
    <w:rsid w:val="00C57415"/>
    <w:rsid w:val="00C5745D"/>
    <w:rsid w:val="00C574E5"/>
    <w:rsid w:val="00C57E6E"/>
    <w:rsid w:val="00C57F88"/>
    <w:rsid w:val="00C604FA"/>
    <w:rsid w:val="00C60568"/>
    <w:rsid w:val="00C61030"/>
    <w:rsid w:val="00C61289"/>
    <w:rsid w:val="00C6188F"/>
    <w:rsid w:val="00C61992"/>
    <w:rsid w:val="00C619C1"/>
    <w:rsid w:val="00C61BBD"/>
    <w:rsid w:val="00C61CB1"/>
    <w:rsid w:val="00C6217D"/>
    <w:rsid w:val="00C626D5"/>
    <w:rsid w:val="00C6295A"/>
    <w:rsid w:val="00C62DCF"/>
    <w:rsid w:val="00C6327C"/>
    <w:rsid w:val="00C63777"/>
    <w:rsid w:val="00C63B01"/>
    <w:rsid w:val="00C6438D"/>
    <w:rsid w:val="00C64CAC"/>
    <w:rsid w:val="00C64CB8"/>
    <w:rsid w:val="00C64E96"/>
    <w:rsid w:val="00C64EC1"/>
    <w:rsid w:val="00C656DF"/>
    <w:rsid w:val="00C65790"/>
    <w:rsid w:val="00C6588A"/>
    <w:rsid w:val="00C65A9E"/>
    <w:rsid w:val="00C7036E"/>
    <w:rsid w:val="00C7060D"/>
    <w:rsid w:val="00C718F0"/>
    <w:rsid w:val="00C71DF7"/>
    <w:rsid w:val="00C71E3A"/>
    <w:rsid w:val="00C7213D"/>
    <w:rsid w:val="00C7308C"/>
    <w:rsid w:val="00C738F8"/>
    <w:rsid w:val="00C73915"/>
    <w:rsid w:val="00C73AFA"/>
    <w:rsid w:val="00C73B89"/>
    <w:rsid w:val="00C73D09"/>
    <w:rsid w:val="00C73F76"/>
    <w:rsid w:val="00C74A37"/>
    <w:rsid w:val="00C74A53"/>
    <w:rsid w:val="00C75F8C"/>
    <w:rsid w:val="00C761E1"/>
    <w:rsid w:val="00C762AE"/>
    <w:rsid w:val="00C7654C"/>
    <w:rsid w:val="00C765B9"/>
    <w:rsid w:val="00C76675"/>
    <w:rsid w:val="00C766DE"/>
    <w:rsid w:val="00C7699A"/>
    <w:rsid w:val="00C76C2B"/>
    <w:rsid w:val="00C770A3"/>
    <w:rsid w:val="00C77170"/>
    <w:rsid w:val="00C80075"/>
    <w:rsid w:val="00C8027E"/>
    <w:rsid w:val="00C8069A"/>
    <w:rsid w:val="00C80A06"/>
    <w:rsid w:val="00C80CEB"/>
    <w:rsid w:val="00C81ED9"/>
    <w:rsid w:val="00C8228E"/>
    <w:rsid w:val="00C822B8"/>
    <w:rsid w:val="00C8232F"/>
    <w:rsid w:val="00C82370"/>
    <w:rsid w:val="00C83888"/>
    <w:rsid w:val="00C838BC"/>
    <w:rsid w:val="00C83AA7"/>
    <w:rsid w:val="00C83D1F"/>
    <w:rsid w:val="00C842D1"/>
    <w:rsid w:val="00C846C3"/>
    <w:rsid w:val="00C8503F"/>
    <w:rsid w:val="00C85325"/>
    <w:rsid w:val="00C85858"/>
    <w:rsid w:val="00C862C2"/>
    <w:rsid w:val="00C8653F"/>
    <w:rsid w:val="00C86899"/>
    <w:rsid w:val="00C871DE"/>
    <w:rsid w:val="00C87583"/>
    <w:rsid w:val="00C876C4"/>
    <w:rsid w:val="00C8789D"/>
    <w:rsid w:val="00C87E79"/>
    <w:rsid w:val="00C9072A"/>
    <w:rsid w:val="00C90AAB"/>
    <w:rsid w:val="00C917A0"/>
    <w:rsid w:val="00C91966"/>
    <w:rsid w:val="00C91BBF"/>
    <w:rsid w:val="00C91DAC"/>
    <w:rsid w:val="00C920D1"/>
    <w:rsid w:val="00C92655"/>
    <w:rsid w:val="00C927F8"/>
    <w:rsid w:val="00C929BE"/>
    <w:rsid w:val="00C92BF2"/>
    <w:rsid w:val="00C93744"/>
    <w:rsid w:val="00C93CB9"/>
    <w:rsid w:val="00C93DAD"/>
    <w:rsid w:val="00C9418C"/>
    <w:rsid w:val="00C94A51"/>
    <w:rsid w:val="00C95497"/>
    <w:rsid w:val="00C9566E"/>
    <w:rsid w:val="00C95B07"/>
    <w:rsid w:val="00C96270"/>
    <w:rsid w:val="00C9647E"/>
    <w:rsid w:val="00C96B18"/>
    <w:rsid w:val="00C9721D"/>
    <w:rsid w:val="00C97401"/>
    <w:rsid w:val="00CA0299"/>
    <w:rsid w:val="00CA0B69"/>
    <w:rsid w:val="00CA114E"/>
    <w:rsid w:val="00CA1745"/>
    <w:rsid w:val="00CA1B39"/>
    <w:rsid w:val="00CA1EEE"/>
    <w:rsid w:val="00CA2B8A"/>
    <w:rsid w:val="00CA2BA2"/>
    <w:rsid w:val="00CA2CFA"/>
    <w:rsid w:val="00CA2D5E"/>
    <w:rsid w:val="00CA2DA9"/>
    <w:rsid w:val="00CA2ECC"/>
    <w:rsid w:val="00CA2F5A"/>
    <w:rsid w:val="00CA3774"/>
    <w:rsid w:val="00CA37A8"/>
    <w:rsid w:val="00CA3946"/>
    <w:rsid w:val="00CA3AC1"/>
    <w:rsid w:val="00CA3EB8"/>
    <w:rsid w:val="00CA4DF7"/>
    <w:rsid w:val="00CA4E2A"/>
    <w:rsid w:val="00CA5324"/>
    <w:rsid w:val="00CA5510"/>
    <w:rsid w:val="00CA55AC"/>
    <w:rsid w:val="00CA5739"/>
    <w:rsid w:val="00CA5A76"/>
    <w:rsid w:val="00CA5D5D"/>
    <w:rsid w:val="00CA5E44"/>
    <w:rsid w:val="00CA6144"/>
    <w:rsid w:val="00CA666B"/>
    <w:rsid w:val="00CA68E0"/>
    <w:rsid w:val="00CA6EAA"/>
    <w:rsid w:val="00CA730F"/>
    <w:rsid w:val="00CA7513"/>
    <w:rsid w:val="00CA7962"/>
    <w:rsid w:val="00CA7FF1"/>
    <w:rsid w:val="00CB0310"/>
    <w:rsid w:val="00CB0C78"/>
    <w:rsid w:val="00CB107D"/>
    <w:rsid w:val="00CB1319"/>
    <w:rsid w:val="00CB151C"/>
    <w:rsid w:val="00CB28FE"/>
    <w:rsid w:val="00CB2951"/>
    <w:rsid w:val="00CB2B68"/>
    <w:rsid w:val="00CB3310"/>
    <w:rsid w:val="00CB3AE1"/>
    <w:rsid w:val="00CB3D11"/>
    <w:rsid w:val="00CB42B5"/>
    <w:rsid w:val="00CB4B02"/>
    <w:rsid w:val="00CB527D"/>
    <w:rsid w:val="00CB5962"/>
    <w:rsid w:val="00CB5DE4"/>
    <w:rsid w:val="00CB60EB"/>
    <w:rsid w:val="00CB6287"/>
    <w:rsid w:val="00CB63C2"/>
    <w:rsid w:val="00CB66D6"/>
    <w:rsid w:val="00CB6869"/>
    <w:rsid w:val="00CB6A69"/>
    <w:rsid w:val="00CB6FF7"/>
    <w:rsid w:val="00CB720C"/>
    <w:rsid w:val="00CB78A3"/>
    <w:rsid w:val="00CB7D15"/>
    <w:rsid w:val="00CB7F45"/>
    <w:rsid w:val="00CC01FB"/>
    <w:rsid w:val="00CC065F"/>
    <w:rsid w:val="00CC0DF4"/>
    <w:rsid w:val="00CC0E94"/>
    <w:rsid w:val="00CC11E0"/>
    <w:rsid w:val="00CC1277"/>
    <w:rsid w:val="00CC16D0"/>
    <w:rsid w:val="00CC1726"/>
    <w:rsid w:val="00CC1A9A"/>
    <w:rsid w:val="00CC1AA8"/>
    <w:rsid w:val="00CC1BB3"/>
    <w:rsid w:val="00CC1C14"/>
    <w:rsid w:val="00CC1C3C"/>
    <w:rsid w:val="00CC2264"/>
    <w:rsid w:val="00CC2266"/>
    <w:rsid w:val="00CC22A5"/>
    <w:rsid w:val="00CC2743"/>
    <w:rsid w:val="00CC29ED"/>
    <w:rsid w:val="00CC2ADB"/>
    <w:rsid w:val="00CC36D3"/>
    <w:rsid w:val="00CC4173"/>
    <w:rsid w:val="00CC4468"/>
    <w:rsid w:val="00CC4B96"/>
    <w:rsid w:val="00CC57BA"/>
    <w:rsid w:val="00CC58E6"/>
    <w:rsid w:val="00CC676D"/>
    <w:rsid w:val="00CC6A60"/>
    <w:rsid w:val="00CC7413"/>
    <w:rsid w:val="00CC76EA"/>
    <w:rsid w:val="00CC7EB7"/>
    <w:rsid w:val="00CD009F"/>
    <w:rsid w:val="00CD0646"/>
    <w:rsid w:val="00CD0E15"/>
    <w:rsid w:val="00CD0E26"/>
    <w:rsid w:val="00CD14A9"/>
    <w:rsid w:val="00CD15C1"/>
    <w:rsid w:val="00CD204F"/>
    <w:rsid w:val="00CD2142"/>
    <w:rsid w:val="00CD2535"/>
    <w:rsid w:val="00CD28A3"/>
    <w:rsid w:val="00CD2AE0"/>
    <w:rsid w:val="00CD2C7A"/>
    <w:rsid w:val="00CD2CE6"/>
    <w:rsid w:val="00CD3920"/>
    <w:rsid w:val="00CD3AB4"/>
    <w:rsid w:val="00CD3FAD"/>
    <w:rsid w:val="00CD41E7"/>
    <w:rsid w:val="00CD43FE"/>
    <w:rsid w:val="00CD54DD"/>
    <w:rsid w:val="00CD5A11"/>
    <w:rsid w:val="00CD602E"/>
    <w:rsid w:val="00CD6233"/>
    <w:rsid w:val="00CD62DB"/>
    <w:rsid w:val="00CD6785"/>
    <w:rsid w:val="00CD695E"/>
    <w:rsid w:val="00CD6EFC"/>
    <w:rsid w:val="00CD709B"/>
    <w:rsid w:val="00CD719E"/>
    <w:rsid w:val="00CD73D5"/>
    <w:rsid w:val="00CD7ED8"/>
    <w:rsid w:val="00CE01BF"/>
    <w:rsid w:val="00CE0276"/>
    <w:rsid w:val="00CE0537"/>
    <w:rsid w:val="00CE08C6"/>
    <w:rsid w:val="00CE13AF"/>
    <w:rsid w:val="00CE1A3A"/>
    <w:rsid w:val="00CE1CE5"/>
    <w:rsid w:val="00CE1E5F"/>
    <w:rsid w:val="00CE2013"/>
    <w:rsid w:val="00CE23F5"/>
    <w:rsid w:val="00CE29CE"/>
    <w:rsid w:val="00CE2C9F"/>
    <w:rsid w:val="00CE3524"/>
    <w:rsid w:val="00CE3753"/>
    <w:rsid w:val="00CE3D03"/>
    <w:rsid w:val="00CE4081"/>
    <w:rsid w:val="00CE4595"/>
    <w:rsid w:val="00CE499B"/>
    <w:rsid w:val="00CE4C13"/>
    <w:rsid w:val="00CE4FFB"/>
    <w:rsid w:val="00CE5E5E"/>
    <w:rsid w:val="00CE665D"/>
    <w:rsid w:val="00CE6863"/>
    <w:rsid w:val="00CE687C"/>
    <w:rsid w:val="00CE6D35"/>
    <w:rsid w:val="00CE77BB"/>
    <w:rsid w:val="00CE7EF7"/>
    <w:rsid w:val="00CE7F58"/>
    <w:rsid w:val="00CF009C"/>
    <w:rsid w:val="00CF01FC"/>
    <w:rsid w:val="00CF03A5"/>
    <w:rsid w:val="00CF070C"/>
    <w:rsid w:val="00CF0D9A"/>
    <w:rsid w:val="00CF0F51"/>
    <w:rsid w:val="00CF1736"/>
    <w:rsid w:val="00CF1C9D"/>
    <w:rsid w:val="00CF1F31"/>
    <w:rsid w:val="00CF2FA1"/>
    <w:rsid w:val="00CF311E"/>
    <w:rsid w:val="00CF384F"/>
    <w:rsid w:val="00CF3910"/>
    <w:rsid w:val="00CF39C9"/>
    <w:rsid w:val="00CF3B94"/>
    <w:rsid w:val="00CF3C23"/>
    <w:rsid w:val="00CF453E"/>
    <w:rsid w:val="00CF4922"/>
    <w:rsid w:val="00CF5702"/>
    <w:rsid w:val="00CF58CA"/>
    <w:rsid w:val="00CF5CC3"/>
    <w:rsid w:val="00CF60C4"/>
    <w:rsid w:val="00CF6227"/>
    <w:rsid w:val="00CF623E"/>
    <w:rsid w:val="00CF68C1"/>
    <w:rsid w:val="00CF6CBE"/>
    <w:rsid w:val="00CF6E8C"/>
    <w:rsid w:val="00CF6ED6"/>
    <w:rsid w:val="00CF7387"/>
    <w:rsid w:val="00CF74E2"/>
    <w:rsid w:val="00CF75CD"/>
    <w:rsid w:val="00CF7E10"/>
    <w:rsid w:val="00CF7F57"/>
    <w:rsid w:val="00D0022C"/>
    <w:rsid w:val="00D00446"/>
    <w:rsid w:val="00D0109C"/>
    <w:rsid w:val="00D014DC"/>
    <w:rsid w:val="00D01726"/>
    <w:rsid w:val="00D01948"/>
    <w:rsid w:val="00D02CEF"/>
    <w:rsid w:val="00D03073"/>
    <w:rsid w:val="00D033F1"/>
    <w:rsid w:val="00D0345A"/>
    <w:rsid w:val="00D03A2F"/>
    <w:rsid w:val="00D04598"/>
    <w:rsid w:val="00D04B74"/>
    <w:rsid w:val="00D054E9"/>
    <w:rsid w:val="00D05672"/>
    <w:rsid w:val="00D0589B"/>
    <w:rsid w:val="00D05C16"/>
    <w:rsid w:val="00D05EE1"/>
    <w:rsid w:val="00D064CC"/>
    <w:rsid w:val="00D067A5"/>
    <w:rsid w:val="00D06C25"/>
    <w:rsid w:val="00D0729B"/>
    <w:rsid w:val="00D07D18"/>
    <w:rsid w:val="00D07E5E"/>
    <w:rsid w:val="00D10001"/>
    <w:rsid w:val="00D1153B"/>
    <w:rsid w:val="00D11781"/>
    <w:rsid w:val="00D117F5"/>
    <w:rsid w:val="00D11E09"/>
    <w:rsid w:val="00D1259F"/>
    <w:rsid w:val="00D1261E"/>
    <w:rsid w:val="00D12CCD"/>
    <w:rsid w:val="00D13061"/>
    <w:rsid w:val="00D1309F"/>
    <w:rsid w:val="00D130BB"/>
    <w:rsid w:val="00D132D0"/>
    <w:rsid w:val="00D133C2"/>
    <w:rsid w:val="00D13B6C"/>
    <w:rsid w:val="00D13C96"/>
    <w:rsid w:val="00D1461A"/>
    <w:rsid w:val="00D15AFF"/>
    <w:rsid w:val="00D16979"/>
    <w:rsid w:val="00D17153"/>
    <w:rsid w:val="00D17533"/>
    <w:rsid w:val="00D17D96"/>
    <w:rsid w:val="00D17F2D"/>
    <w:rsid w:val="00D200B2"/>
    <w:rsid w:val="00D20197"/>
    <w:rsid w:val="00D21ABD"/>
    <w:rsid w:val="00D21C55"/>
    <w:rsid w:val="00D21E3B"/>
    <w:rsid w:val="00D22924"/>
    <w:rsid w:val="00D22D3D"/>
    <w:rsid w:val="00D23503"/>
    <w:rsid w:val="00D2353E"/>
    <w:rsid w:val="00D23C54"/>
    <w:rsid w:val="00D24458"/>
    <w:rsid w:val="00D24824"/>
    <w:rsid w:val="00D24944"/>
    <w:rsid w:val="00D2495A"/>
    <w:rsid w:val="00D24D33"/>
    <w:rsid w:val="00D25728"/>
    <w:rsid w:val="00D258B1"/>
    <w:rsid w:val="00D25C60"/>
    <w:rsid w:val="00D26643"/>
    <w:rsid w:val="00D26C93"/>
    <w:rsid w:val="00D270DD"/>
    <w:rsid w:val="00D271A5"/>
    <w:rsid w:val="00D27DF2"/>
    <w:rsid w:val="00D3015F"/>
    <w:rsid w:val="00D301DF"/>
    <w:rsid w:val="00D303AD"/>
    <w:rsid w:val="00D303F0"/>
    <w:rsid w:val="00D30456"/>
    <w:rsid w:val="00D30461"/>
    <w:rsid w:val="00D3063E"/>
    <w:rsid w:val="00D308D6"/>
    <w:rsid w:val="00D3121D"/>
    <w:rsid w:val="00D3167D"/>
    <w:rsid w:val="00D31BE7"/>
    <w:rsid w:val="00D32081"/>
    <w:rsid w:val="00D32292"/>
    <w:rsid w:val="00D322CB"/>
    <w:rsid w:val="00D323D0"/>
    <w:rsid w:val="00D32941"/>
    <w:rsid w:val="00D32B3A"/>
    <w:rsid w:val="00D32E58"/>
    <w:rsid w:val="00D33ED0"/>
    <w:rsid w:val="00D3411E"/>
    <w:rsid w:val="00D3455F"/>
    <w:rsid w:val="00D348B4"/>
    <w:rsid w:val="00D34BEA"/>
    <w:rsid w:val="00D35051"/>
    <w:rsid w:val="00D35517"/>
    <w:rsid w:val="00D358FC"/>
    <w:rsid w:val="00D35B51"/>
    <w:rsid w:val="00D36CB4"/>
    <w:rsid w:val="00D36F5D"/>
    <w:rsid w:val="00D36FE2"/>
    <w:rsid w:val="00D3784F"/>
    <w:rsid w:val="00D406D8"/>
    <w:rsid w:val="00D40A6B"/>
    <w:rsid w:val="00D4166B"/>
    <w:rsid w:val="00D417D1"/>
    <w:rsid w:val="00D419F8"/>
    <w:rsid w:val="00D41C0A"/>
    <w:rsid w:val="00D41FDD"/>
    <w:rsid w:val="00D4209D"/>
    <w:rsid w:val="00D42191"/>
    <w:rsid w:val="00D422D9"/>
    <w:rsid w:val="00D42B64"/>
    <w:rsid w:val="00D42C64"/>
    <w:rsid w:val="00D434D4"/>
    <w:rsid w:val="00D444A5"/>
    <w:rsid w:val="00D446F8"/>
    <w:rsid w:val="00D44EF3"/>
    <w:rsid w:val="00D44FC3"/>
    <w:rsid w:val="00D45689"/>
    <w:rsid w:val="00D45A5E"/>
    <w:rsid w:val="00D45C3F"/>
    <w:rsid w:val="00D45DE0"/>
    <w:rsid w:val="00D4645E"/>
    <w:rsid w:val="00D46921"/>
    <w:rsid w:val="00D473D3"/>
    <w:rsid w:val="00D47C87"/>
    <w:rsid w:val="00D47F57"/>
    <w:rsid w:val="00D503B3"/>
    <w:rsid w:val="00D5061A"/>
    <w:rsid w:val="00D50708"/>
    <w:rsid w:val="00D50911"/>
    <w:rsid w:val="00D50AC1"/>
    <w:rsid w:val="00D510B7"/>
    <w:rsid w:val="00D510F6"/>
    <w:rsid w:val="00D5148A"/>
    <w:rsid w:val="00D51A9A"/>
    <w:rsid w:val="00D5233B"/>
    <w:rsid w:val="00D523EB"/>
    <w:rsid w:val="00D52D9D"/>
    <w:rsid w:val="00D536DF"/>
    <w:rsid w:val="00D5371F"/>
    <w:rsid w:val="00D53DB5"/>
    <w:rsid w:val="00D5414A"/>
    <w:rsid w:val="00D542C7"/>
    <w:rsid w:val="00D546FA"/>
    <w:rsid w:val="00D55362"/>
    <w:rsid w:val="00D557A1"/>
    <w:rsid w:val="00D55FF4"/>
    <w:rsid w:val="00D562BF"/>
    <w:rsid w:val="00D56933"/>
    <w:rsid w:val="00D57114"/>
    <w:rsid w:val="00D57601"/>
    <w:rsid w:val="00D57B53"/>
    <w:rsid w:val="00D57EB2"/>
    <w:rsid w:val="00D57EF4"/>
    <w:rsid w:val="00D60120"/>
    <w:rsid w:val="00D604E2"/>
    <w:rsid w:val="00D6155F"/>
    <w:rsid w:val="00D61626"/>
    <w:rsid w:val="00D62651"/>
    <w:rsid w:val="00D62E32"/>
    <w:rsid w:val="00D635CB"/>
    <w:rsid w:val="00D6394A"/>
    <w:rsid w:val="00D63CA0"/>
    <w:rsid w:val="00D646D5"/>
    <w:rsid w:val="00D647A8"/>
    <w:rsid w:val="00D64A37"/>
    <w:rsid w:val="00D652E4"/>
    <w:rsid w:val="00D66840"/>
    <w:rsid w:val="00D66842"/>
    <w:rsid w:val="00D669BB"/>
    <w:rsid w:val="00D66BEC"/>
    <w:rsid w:val="00D66CBC"/>
    <w:rsid w:val="00D672BD"/>
    <w:rsid w:val="00D67AF4"/>
    <w:rsid w:val="00D703F1"/>
    <w:rsid w:val="00D706F3"/>
    <w:rsid w:val="00D70E57"/>
    <w:rsid w:val="00D7145F"/>
    <w:rsid w:val="00D7198E"/>
    <w:rsid w:val="00D72108"/>
    <w:rsid w:val="00D72112"/>
    <w:rsid w:val="00D72489"/>
    <w:rsid w:val="00D7274B"/>
    <w:rsid w:val="00D72E24"/>
    <w:rsid w:val="00D73C4A"/>
    <w:rsid w:val="00D73CF7"/>
    <w:rsid w:val="00D74C4B"/>
    <w:rsid w:val="00D75026"/>
    <w:rsid w:val="00D7534B"/>
    <w:rsid w:val="00D7568B"/>
    <w:rsid w:val="00D75D7D"/>
    <w:rsid w:val="00D760D6"/>
    <w:rsid w:val="00D76606"/>
    <w:rsid w:val="00D76A1E"/>
    <w:rsid w:val="00D76B90"/>
    <w:rsid w:val="00D76CE4"/>
    <w:rsid w:val="00D76ED2"/>
    <w:rsid w:val="00D774B0"/>
    <w:rsid w:val="00D77572"/>
    <w:rsid w:val="00D7765C"/>
    <w:rsid w:val="00D77757"/>
    <w:rsid w:val="00D779CB"/>
    <w:rsid w:val="00D80595"/>
    <w:rsid w:val="00D80703"/>
    <w:rsid w:val="00D80735"/>
    <w:rsid w:val="00D80756"/>
    <w:rsid w:val="00D81218"/>
    <w:rsid w:val="00D828CA"/>
    <w:rsid w:val="00D82C7A"/>
    <w:rsid w:val="00D83776"/>
    <w:rsid w:val="00D84025"/>
    <w:rsid w:val="00D84AAB"/>
    <w:rsid w:val="00D84CFD"/>
    <w:rsid w:val="00D84D38"/>
    <w:rsid w:val="00D85350"/>
    <w:rsid w:val="00D857B7"/>
    <w:rsid w:val="00D8588C"/>
    <w:rsid w:val="00D861C0"/>
    <w:rsid w:val="00D8621C"/>
    <w:rsid w:val="00D86948"/>
    <w:rsid w:val="00D87083"/>
    <w:rsid w:val="00D870FB"/>
    <w:rsid w:val="00D8762C"/>
    <w:rsid w:val="00D87955"/>
    <w:rsid w:val="00D87E64"/>
    <w:rsid w:val="00D87FC8"/>
    <w:rsid w:val="00D902D1"/>
    <w:rsid w:val="00D90773"/>
    <w:rsid w:val="00D90AE1"/>
    <w:rsid w:val="00D9154A"/>
    <w:rsid w:val="00D91B45"/>
    <w:rsid w:val="00D91BCC"/>
    <w:rsid w:val="00D91E3A"/>
    <w:rsid w:val="00D91F74"/>
    <w:rsid w:val="00D926E6"/>
    <w:rsid w:val="00D92FF1"/>
    <w:rsid w:val="00D93521"/>
    <w:rsid w:val="00D93E25"/>
    <w:rsid w:val="00D93E39"/>
    <w:rsid w:val="00D93EA1"/>
    <w:rsid w:val="00D93EFE"/>
    <w:rsid w:val="00D9423E"/>
    <w:rsid w:val="00D9467D"/>
    <w:rsid w:val="00D94785"/>
    <w:rsid w:val="00D94FF7"/>
    <w:rsid w:val="00D95089"/>
    <w:rsid w:val="00D957CE"/>
    <w:rsid w:val="00D95848"/>
    <w:rsid w:val="00D95A44"/>
    <w:rsid w:val="00D961DF"/>
    <w:rsid w:val="00D9656A"/>
    <w:rsid w:val="00D969B0"/>
    <w:rsid w:val="00D96C71"/>
    <w:rsid w:val="00D974C2"/>
    <w:rsid w:val="00D97599"/>
    <w:rsid w:val="00D97673"/>
    <w:rsid w:val="00D976A4"/>
    <w:rsid w:val="00D97A01"/>
    <w:rsid w:val="00D97B87"/>
    <w:rsid w:val="00DA08E2"/>
    <w:rsid w:val="00DA0B9A"/>
    <w:rsid w:val="00DA0C75"/>
    <w:rsid w:val="00DA14DE"/>
    <w:rsid w:val="00DA1939"/>
    <w:rsid w:val="00DA203B"/>
    <w:rsid w:val="00DA3801"/>
    <w:rsid w:val="00DA39ED"/>
    <w:rsid w:val="00DA3F22"/>
    <w:rsid w:val="00DA3F92"/>
    <w:rsid w:val="00DA417D"/>
    <w:rsid w:val="00DA4592"/>
    <w:rsid w:val="00DA487A"/>
    <w:rsid w:val="00DA4889"/>
    <w:rsid w:val="00DA4E32"/>
    <w:rsid w:val="00DA57A0"/>
    <w:rsid w:val="00DA605D"/>
    <w:rsid w:val="00DA60AA"/>
    <w:rsid w:val="00DA68E7"/>
    <w:rsid w:val="00DA6908"/>
    <w:rsid w:val="00DA6BBD"/>
    <w:rsid w:val="00DA7086"/>
    <w:rsid w:val="00DB00C1"/>
    <w:rsid w:val="00DB0424"/>
    <w:rsid w:val="00DB0689"/>
    <w:rsid w:val="00DB073F"/>
    <w:rsid w:val="00DB0783"/>
    <w:rsid w:val="00DB0A44"/>
    <w:rsid w:val="00DB0AE2"/>
    <w:rsid w:val="00DB1660"/>
    <w:rsid w:val="00DB1D36"/>
    <w:rsid w:val="00DB1DE7"/>
    <w:rsid w:val="00DB231E"/>
    <w:rsid w:val="00DB2B6B"/>
    <w:rsid w:val="00DB3597"/>
    <w:rsid w:val="00DB36BC"/>
    <w:rsid w:val="00DB387E"/>
    <w:rsid w:val="00DB3BBE"/>
    <w:rsid w:val="00DB4D99"/>
    <w:rsid w:val="00DB4E49"/>
    <w:rsid w:val="00DB5417"/>
    <w:rsid w:val="00DB585B"/>
    <w:rsid w:val="00DB60AE"/>
    <w:rsid w:val="00DB62E7"/>
    <w:rsid w:val="00DB6B99"/>
    <w:rsid w:val="00DB6E7D"/>
    <w:rsid w:val="00DB70B0"/>
    <w:rsid w:val="00DB73A4"/>
    <w:rsid w:val="00DC04A9"/>
    <w:rsid w:val="00DC05C4"/>
    <w:rsid w:val="00DC05F8"/>
    <w:rsid w:val="00DC08A6"/>
    <w:rsid w:val="00DC158A"/>
    <w:rsid w:val="00DC1E46"/>
    <w:rsid w:val="00DC2309"/>
    <w:rsid w:val="00DC2BEC"/>
    <w:rsid w:val="00DC4134"/>
    <w:rsid w:val="00DC4235"/>
    <w:rsid w:val="00DC46B2"/>
    <w:rsid w:val="00DC4738"/>
    <w:rsid w:val="00DC47F4"/>
    <w:rsid w:val="00DC598B"/>
    <w:rsid w:val="00DC6185"/>
    <w:rsid w:val="00DC664F"/>
    <w:rsid w:val="00DC698E"/>
    <w:rsid w:val="00DC761D"/>
    <w:rsid w:val="00DD0358"/>
    <w:rsid w:val="00DD037E"/>
    <w:rsid w:val="00DD0948"/>
    <w:rsid w:val="00DD0E48"/>
    <w:rsid w:val="00DD0FEB"/>
    <w:rsid w:val="00DD1D00"/>
    <w:rsid w:val="00DD20A7"/>
    <w:rsid w:val="00DD21F8"/>
    <w:rsid w:val="00DD248A"/>
    <w:rsid w:val="00DD2ADD"/>
    <w:rsid w:val="00DD3242"/>
    <w:rsid w:val="00DD35FC"/>
    <w:rsid w:val="00DD36E0"/>
    <w:rsid w:val="00DD3A25"/>
    <w:rsid w:val="00DD3BA3"/>
    <w:rsid w:val="00DD3D89"/>
    <w:rsid w:val="00DD3FD8"/>
    <w:rsid w:val="00DD4189"/>
    <w:rsid w:val="00DD4577"/>
    <w:rsid w:val="00DD4A13"/>
    <w:rsid w:val="00DD4D10"/>
    <w:rsid w:val="00DD566E"/>
    <w:rsid w:val="00DD57A5"/>
    <w:rsid w:val="00DD588A"/>
    <w:rsid w:val="00DD596E"/>
    <w:rsid w:val="00DD5C9C"/>
    <w:rsid w:val="00DD60AE"/>
    <w:rsid w:val="00DD6139"/>
    <w:rsid w:val="00DD6639"/>
    <w:rsid w:val="00DD7EAB"/>
    <w:rsid w:val="00DD7EC4"/>
    <w:rsid w:val="00DE0170"/>
    <w:rsid w:val="00DE066A"/>
    <w:rsid w:val="00DE06CC"/>
    <w:rsid w:val="00DE0BD5"/>
    <w:rsid w:val="00DE0C00"/>
    <w:rsid w:val="00DE0EC8"/>
    <w:rsid w:val="00DE0FF2"/>
    <w:rsid w:val="00DE171E"/>
    <w:rsid w:val="00DE1BC9"/>
    <w:rsid w:val="00DE1CCA"/>
    <w:rsid w:val="00DE1D6B"/>
    <w:rsid w:val="00DE2814"/>
    <w:rsid w:val="00DE2836"/>
    <w:rsid w:val="00DE288A"/>
    <w:rsid w:val="00DE3BFD"/>
    <w:rsid w:val="00DE3DDB"/>
    <w:rsid w:val="00DE3E90"/>
    <w:rsid w:val="00DE3FC2"/>
    <w:rsid w:val="00DE402C"/>
    <w:rsid w:val="00DE42A3"/>
    <w:rsid w:val="00DE42E3"/>
    <w:rsid w:val="00DE4A45"/>
    <w:rsid w:val="00DE4BB2"/>
    <w:rsid w:val="00DE4C16"/>
    <w:rsid w:val="00DE4EC6"/>
    <w:rsid w:val="00DE52B5"/>
    <w:rsid w:val="00DE5536"/>
    <w:rsid w:val="00DE5792"/>
    <w:rsid w:val="00DE5CE3"/>
    <w:rsid w:val="00DE5CE9"/>
    <w:rsid w:val="00DE5D1D"/>
    <w:rsid w:val="00DE654B"/>
    <w:rsid w:val="00DE6616"/>
    <w:rsid w:val="00DE67FD"/>
    <w:rsid w:val="00DE69DE"/>
    <w:rsid w:val="00DE6A46"/>
    <w:rsid w:val="00DE6D84"/>
    <w:rsid w:val="00DE6DD5"/>
    <w:rsid w:val="00DE772B"/>
    <w:rsid w:val="00DE7750"/>
    <w:rsid w:val="00DE7C04"/>
    <w:rsid w:val="00DE7F37"/>
    <w:rsid w:val="00DE7F73"/>
    <w:rsid w:val="00DE7FBE"/>
    <w:rsid w:val="00DF0592"/>
    <w:rsid w:val="00DF106A"/>
    <w:rsid w:val="00DF1960"/>
    <w:rsid w:val="00DF1D31"/>
    <w:rsid w:val="00DF1FA6"/>
    <w:rsid w:val="00DF217E"/>
    <w:rsid w:val="00DF23BC"/>
    <w:rsid w:val="00DF2458"/>
    <w:rsid w:val="00DF257E"/>
    <w:rsid w:val="00DF25EF"/>
    <w:rsid w:val="00DF28E2"/>
    <w:rsid w:val="00DF2CC1"/>
    <w:rsid w:val="00DF2F2B"/>
    <w:rsid w:val="00DF30E6"/>
    <w:rsid w:val="00DF314F"/>
    <w:rsid w:val="00DF3366"/>
    <w:rsid w:val="00DF36A2"/>
    <w:rsid w:val="00DF43BD"/>
    <w:rsid w:val="00DF4CDC"/>
    <w:rsid w:val="00DF52A1"/>
    <w:rsid w:val="00DF5309"/>
    <w:rsid w:val="00DF58A3"/>
    <w:rsid w:val="00DF5944"/>
    <w:rsid w:val="00DF5CFD"/>
    <w:rsid w:val="00DF5FAB"/>
    <w:rsid w:val="00DF6030"/>
    <w:rsid w:val="00DF67B1"/>
    <w:rsid w:val="00DF6E32"/>
    <w:rsid w:val="00DF75BC"/>
    <w:rsid w:val="00DF772B"/>
    <w:rsid w:val="00DF7AEF"/>
    <w:rsid w:val="00DF7B6C"/>
    <w:rsid w:val="00E002F3"/>
    <w:rsid w:val="00E00803"/>
    <w:rsid w:val="00E01426"/>
    <w:rsid w:val="00E014D4"/>
    <w:rsid w:val="00E015C5"/>
    <w:rsid w:val="00E01B18"/>
    <w:rsid w:val="00E02425"/>
    <w:rsid w:val="00E02802"/>
    <w:rsid w:val="00E028FB"/>
    <w:rsid w:val="00E02AF8"/>
    <w:rsid w:val="00E03117"/>
    <w:rsid w:val="00E03126"/>
    <w:rsid w:val="00E03270"/>
    <w:rsid w:val="00E033E3"/>
    <w:rsid w:val="00E03A56"/>
    <w:rsid w:val="00E03CA9"/>
    <w:rsid w:val="00E03CD1"/>
    <w:rsid w:val="00E04672"/>
    <w:rsid w:val="00E04931"/>
    <w:rsid w:val="00E04EF2"/>
    <w:rsid w:val="00E05175"/>
    <w:rsid w:val="00E06ABF"/>
    <w:rsid w:val="00E06F98"/>
    <w:rsid w:val="00E07168"/>
    <w:rsid w:val="00E071BA"/>
    <w:rsid w:val="00E0739A"/>
    <w:rsid w:val="00E076CD"/>
    <w:rsid w:val="00E07BA9"/>
    <w:rsid w:val="00E07D41"/>
    <w:rsid w:val="00E07F0C"/>
    <w:rsid w:val="00E10CE1"/>
    <w:rsid w:val="00E10EF6"/>
    <w:rsid w:val="00E10FBF"/>
    <w:rsid w:val="00E1131E"/>
    <w:rsid w:val="00E113B5"/>
    <w:rsid w:val="00E11BF1"/>
    <w:rsid w:val="00E12182"/>
    <w:rsid w:val="00E1257B"/>
    <w:rsid w:val="00E13106"/>
    <w:rsid w:val="00E1408D"/>
    <w:rsid w:val="00E14114"/>
    <w:rsid w:val="00E1432E"/>
    <w:rsid w:val="00E14B20"/>
    <w:rsid w:val="00E14D1C"/>
    <w:rsid w:val="00E15196"/>
    <w:rsid w:val="00E15D29"/>
    <w:rsid w:val="00E161BC"/>
    <w:rsid w:val="00E16350"/>
    <w:rsid w:val="00E166CC"/>
    <w:rsid w:val="00E17BC5"/>
    <w:rsid w:val="00E20649"/>
    <w:rsid w:val="00E206D0"/>
    <w:rsid w:val="00E20D27"/>
    <w:rsid w:val="00E20D35"/>
    <w:rsid w:val="00E20F2E"/>
    <w:rsid w:val="00E20F4C"/>
    <w:rsid w:val="00E21348"/>
    <w:rsid w:val="00E218A3"/>
    <w:rsid w:val="00E21B97"/>
    <w:rsid w:val="00E21ECE"/>
    <w:rsid w:val="00E2228C"/>
    <w:rsid w:val="00E2231B"/>
    <w:rsid w:val="00E223BA"/>
    <w:rsid w:val="00E22724"/>
    <w:rsid w:val="00E227B6"/>
    <w:rsid w:val="00E22C99"/>
    <w:rsid w:val="00E23987"/>
    <w:rsid w:val="00E23A0B"/>
    <w:rsid w:val="00E23DBD"/>
    <w:rsid w:val="00E248AE"/>
    <w:rsid w:val="00E249F2"/>
    <w:rsid w:val="00E251BC"/>
    <w:rsid w:val="00E25213"/>
    <w:rsid w:val="00E25219"/>
    <w:rsid w:val="00E25240"/>
    <w:rsid w:val="00E2526A"/>
    <w:rsid w:val="00E25578"/>
    <w:rsid w:val="00E2570A"/>
    <w:rsid w:val="00E26226"/>
    <w:rsid w:val="00E26ABB"/>
    <w:rsid w:val="00E26EE8"/>
    <w:rsid w:val="00E27442"/>
    <w:rsid w:val="00E27634"/>
    <w:rsid w:val="00E277D4"/>
    <w:rsid w:val="00E27908"/>
    <w:rsid w:val="00E27A3F"/>
    <w:rsid w:val="00E3041E"/>
    <w:rsid w:val="00E3073F"/>
    <w:rsid w:val="00E3077B"/>
    <w:rsid w:val="00E30910"/>
    <w:rsid w:val="00E30D2A"/>
    <w:rsid w:val="00E315CD"/>
    <w:rsid w:val="00E318C1"/>
    <w:rsid w:val="00E31BC9"/>
    <w:rsid w:val="00E31D8C"/>
    <w:rsid w:val="00E31E24"/>
    <w:rsid w:val="00E320AC"/>
    <w:rsid w:val="00E32288"/>
    <w:rsid w:val="00E32DA2"/>
    <w:rsid w:val="00E32EF3"/>
    <w:rsid w:val="00E32F97"/>
    <w:rsid w:val="00E33802"/>
    <w:rsid w:val="00E3385E"/>
    <w:rsid w:val="00E33B76"/>
    <w:rsid w:val="00E33BA2"/>
    <w:rsid w:val="00E33DC8"/>
    <w:rsid w:val="00E34E1E"/>
    <w:rsid w:val="00E34EF4"/>
    <w:rsid w:val="00E3537A"/>
    <w:rsid w:val="00E359E3"/>
    <w:rsid w:val="00E35F8B"/>
    <w:rsid w:val="00E36598"/>
    <w:rsid w:val="00E36A2C"/>
    <w:rsid w:val="00E37430"/>
    <w:rsid w:val="00E377EE"/>
    <w:rsid w:val="00E37EEB"/>
    <w:rsid w:val="00E41A0C"/>
    <w:rsid w:val="00E423DC"/>
    <w:rsid w:val="00E427C6"/>
    <w:rsid w:val="00E42FFC"/>
    <w:rsid w:val="00E432AC"/>
    <w:rsid w:val="00E433A2"/>
    <w:rsid w:val="00E434BC"/>
    <w:rsid w:val="00E435CB"/>
    <w:rsid w:val="00E43AEF"/>
    <w:rsid w:val="00E43BDE"/>
    <w:rsid w:val="00E4417E"/>
    <w:rsid w:val="00E442D0"/>
    <w:rsid w:val="00E44C49"/>
    <w:rsid w:val="00E455D2"/>
    <w:rsid w:val="00E45636"/>
    <w:rsid w:val="00E45C42"/>
    <w:rsid w:val="00E46E6E"/>
    <w:rsid w:val="00E477FF"/>
    <w:rsid w:val="00E47AAC"/>
    <w:rsid w:val="00E501DD"/>
    <w:rsid w:val="00E50249"/>
    <w:rsid w:val="00E50EE1"/>
    <w:rsid w:val="00E51AD5"/>
    <w:rsid w:val="00E521ED"/>
    <w:rsid w:val="00E523A0"/>
    <w:rsid w:val="00E523F1"/>
    <w:rsid w:val="00E5268D"/>
    <w:rsid w:val="00E52827"/>
    <w:rsid w:val="00E52C0F"/>
    <w:rsid w:val="00E5317A"/>
    <w:rsid w:val="00E53601"/>
    <w:rsid w:val="00E5383B"/>
    <w:rsid w:val="00E53AA9"/>
    <w:rsid w:val="00E53C28"/>
    <w:rsid w:val="00E53FA2"/>
    <w:rsid w:val="00E54583"/>
    <w:rsid w:val="00E54B0D"/>
    <w:rsid w:val="00E5521E"/>
    <w:rsid w:val="00E5544B"/>
    <w:rsid w:val="00E55D32"/>
    <w:rsid w:val="00E56495"/>
    <w:rsid w:val="00E56891"/>
    <w:rsid w:val="00E56CCE"/>
    <w:rsid w:val="00E56FD2"/>
    <w:rsid w:val="00E57495"/>
    <w:rsid w:val="00E57923"/>
    <w:rsid w:val="00E57E1A"/>
    <w:rsid w:val="00E60041"/>
    <w:rsid w:val="00E606E9"/>
    <w:rsid w:val="00E60819"/>
    <w:rsid w:val="00E608E6"/>
    <w:rsid w:val="00E60901"/>
    <w:rsid w:val="00E6096B"/>
    <w:rsid w:val="00E60BE2"/>
    <w:rsid w:val="00E61742"/>
    <w:rsid w:val="00E61945"/>
    <w:rsid w:val="00E61988"/>
    <w:rsid w:val="00E61EEB"/>
    <w:rsid w:val="00E61FD9"/>
    <w:rsid w:val="00E62A9B"/>
    <w:rsid w:val="00E62C9F"/>
    <w:rsid w:val="00E62DB5"/>
    <w:rsid w:val="00E6347C"/>
    <w:rsid w:val="00E634BD"/>
    <w:rsid w:val="00E635E0"/>
    <w:rsid w:val="00E63807"/>
    <w:rsid w:val="00E63C52"/>
    <w:rsid w:val="00E63D6F"/>
    <w:rsid w:val="00E64086"/>
    <w:rsid w:val="00E6426B"/>
    <w:rsid w:val="00E64427"/>
    <w:rsid w:val="00E6519A"/>
    <w:rsid w:val="00E655E8"/>
    <w:rsid w:val="00E655F6"/>
    <w:rsid w:val="00E663F3"/>
    <w:rsid w:val="00E669B9"/>
    <w:rsid w:val="00E66B44"/>
    <w:rsid w:val="00E66C73"/>
    <w:rsid w:val="00E670F4"/>
    <w:rsid w:val="00E672B6"/>
    <w:rsid w:val="00E6748F"/>
    <w:rsid w:val="00E700F3"/>
    <w:rsid w:val="00E705A9"/>
    <w:rsid w:val="00E70A0A"/>
    <w:rsid w:val="00E70CC9"/>
    <w:rsid w:val="00E70CCE"/>
    <w:rsid w:val="00E7125C"/>
    <w:rsid w:val="00E7137C"/>
    <w:rsid w:val="00E7175E"/>
    <w:rsid w:val="00E71817"/>
    <w:rsid w:val="00E72028"/>
    <w:rsid w:val="00E720A9"/>
    <w:rsid w:val="00E72136"/>
    <w:rsid w:val="00E721C5"/>
    <w:rsid w:val="00E72208"/>
    <w:rsid w:val="00E72473"/>
    <w:rsid w:val="00E724A3"/>
    <w:rsid w:val="00E7258E"/>
    <w:rsid w:val="00E72CCA"/>
    <w:rsid w:val="00E72D9C"/>
    <w:rsid w:val="00E72E22"/>
    <w:rsid w:val="00E72EFA"/>
    <w:rsid w:val="00E7380B"/>
    <w:rsid w:val="00E73C17"/>
    <w:rsid w:val="00E73D3F"/>
    <w:rsid w:val="00E74A9E"/>
    <w:rsid w:val="00E752E0"/>
    <w:rsid w:val="00E759AB"/>
    <w:rsid w:val="00E75E6F"/>
    <w:rsid w:val="00E7656C"/>
    <w:rsid w:val="00E766E9"/>
    <w:rsid w:val="00E76AE0"/>
    <w:rsid w:val="00E76B72"/>
    <w:rsid w:val="00E76B8A"/>
    <w:rsid w:val="00E76C5D"/>
    <w:rsid w:val="00E76D9C"/>
    <w:rsid w:val="00E77051"/>
    <w:rsid w:val="00E77F22"/>
    <w:rsid w:val="00E8028D"/>
    <w:rsid w:val="00E8059C"/>
    <w:rsid w:val="00E80CA6"/>
    <w:rsid w:val="00E80F14"/>
    <w:rsid w:val="00E80FF2"/>
    <w:rsid w:val="00E819CE"/>
    <w:rsid w:val="00E81A44"/>
    <w:rsid w:val="00E81EC6"/>
    <w:rsid w:val="00E8228F"/>
    <w:rsid w:val="00E82EFE"/>
    <w:rsid w:val="00E83260"/>
    <w:rsid w:val="00E83593"/>
    <w:rsid w:val="00E8375E"/>
    <w:rsid w:val="00E837E4"/>
    <w:rsid w:val="00E83893"/>
    <w:rsid w:val="00E83C82"/>
    <w:rsid w:val="00E84343"/>
    <w:rsid w:val="00E8488B"/>
    <w:rsid w:val="00E84C98"/>
    <w:rsid w:val="00E84D45"/>
    <w:rsid w:val="00E858BA"/>
    <w:rsid w:val="00E859A3"/>
    <w:rsid w:val="00E8621D"/>
    <w:rsid w:val="00E8632E"/>
    <w:rsid w:val="00E86477"/>
    <w:rsid w:val="00E86637"/>
    <w:rsid w:val="00E86773"/>
    <w:rsid w:val="00E868D3"/>
    <w:rsid w:val="00E8716A"/>
    <w:rsid w:val="00E872AE"/>
    <w:rsid w:val="00E87582"/>
    <w:rsid w:val="00E87A29"/>
    <w:rsid w:val="00E904FE"/>
    <w:rsid w:val="00E90730"/>
    <w:rsid w:val="00E90782"/>
    <w:rsid w:val="00E907EE"/>
    <w:rsid w:val="00E9159E"/>
    <w:rsid w:val="00E918E9"/>
    <w:rsid w:val="00E92682"/>
    <w:rsid w:val="00E926E5"/>
    <w:rsid w:val="00E928F0"/>
    <w:rsid w:val="00E92F6B"/>
    <w:rsid w:val="00E931D3"/>
    <w:rsid w:val="00E93404"/>
    <w:rsid w:val="00E935C5"/>
    <w:rsid w:val="00E93616"/>
    <w:rsid w:val="00E93C36"/>
    <w:rsid w:val="00E93C7A"/>
    <w:rsid w:val="00E940D2"/>
    <w:rsid w:val="00E940FA"/>
    <w:rsid w:val="00E94AB0"/>
    <w:rsid w:val="00E951A2"/>
    <w:rsid w:val="00E95433"/>
    <w:rsid w:val="00E955F5"/>
    <w:rsid w:val="00E959AC"/>
    <w:rsid w:val="00E95D15"/>
    <w:rsid w:val="00E95F7D"/>
    <w:rsid w:val="00E960B3"/>
    <w:rsid w:val="00E96608"/>
    <w:rsid w:val="00E96C80"/>
    <w:rsid w:val="00E96D66"/>
    <w:rsid w:val="00E9718F"/>
    <w:rsid w:val="00E97397"/>
    <w:rsid w:val="00EA010C"/>
    <w:rsid w:val="00EA061B"/>
    <w:rsid w:val="00EA07BE"/>
    <w:rsid w:val="00EA15B6"/>
    <w:rsid w:val="00EA204F"/>
    <w:rsid w:val="00EA2DA8"/>
    <w:rsid w:val="00EA3543"/>
    <w:rsid w:val="00EA384A"/>
    <w:rsid w:val="00EA3AB8"/>
    <w:rsid w:val="00EA3BB8"/>
    <w:rsid w:val="00EA49DA"/>
    <w:rsid w:val="00EA5900"/>
    <w:rsid w:val="00EA5B0B"/>
    <w:rsid w:val="00EA5BB6"/>
    <w:rsid w:val="00EA5ED1"/>
    <w:rsid w:val="00EA6979"/>
    <w:rsid w:val="00EA6DC9"/>
    <w:rsid w:val="00EA6E14"/>
    <w:rsid w:val="00EA717A"/>
    <w:rsid w:val="00EA7791"/>
    <w:rsid w:val="00EA77DF"/>
    <w:rsid w:val="00EA7923"/>
    <w:rsid w:val="00EA7C9A"/>
    <w:rsid w:val="00EB01AE"/>
    <w:rsid w:val="00EB056C"/>
    <w:rsid w:val="00EB0996"/>
    <w:rsid w:val="00EB0A3A"/>
    <w:rsid w:val="00EB11FD"/>
    <w:rsid w:val="00EB14C6"/>
    <w:rsid w:val="00EB1521"/>
    <w:rsid w:val="00EB161D"/>
    <w:rsid w:val="00EB1748"/>
    <w:rsid w:val="00EB1871"/>
    <w:rsid w:val="00EB1AA8"/>
    <w:rsid w:val="00EB1B4F"/>
    <w:rsid w:val="00EB1C8B"/>
    <w:rsid w:val="00EB2D13"/>
    <w:rsid w:val="00EB2D8E"/>
    <w:rsid w:val="00EB2E42"/>
    <w:rsid w:val="00EB313B"/>
    <w:rsid w:val="00EB33F2"/>
    <w:rsid w:val="00EB35E4"/>
    <w:rsid w:val="00EB3F61"/>
    <w:rsid w:val="00EB4430"/>
    <w:rsid w:val="00EB4564"/>
    <w:rsid w:val="00EB4713"/>
    <w:rsid w:val="00EB49B2"/>
    <w:rsid w:val="00EB49E7"/>
    <w:rsid w:val="00EB4EC4"/>
    <w:rsid w:val="00EB4EF4"/>
    <w:rsid w:val="00EB5290"/>
    <w:rsid w:val="00EB555D"/>
    <w:rsid w:val="00EB5577"/>
    <w:rsid w:val="00EB56F3"/>
    <w:rsid w:val="00EB67A4"/>
    <w:rsid w:val="00EB68B8"/>
    <w:rsid w:val="00EB719D"/>
    <w:rsid w:val="00EB7F79"/>
    <w:rsid w:val="00EC00DA"/>
    <w:rsid w:val="00EC0A6B"/>
    <w:rsid w:val="00EC0AD7"/>
    <w:rsid w:val="00EC11F1"/>
    <w:rsid w:val="00EC13A3"/>
    <w:rsid w:val="00EC1834"/>
    <w:rsid w:val="00EC1B87"/>
    <w:rsid w:val="00EC1C72"/>
    <w:rsid w:val="00EC1DE5"/>
    <w:rsid w:val="00EC1E4F"/>
    <w:rsid w:val="00EC22F0"/>
    <w:rsid w:val="00EC2525"/>
    <w:rsid w:val="00EC2938"/>
    <w:rsid w:val="00EC2AD4"/>
    <w:rsid w:val="00EC3829"/>
    <w:rsid w:val="00EC3891"/>
    <w:rsid w:val="00EC3D64"/>
    <w:rsid w:val="00EC4103"/>
    <w:rsid w:val="00EC4278"/>
    <w:rsid w:val="00EC46D1"/>
    <w:rsid w:val="00EC4B56"/>
    <w:rsid w:val="00EC4B5C"/>
    <w:rsid w:val="00EC513A"/>
    <w:rsid w:val="00EC55DA"/>
    <w:rsid w:val="00EC6272"/>
    <w:rsid w:val="00EC6905"/>
    <w:rsid w:val="00EC72CC"/>
    <w:rsid w:val="00EC7B1D"/>
    <w:rsid w:val="00ED04E9"/>
    <w:rsid w:val="00ED06E0"/>
    <w:rsid w:val="00ED076E"/>
    <w:rsid w:val="00ED0B76"/>
    <w:rsid w:val="00ED0D66"/>
    <w:rsid w:val="00ED1288"/>
    <w:rsid w:val="00ED15D4"/>
    <w:rsid w:val="00ED1B59"/>
    <w:rsid w:val="00ED2072"/>
    <w:rsid w:val="00ED258D"/>
    <w:rsid w:val="00ED25EA"/>
    <w:rsid w:val="00ED26A6"/>
    <w:rsid w:val="00ED27EF"/>
    <w:rsid w:val="00ED2F92"/>
    <w:rsid w:val="00ED32A7"/>
    <w:rsid w:val="00ED3936"/>
    <w:rsid w:val="00ED4821"/>
    <w:rsid w:val="00ED4C62"/>
    <w:rsid w:val="00ED5150"/>
    <w:rsid w:val="00ED5274"/>
    <w:rsid w:val="00ED5329"/>
    <w:rsid w:val="00ED53CB"/>
    <w:rsid w:val="00ED582B"/>
    <w:rsid w:val="00ED5A59"/>
    <w:rsid w:val="00ED5F40"/>
    <w:rsid w:val="00ED6133"/>
    <w:rsid w:val="00ED6745"/>
    <w:rsid w:val="00ED6DE0"/>
    <w:rsid w:val="00ED703B"/>
    <w:rsid w:val="00ED7689"/>
    <w:rsid w:val="00ED7E4E"/>
    <w:rsid w:val="00EE0102"/>
    <w:rsid w:val="00EE01A5"/>
    <w:rsid w:val="00EE0348"/>
    <w:rsid w:val="00EE0B1E"/>
    <w:rsid w:val="00EE0E8F"/>
    <w:rsid w:val="00EE0F05"/>
    <w:rsid w:val="00EE1067"/>
    <w:rsid w:val="00EE183A"/>
    <w:rsid w:val="00EE1A01"/>
    <w:rsid w:val="00EE1D96"/>
    <w:rsid w:val="00EE216B"/>
    <w:rsid w:val="00EE21EA"/>
    <w:rsid w:val="00EE24A4"/>
    <w:rsid w:val="00EE269B"/>
    <w:rsid w:val="00EE3275"/>
    <w:rsid w:val="00EE37BC"/>
    <w:rsid w:val="00EE3E63"/>
    <w:rsid w:val="00EE3EA6"/>
    <w:rsid w:val="00EE4122"/>
    <w:rsid w:val="00EE4196"/>
    <w:rsid w:val="00EE4601"/>
    <w:rsid w:val="00EE5133"/>
    <w:rsid w:val="00EE53BF"/>
    <w:rsid w:val="00EE54DF"/>
    <w:rsid w:val="00EE57FC"/>
    <w:rsid w:val="00EE5B2B"/>
    <w:rsid w:val="00EE5C62"/>
    <w:rsid w:val="00EE64DA"/>
    <w:rsid w:val="00EE67A9"/>
    <w:rsid w:val="00EE68B7"/>
    <w:rsid w:val="00EE6A83"/>
    <w:rsid w:val="00EE76B2"/>
    <w:rsid w:val="00EF0BB4"/>
    <w:rsid w:val="00EF0F48"/>
    <w:rsid w:val="00EF1464"/>
    <w:rsid w:val="00EF1675"/>
    <w:rsid w:val="00EF1811"/>
    <w:rsid w:val="00EF18A5"/>
    <w:rsid w:val="00EF1913"/>
    <w:rsid w:val="00EF2A7D"/>
    <w:rsid w:val="00EF2A8E"/>
    <w:rsid w:val="00EF3876"/>
    <w:rsid w:val="00EF3912"/>
    <w:rsid w:val="00EF3A10"/>
    <w:rsid w:val="00EF3DB8"/>
    <w:rsid w:val="00EF4245"/>
    <w:rsid w:val="00EF4285"/>
    <w:rsid w:val="00EF4877"/>
    <w:rsid w:val="00EF4F62"/>
    <w:rsid w:val="00EF4F92"/>
    <w:rsid w:val="00EF521F"/>
    <w:rsid w:val="00EF5982"/>
    <w:rsid w:val="00EF5A28"/>
    <w:rsid w:val="00EF5A98"/>
    <w:rsid w:val="00EF5B16"/>
    <w:rsid w:val="00EF5E00"/>
    <w:rsid w:val="00EF61F1"/>
    <w:rsid w:val="00EF66D3"/>
    <w:rsid w:val="00EF68DF"/>
    <w:rsid w:val="00EF6A8F"/>
    <w:rsid w:val="00EF6B16"/>
    <w:rsid w:val="00EF77AA"/>
    <w:rsid w:val="00EF794B"/>
    <w:rsid w:val="00EF79FD"/>
    <w:rsid w:val="00EF7B95"/>
    <w:rsid w:val="00F002D0"/>
    <w:rsid w:val="00F00B52"/>
    <w:rsid w:val="00F00BB6"/>
    <w:rsid w:val="00F01099"/>
    <w:rsid w:val="00F01357"/>
    <w:rsid w:val="00F01442"/>
    <w:rsid w:val="00F01AB4"/>
    <w:rsid w:val="00F02275"/>
    <w:rsid w:val="00F02822"/>
    <w:rsid w:val="00F02FA2"/>
    <w:rsid w:val="00F03545"/>
    <w:rsid w:val="00F0363D"/>
    <w:rsid w:val="00F03A98"/>
    <w:rsid w:val="00F03BF1"/>
    <w:rsid w:val="00F05219"/>
    <w:rsid w:val="00F058F8"/>
    <w:rsid w:val="00F0606D"/>
    <w:rsid w:val="00F060A6"/>
    <w:rsid w:val="00F0664E"/>
    <w:rsid w:val="00F06DE9"/>
    <w:rsid w:val="00F070B5"/>
    <w:rsid w:val="00F07640"/>
    <w:rsid w:val="00F07765"/>
    <w:rsid w:val="00F07C95"/>
    <w:rsid w:val="00F07D98"/>
    <w:rsid w:val="00F1008C"/>
    <w:rsid w:val="00F101C2"/>
    <w:rsid w:val="00F10380"/>
    <w:rsid w:val="00F10854"/>
    <w:rsid w:val="00F1090B"/>
    <w:rsid w:val="00F10C03"/>
    <w:rsid w:val="00F1118F"/>
    <w:rsid w:val="00F1279C"/>
    <w:rsid w:val="00F12B0A"/>
    <w:rsid w:val="00F12D90"/>
    <w:rsid w:val="00F1302B"/>
    <w:rsid w:val="00F1359C"/>
    <w:rsid w:val="00F13652"/>
    <w:rsid w:val="00F13BD8"/>
    <w:rsid w:val="00F13C49"/>
    <w:rsid w:val="00F143F8"/>
    <w:rsid w:val="00F14627"/>
    <w:rsid w:val="00F14640"/>
    <w:rsid w:val="00F147BA"/>
    <w:rsid w:val="00F14879"/>
    <w:rsid w:val="00F14C15"/>
    <w:rsid w:val="00F15681"/>
    <w:rsid w:val="00F156A2"/>
    <w:rsid w:val="00F16260"/>
    <w:rsid w:val="00F16BC1"/>
    <w:rsid w:val="00F16C68"/>
    <w:rsid w:val="00F1714B"/>
    <w:rsid w:val="00F17154"/>
    <w:rsid w:val="00F17D7E"/>
    <w:rsid w:val="00F203CA"/>
    <w:rsid w:val="00F20530"/>
    <w:rsid w:val="00F20C74"/>
    <w:rsid w:val="00F20EEA"/>
    <w:rsid w:val="00F216C8"/>
    <w:rsid w:val="00F21787"/>
    <w:rsid w:val="00F2244F"/>
    <w:rsid w:val="00F2293B"/>
    <w:rsid w:val="00F22A86"/>
    <w:rsid w:val="00F23383"/>
    <w:rsid w:val="00F233D3"/>
    <w:rsid w:val="00F23465"/>
    <w:rsid w:val="00F23507"/>
    <w:rsid w:val="00F238E6"/>
    <w:rsid w:val="00F23916"/>
    <w:rsid w:val="00F23FB4"/>
    <w:rsid w:val="00F2420C"/>
    <w:rsid w:val="00F2481B"/>
    <w:rsid w:val="00F25294"/>
    <w:rsid w:val="00F257AF"/>
    <w:rsid w:val="00F259DA"/>
    <w:rsid w:val="00F25D0F"/>
    <w:rsid w:val="00F262CE"/>
    <w:rsid w:val="00F26565"/>
    <w:rsid w:val="00F26BC7"/>
    <w:rsid w:val="00F27A59"/>
    <w:rsid w:val="00F27A7F"/>
    <w:rsid w:val="00F27DDF"/>
    <w:rsid w:val="00F306E3"/>
    <w:rsid w:val="00F3095F"/>
    <w:rsid w:val="00F30BAE"/>
    <w:rsid w:val="00F31236"/>
    <w:rsid w:val="00F31421"/>
    <w:rsid w:val="00F31920"/>
    <w:rsid w:val="00F31FB9"/>
    <w:rsid w:val="00F325DB"/>
    <w:rsid w:val="00F327B3"/>
    <w:rsid w:val="00F32D2A"/>
    <w:rsid w:val="00F33347"/>
    <w:rsid w:val="00F335A3"/>
    <w:rsid w:val="00F336C9"/>
    <w:rsid w:val="00F33CCB"/>
    <w:rsid w:val="00F3429C"/>
    <w:rsid w:val="00F34372"/>
    <w:rsid w:val="00F34598"/>
    <w:rsid w:val="00F34712"/>
    <w:rsid w:val="00F349F8"/>
    <w:rsid w:val="00F34A92"/>
    <w:rsid w:val="00F34CF2"/>
    <w:rsid w:val="00F352EC"/>
    <w:rsid w:val="00F35630"/>
    <w:rsid w:val="00F357FF"/>
    <w:rsid w:val="00F35868"/>
    <w:rsid w:val="00F35954"/>
    <w:rsid w:val="00F35B20"/>
    <w:rsid w:val="00F3674D"/>
    <w:rsid w:val="00F36869"/>
    <w:rsid w:val="00F36DB0"/>
    <w:rsid w:val="00F36F14"/>
    <w:rsid w:val="00F36FED"/>
    <w:rsid w:val="00F370E0"/>
    <w:rsid w:val="00F37902"/>
    <w:rsid w:val="00F3794E"/>
    <w:rsid w:val="00F37AEF"/>
    <w:rsid w:val="00F40862"/>
    <w:rsid w:val="00F414BC"/>
    <w:rsid w:val="00F41510"/>
    <w:rsid w:val="00F41820"/>
    <w:rsid w:val="00F41F04"/>
    <w:rsid w:val="00F42713"/>
    <w:rsid w:val="00F4287B"/>
    <w:rsid w:val="00F42F53"/>
    <w:rsid w:val="00F42F8A"/>
    <w:rsid w:val="00F436C7"/>
    <w:rsid w:val="00F43E3F"/>
    <w:rsid w:val="00F43F06"/>
    <w:rsid w:val="00F43FD8"/>
    <w:rsid w:val="00F44139"/>
    <w:rsid w:val="00F441F7"/>
    <w:rsid w:val="00F4460F"/>
    <w:rsid w:val="00F44836"/>
    <w:rsid w:val="00F450E5"/>
    <w:rsid w:val="00F4556F"/>
    <w:rsid w:val="00F4569D"/>
    <w:rsid w:val="00F4572A"/>
    <w:rsid w:val="00F4593C"/>
    <w:rsid w:val="00F45C9D"/>
    <w:rsid w:val="00F4613C"/>
    <w:rsid w:val="00F46CE2"/>
    <w:rsid w:val="00F50256"/>
    <w:rsid w:val="00F504AC"/>
    <w:rsid w:val="00F50996"/>
    <w:rsid w:val="00F50ED0"/>
    <w:rsid w:val="00F50FEE"/>
    <w:rsid w:val="00F51713"/>
    <w:rsid w:val="00F51B93"/>
    <w:rsid w:val="00F531E2"/>
    <w:rsid w:val="00F533E3"/>
    <w:rsid w:val="00F5376C"/>
    <w:rsid w:val="00F53831"/>
    <w:rsid w:val="00F53837"/>
    <w:rsid w:val="00F53AAF"/>
    <w:rsid w:val="00F53ADB"/>
    <w:rsid w:val="00F53CFB"/>
    <w:rsid w:val="00F53F09"/>
    <w:rsid w:val="00F5466E"/>
    <w:rsid w:val="00F54678"/>
    <w:rsid w:val="00F5499D"/>
    <w:rsid w:val="00F54B37"/>
    <w:rsid w:val="00F54E95"/>
    <w:rsid w:val="00F55021"/>
    <w:rsid w:val="00F55299"/>
    <w:rsid w:val="00F5536A"/>
    <w:rsid w:val="00F55AEE"/>
    <w:rsid w:val="00F55EDC"/>
    <w:rsid w:val="00F561DD"/>
    <w:rsid w:val="00F56252"/>
    <w:rsid w:val="00F56B0D"/>
    <w:rsid w:val="00F5710D"/>
    <w:rsid w:val="00F57321"/>
    <w:rsid w:val="00F573B4"/>
    <w:rsid w:val="00F574F1"/>
    <w:rsid w:val="00F575F1"/>
    <w:rsid w:val="00F57924"/>
    <w:rsid w:val="00F601EF"/>
    <w:rsid w:val="00F6072F"/>
    <w:rsid w:val="00F60966"/>
    <w:rsid w:val="00F60D50"/>
    <w:rsid w:val="00F60E42"/>
    <w:rsid w:val="00F61218"/>
    <w:rsid w:val="00F61944"/>
    <w:rsid w:val="00F62133"/>
    <w:rsid w:val="00F62881"/>
    <w:rsid w:val="00F62D18"/>
    <w:rsid w:val="00F62E67"/>
    <w:rsid w:val="00F63350"/>
    <w:rsid w:val="00F63425"/>
    <w:rsid w:val="00F634FC"/>
    <w:rsid w:val="00F63AD2"/>
    <w:rsid w:val="00F63D3A"/>
    <w:rsid w:val="00F64458"/>
    <w:rsid w:val="00F6493D"/>
    <w:rsid w:val="00F649D5"/>
    <w:rsid w:val="00F64B2C"/>
    <w:rsid w:val="00F64D8B"/>
    <w:rsid w:val="00F65742"/>
    <w:rsid w:val="00F65886"/>
    <w:rsid w:val="00F65C85"/>
    <w:rsid w:val="00F65E89"/>
    <w:rsid w:val="00F66098"/>
    <w:rsid w:val="00F66725"/>
    <w:rsid w:val="00F671D7"/>
    <w:rsid w:val="00F6739C"/>
    <w:rsid w:val="00F673E0"/>
    <w:rsid w:val="00F67515"/>
    <w:rsid w:val="00F6755D"/>
    <w:rsid w:val="00F677FA"/>
    <w:rsid w:val="00F67B5D"/>
    <w:rsid w:val="00F70D99"/>
    <w:rsid w:val="00F70FBC"/>
    <w:rsid w:val="00F71CF5"/>
    <w:rsid w:val="00F71D12"/>
    <w:rsid w:val="00F73ADF"/>
    <w:rsid w:val="00F740A7"/>
    <w:rsid w:val="00F740F8"/>
    <w:rsid w:val="00F74115"/>
    <w:rsid w:val="00F741D4"/>
    <w:rsid w:val="00F74BB0"/>
    <w:rsid w:val="00F74CAF"/>
    <w:rsid w:val="00F75245"/>
    <w:rsid w:val="00F755A7"/>
    <w:rsid w:val="00F7640A"/>
    <w:rsid w:val="00F76974"/>
    <w:rsid w:val="00F76B60"/>
    <w:rsid w:val="00F76EC2"/>
    <w:rsid w:val="00F76F18"/>
    <w:rsid w:val="00F77372"/>
    <w:rsid w:val="00F774A9"/>
    <w:rsid w:val="00F77ABC"/>
    <w:rsid w:val="00F80440"/>
    <w:rsid w:val="00F80BC4"/>
    <w:rsid w:val="00F80C54"/>
    <w:rsid w:val="00F80CDD"/>
    <w:rsid w:val="00F810DB"/>
    <w:rsid w:val="00F81810"/>
    <w:rsid w:val="00F81875"/>
    <w:rsid w:val="00F8190B"/>
    <w:rsid w:val="00F82177"/>
    <w:rsid w:val="00F82CE3"/>
    <w:rsid w:val="00F82F1B"/>
    <w:rsid w:val="00F82F92"/>
    <w:rsid w:val="00F83051"/>
    <w:rsid w:val="00F83163"/>
    <w:rsid w:val="00F8338F"/>
    <w:rsid w:val="00F83589"/>
    <w:rsid w:val="00F8390D"/>
    <w:rsid w:val="00F843B1"/>
    <w:rsid w:val="00F84F94"/>
    <w:rsid w:val="00F85720"/>
    <w:rsid w:val="00F85F36"/>
    <w:rsid w:val="00F86DD3"/>
    <w:rsid w:val="00F86F55"/>
    <w:rsid w:val="00F86FC9"/>
    <w:rsid w:val="00F87DDB"/>
    <w:rsid w:val="00F87E7B"/>
    <w:rsid w:val="00F87EC2"/>
    <w:rsid w:val="00F9019B"/>
    <w:rsid w:val="00F901A8"/>
    <w:rsid w:val="00F901C9"/>
    <w:rsid w:val="00F9097E"/>
    <w:rsid w:val="00F90A31"/>
    <w:rsid w:val="00F90E71"/>
    <w:rsid w:val="00F9100F"/>
    <w:rsid w:val="00F912BE"/>
    <w:rsid w:val="00F91ABD"/>
    <w:rsid w:val="00F91BB2"/>
    <w:rsid w:val="00F91FC6"/>
    <w:rsid w:val="00F9205B"/>
    <w:rsid w:val="00F927E2"/>
    <w:rsid w:val="00F92E9F"/>
    <w:rsid w:val="00F93BC5"/>
    <w:rsid w:val="00F93E0C"/>
    <w:rsid w:val="00F93F47"/>
    <w:rsid w:val="00F9417D"/>
    <w:rsid w:val="00F941C1"/>
    <w:rsid w:val="00F941E8"/>
    <w:rsid w:val="00F94339"/>
    <w:rsid w:val="00F9491B"/>
    <w:rsid w:val="00F94AE1"/>
    <w:rsid w:val="00F94B51"/>
    <w:rsid w:val="00F94D97"/>
    <w:rsid w:val="00F95C1A"/>
    <w:rsid w:val="00F95CBB"/>
    <w:rsid w:val="00F9620F"/>
    <w:rsid w:val="00F96CC0"/>
    <w:rsid w:val="00F9749F"/>
    <w:rsid w:val="00F976E4"/>
    <w:rsid w:val="00F97F09"/>
    <w:rsid w:val="00FA02C6"/>
    <w:rsid w:val="00FA0D3E"/>
    <w:rsid w:val="00FA1424"/>
    <w:rsid w:val="00FA1594"/>
    <w:rsid w:val="00FA1EB1"/>
    <w:rsid w:val="00FA2579"/>
    <w:rsid w:val="00FA2A6C"/>
    <w:rsid w:val="00FA425D"/>
    <w:rsid w:val="00FA433C"/>
    <w:rsid w:val="00FA455E"/>
    <w:rsid w:val="00FA4936"/>
    <w:rsid w:val="00FA4B08"/>
    <w:rsid w:val="00FA4CB1"/>
    <w:rsid w:val="00FA5027"/>
    <w:rsid w:val="00FA5100"/>
    <w:rsid w:val="00FA52E2"/>
    <w:rsid w:val="00FA5A4A"/>
    <w:rsid w:val="00FA5CBA"/>
    <w:rsid w:val="00FA5FD9"/>
    <w:rsid w:val="00FA6089"/>
    <w:rsid w:val="00FA640A"/>
    <w:rsid w:val="00FA6795"/>
    <w:rsid w:val="00FA6848"/>
    <w:rsid w:val="00FA686A"/>
    <w:rsid w:val="00FA6A7E"/>
    <w:rsid w:val="00FA6B8F"/>
    <w:rsid w:val="00FA7000"/>
    <w:rsid w:val="00FA7415"/>
    <w:rsid w:val="00FA784C"/>
    <w:rsid w:val="00FA7AE5"/>
    <w:rsid w:val="00FA7B50"/>
    <w:rsid w:val="00FB006B"/>
    <w:rsid w:val="00FB02DC"/>
    <w:rsid w:val="00FB0353"/>
    <w:rsid w:val="00FB035B"/>
    <w:rsid w:val="00FB09C5"/>
    <w:rsid w:val="00FB0C8C"/>
    <w:rsid w:val="00FB13DD"/>
    <w:rsid w:val="00FB18AA"/>
    <w:rsid w:val="00FB1975"/>
    <w:rsid w:val="00FB1E90"/>
    <w:rsid w:val="00FB202D"/>
    <w:rsid w:val="00FB2306"/>
    <w:rsid w:val="00FB26B5"/>
    <w:rsid w:val="00FB2769"/>
    <w:rsid w:val="00FB2CAC"/>
    <w:rsid w:val="00FB2CC1"/>
    <w:rsid w:val="00FB2DC0"/>
    <w:rsid w:val="00FB3177"/>
    <w:rsid w:val="00FB31A7"/>
    <w:rsid w:val="00FB31CF"/>
    <w:rsid w:val="00FB3A43"/>
    <w:rsid w:val="00FB413F"/>
    <w:rsid w:val="00FB4A4B"/>
    <w:rsid w:val="00FB5197"/>
    <w:rsid w:val="00FB570C"/>
    <w:rsid w:val="00FB59DE"/>
    <w:rsid w:val="00FB5DE1"/>
    <w:rsid w:val="00FB6CD5"/>
    <w:rsid w:val="00FB7189"/>
    <w:rsid w:val="00FB7EB9"/>
    <w:rsid w:val="00FC04BA"/>
    <w:rsid w:val="00FC08CC"/>
    <w:rsid w:val="00FC08D3"/>
    <w:rsid w:val="00FC2088"/>
    <w:rsid w:val="00FC27EE"/>
    <w:rsid w:val="00FC2910"/>
    <w:rsid w:val="00FC2AA8"/>
    <w:rsid w:val="00FC2B52"/>
    <w:rsid w:val="00FC2DDB"/>
    <w:rsid w:val="00FC3464"/>
    <w:rsid w:val="00FC3F44"/>
    <w:rsid w:val="00FC428A"/>
    <w:rsid w:val="00FC46A0"/>
    <w:rsid w:val="00FC4735"/>
    <w:rsid w:val="00FC4740"/>
    <w:rsid w:val="00FC4DAE"/>
    <w:rsid w:val="00FC5128"/>
    <w:rsid w:val="00FC52ED"/>
    <w:rsid w:val="00FC536F"/>
    <w:rsid w:val="00FC65FC"/>
    <w:rsid w:val="00FC68E1"/>
    <w:rsid w:val="00FC6E62"/>
    <w:rsid w:val="00FC73CE"/>
    <w:rsid w:val="00FC767A"/>
    <w:rsid w:val="00FC76E2"/>
    <w:rsid w:val="00FC7C39"/>
    <w:rsid w:val="00FC7FE5"/>
    <w:rsid w:val="00FD0062"/>
    <w:rsid w:val="00FD00D1"/>
    <w:rsid w:val="00FD0317"/>
    <w:rsid w:val="00FD04E7"/>
    <w:rsid w:val="00FD2067"/>
    <w:rsid w:val="00FD2955"/>
    <w:rsid w:val="00FD3029"/>
    <w:rsid w:val="00FD37AC"/>
    <w:rsid w:val="00FD3F97"/>
    <w:rsid w:val="00FD46D3"/>
    <w:rsid w:val="00FD5223"/>
    <w:rsid w:val="00FD54DC"/>
    <w:rsid w:val="00FD57F5"/>
    <w:rsid w:val="00FD5893"/>
    <w:rsid w:val="00FD6A61"/>
    <w:rsid w:val="00FD6C19"/>
    <w:rsid w:val="00FD726B"/>
    <w:rsid w:val="00FD7699"/>
    <w:rsid w:val="00FE0088"/>
    <w:rsid w:val="00FE0975"/>
    <w:rsid w:val="00FE165A"/>
    <w:rsid w:val="00FE178A"/>
    <w:rsid w:val="00FE1E2B"/>
    <w:rsid w:val="00FE1FD2"/>
    <w:rsid w:val="00FE28E0"/>
    <w:rsid w:val="00FE2966"/>
    <w:rsid w:val="00FE2A41"/>
    <w:rsid w:val="00FE2E8E"/>
    <w:rsid w:val="00FE313B"/>
    <w:rsid w:val="00FE3159"/>
    <w:rsid w:val="00FE352A"/>
    <w:rsid w:val="00FE3908"/>
    <w:rsid w:val="00FE39CB"/>
    <w:rsid w:val="00FE3C07"/>
    <w:rsid w:val="00FE3E70"/>
    <w:rsid w:val="00FE40C7"/>
    <w:rsid w:val="00FE44D1"/>
    <w:rsid w:val="00FE46D7"/>
    <w:rsid w:val="00FE4A07"/>
    <w:rsid w:val="00FE54FD"/>
    <w:rsid w:val="00FE5DC1"/>
    <w:rsid w:val="00FE638B"/>
    <w:rsid w:val="00FE649D"/>
    <w:rsid w:val="00FE69B5"/>
    <w:rsid w:val="00FE7428"/>
    <w:rsid w:val="00FE74A6"/>
    <w:rsid w:val="00FF0083"/>
    <w:rsid w:val="00FF00B8"/>
    <w:rsid w:val="00FF04BF"/>
    <w:rsid w:val="00FF06CC"/>
    <w:rsid w:val="00FF0856"/>
    <w:rsid w:val="00FF0B02"/>
    <w:rsid w:val="00FF0EEB"/>
    <w:rsid w:val="00FF11AD"/>
    <w:rsid w:val="00FF1BFB"/>
    <w:rsid w:val="00FF1E2C"/>
    <w:rsid w:val="00FF2515"/>
    <w:rsid w:val="00FF2C7F"/>
    <w:rsid w:val="00FF2F1E"/>
    <w:rsid w:val="00FF30C4"/>
    <w:rsid w:val="00FF374B"/>
    <w:rsid w:val="00FF3B45"/>
    <w:rsid w:val="00FF44BF"/>
    <w:rsid w:val="00FF45CB"/>
    <w:rsid w:val="00FF5160"/>
    <w:rsid w:val="00FF556C"/>
    <w:rsid w:val="00FF558F"/>
    <w:rsid w:val="00FF5909"/>
    <w:rsid w:val="00FF5E44"/>
    <w:rsid w:val="00FF6030"/>
    <w:rsid w:val="00FF6310"/>
    <w:rsid w:val="00FF63DA"/>
    <w:rsid w:val="00FF64B1"/>
    <w:rsid w:val="00FF6DFE"/>
    <w:rsid w:val="00FF72B9"/>
    <w:rsid w:val="00FF73BA"/>
    <w:rsid w:val="00FF7A3B"/>
    <w:rsid w:val="00FF7E86"/>
    <w:rsid w:val="02064C8E"/>
    <w:rsid w:val="0417AA20"/>
    <w:rsid w:val="068F2D25"/>
    <w:rsid w:val="088FA231"/>
    <w:rsid w:val="09385F3E"/>
    <w:rsid w:val="1439846A"/>
    <w:rsid w:val="169C50E9"/>
    <w:rsid w:val="1C1AF754"/>
    <w:rsid w:val="1E6CA486"/>
    <w:rsid w:val="21EC7FA7"/>
    <w:rsid w:val="23A85D97"/>
    <w:rsid w:val="25C46411"/>
    <w:rsid w:val="25D2AE62"/>
    <w:rsid w:val="28ACE8B5"/>
    <w:rsid w:val="28D3F1EA"/>
    <w:rsid w:val="2A48B916"/>
    <w:rsid w:val="2A6028A0"/>
    <w:rsid w:val="2BBCA20E"/>
    <w:rsid w:val="2D17E684"/>
    <w:rsid w:val="2F77EBA5"/>
    <w:rsid w:val="37CE1072"/>
    <w:rsid w:val="389DFA60"/>
    <w:rsid w:val="39662248"/>
    <w:rsid w:val="3AD07BA0"/>
    <w:rsid w:val="3AEE3528"/>
    <w:rsid w:val="3BB8EC81"/>
    <w:rsid w:val="3E8C4AE1"/>
    <w:rsid w:val="40BF26C9"/>
    <w:rsid w:val="4758C34B"/>
    <w:rsid w:val="47898B80"/>
    <w:rsid w:val="49D4E0C2"/>
    <w:rsid w:val="4AC95948"/>
    <w:rsid w:val="50771AD1"/>
    <w:rsid w:val="5316E789"/>
    <w:rsid w:val="56392ADB"/>
    <w:rsid w:val="58DF27C2"/>
    <w:rsid w:val="596CBDBF"/>
    <w:rsid w:val="597F15D4"/>
    <w:rsid w:val="5E07E1E7"/>
    <w:rsid w:val="6002B85B"/>
    <w:rsid w:val="6418C094"/>
    <w:rsid w:val="6459758C"/>
    <w:rsid w:val="656FFD07"/>
    <w:rsid w:val="6759DFD2"/>
    <w:rsid w:val="68B0D373"/>
    <w:rsid w:val="69C07BF2"/>
    <w:rsid w:val="6E1191E3"/>
    <w:rsid w:val="7073BAE4"/>
    <w:rsid w:val="741F3A7D"/>
    <w:rsid w:val="77559AC7"/>
    <w:rsid w:val="78FCC463"/>
    <w:rsid w:val="7AFFA724"/>
    <w:rsid w:val="7D4CB63D"/>
    <w:rsid w:val="7E112680"/>
    <w:rsid w:val="7F6943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a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01B81F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ca-ES" w:eastAsia="ca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_N1"/>
    <w:qFormat/>
    <w:rsid w:val="00BD40AD"/>
    <w:pPr>
      <w:spacing w:after="160" w:line="276" w:lineRule="auto"/>
    </w:pPr>
    <w:rPr>
      <w:rFonts w:ascii="Arial Narrow" w:hAnsi="Arial Narrow"/>
      <w:szCs w:val="22"/>
      <w:lang w:eastAsia="en-US"/>
    </w:rPr>
  </w:style>
  <w:style w:type="paragraph" w:styleId="Ttulo1">
    <w:name w:val="heading 1"/>
    <w:aliases w:val="_T1"/>
    <w:basedOn w:val="Ttulo2"/>
    <w:next w:val="Normal"/>
    <w:link w:val="Ttulo1Car"/>
    <w:uiPriority w:val="9"/>
    <w:qFormat/>
    <w:rsid w:val="00EB49B2"/>
    <w:pPr>
      <w:numPr>
        <w:ilvl w:val="0"/>
      </w:numPr>
      <w:outlineLvl w:val="0"/>
    </w:pPr>
    <w:rPr>
      <w:sz w:val="32"/>
    </w:rPr>
  </w:style>
  <w:style w:type="paragraph" w:styleId="Ttulo2">
    <w:name w:val="heading 2"/>
    <w:aliases w:val="_T2"/>
    <w:basedOn w:val="Normal"/>
    <w:next w:val="N2"/>
    <w:link w:val="Ttulo2Car"/>
    <w:uiPriority w:val="9"/>
    <w:unhideWhenUsed/>
    <w:qFormat/>
    <w:rsid w:val="00E315CD"/>
    <w:pPr>
      <w:keepNext/>
      <w:keepLines/>
      <w:numPr>
        <w:ilvl w:val="1"/>
        <w:numId w:val="2"/>
      </w:numPr>
      <w:spacing w:before="40" w:after="120"/>
      <w:jc w:val="both"/>
      <w:outlineLvl w:val="1"/>
    </w:pPr>
    <w:rPr>
      <w:rFonts w:eastAsia="Times New Roman" w:cs="Arial Narrow"/>
      <w:smallCaps/>
      <w:sz w:val="28"/>
      <w:szCs w:val="20"/>
    </w:rPr>
  </w:style>
  <w:style w:type="paragraph" w:styleId="Ttulo3">
    <w:name w:val="heading 3"/>
    <w:aliases w:val="_T3"/>
    <w:basedOn w:val="Normal"/>
    <w:next w:val="N3"/>
    <w:link w:val="Ttulo3Car"/>
    <w:uiPriority w:val="9"/>
    <w:unhideWhenUsed/>
    <w:qFormat/>
    <w:rsid w:val="00F927E2"/>
    <w:pPr>
      <w:keepNext/>
      <w:keepLines/>
      <w:numPr>
        <w:ilvl w:val="2"/>
        <w:numId w:val="2"/>
      </w:numPr>
      <w:spacing w:before="40" w:after="120"/>
      <w:outlineLvl w:val="2"/>
    </w:pPr>
    <w:rPr>
      <w:rFonts w:eastAsia="Times New Roman" w:cs="Arial Narrow"/>
      <w:i/>
      <w:smallCaps/>
      <w:sz w:val="26"/>
      <w:szCs w:val="20"/>
      <w:lang w:val="en-GB"/>
    </w:rPr>
  </w:style>
  <w:style w:type="paragraph" w:styleId="Ttulo4">
    <w:name w:val="heading 4"/>
    <w:aliases w:val="_T4"/>
    <w:basedOn w:val="Normal"/>
    <w:next w:val="N4"/>
    <w:link w:val="Ttulo4Car"/>
    <w:uiPriority w:val="9"/>
    <w:unhideWhenUsed/>
    <w:qFormat/>
    <w:rsid w:val="00F927E2"/>
    <w:pPr>
      <w:numPr>
        <w:ilvl w:val="3"/>
        <w:numId w:val="2"/>
      </w:numPr>
      <w:outlineLvl w:val="3"/>
    </w:pPr>
    <w:rPr>
      <w:i/>
      <w:smallCaps/>
      <w:sz w:val="22"/>
      <w:lang w:val="en-GB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0272CF"/>
    <w:pPr>
      <w:keepNext/>
      <w:keepLines/>
      <w:spacing w:before="40" w:after="0"/>
      <w:ind w:left="1224"/>
      <w:outlineLvl w:val="4"/>
    </w:pPr>
    <w:rPr>
      <w:rFonts w:eastAsia="Times New Roman"/>
      <w:b/>
      <w:color w:val="4472C4"/>
    </w:rPr>
  </w:style>
  <w:style w:type="paragraph" w:styleId="Ttulo6">
    <w:name w:val="heading 6"/>
    <w:basedOn w:val="Normal"/>
    <w:next w:val="Normal"/>
    <w:link w:val="Ttulo6Car"/>
    <w:uiPriority w:val="9"/>
    <w:unhideWhenUsed/>
    <w:qFormat/>
    <w:rsid w:val="00D87E64"/>
    <w:pPr>
      <w:keepNext/>
      <w:keepLines/>
      <w:spacing w:before="40" w:after="0"/>
      <w:outlineLvl w:val="5"/>
    </w:pPr>
    <w:rPr>
      <w:rFonts w:eastAsia="Times New Roman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E771F"/>
    <w:pPr>
      <w:spacing w:after="0"/>
      <w:outlineLvl w:val="6"/>
    </w:pPr>
    <w:rPr>
      <w:rFonts w:ascii="Cambria" w:eastAsia="Times New Roman" w:hAnsi="Cambria"/>
      <w:b/>
      <w:bCs/>
      <w:i/>
      <w:iCs/>
      <w:color w:val="5A5A5A"/>
      <w:szCs w:val="20"/>
      <w:lang w:val="en-US" w:bidi="en-US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E771F"/>
    <w:pPr>
      <w:spacing w:after="0"/>
      <w:outlineLvl w:val="7"/>
    </w:pPr>
    <w:rPr>
      <w:rFonts w:ascii="Cambria" w:eastAsia="Times New Roman" w:hAnsi="Cambria"/>
      <w:b/>
      <w:bCs/>
      <w:color w:val="7F7F7F"/>
      <w:szCs w:val="20"/>
      <w:lang w:val="en-US" w:bidi="en-US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E771F"/>
    <w:pPr>
      <w:spacing w:after="0" w:line="271" w:lineRule="auto"/>
      <w:outlineLvl w:val="8"/>
    </w:pPr>
    <w:rPr>
      <w:rFonts w:ascii="Cambria" w:eastAsia="Times New Roman" w:hAnsi="Cambria"/>
      <w:b/>
      <w:bCs/>
      <w:i/>
      <w:iCs/>
      <w:color w:val="7F7F7F"/>
      <w:sz w:val="18"/>
      <w:szCs w:val="18"/>
      <w:lang w:val="en-US" w:bidi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aliases w:val="_T1 Car"/>
    <w:link w:val="Ttulo1"/>
    <w:uiPriority w:val="9"/>
    <w:rsid w:val="00EB49B2"/>
    <w:rPr>
      <w:rFonts w:ascii="Arial Narrow" w:eastAsia="Times New Roman" w:hAnsi="Arial Narrow" w:cs="Arial Narrow"/>
      <w:smallCaps/>
      <w:sz w:val="32"/>
      <w:lang w:eastAsia="en-US"/>
    </w:rPr>
  </w:style>
  <w:style w:type="paragraph" w:styleId="Encabezado">
    <w:name w:val="header"/>
    <w:basedOn w:val="Normal"/>
    <w:link w:val="EncabezadoCar"/>
    <w:unhideWhenUsed/>
    <w:rsid w:val="006353D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rsid w:val="006353D4"/>
  </w:style>
  <w:style w:type="paragraph" w:styleId="Piedepgina">
    <w:name w:val="footer"/>
    <w:basedOn w:val="Normal"/>
    <w:link w:val="PiedepginaCar"/>
    <w:uiPriority w:val="99"/>
    <w:unhideWhenUsed/>
    <w:rsid w:val="00B601DD"/>
    <w:pPr>
      <w:tabs>
        <w:tab w:val="center" w:pos="4252"/>
        <w:tab w:val="right" w:pos="8504"/>
      </w:tabs>
      <w:spacing w:after="0" w:line="240" w:lineRule="auto"/>
    </w:pPr>
    <w:rPr>
      <w:sz w:val="18"/>
    </w:rPr>
  </w:style>
  <w:style w:type="character" w:customStyle="1" w:styleId="PiedepginaCar">
    <w:name w:val="Pie de página Car"/>
    <w:link w:val="Piedepgina"/>
    <w:uiPriority w:val="99"/>
    <w:rsid w:val="00B601DD"/>
    <w:rPr>
      <w:rFonts w:ascii="Arial Narrow" w:hAnsi="Arial Narrow"/>
      <w:sz w:val="18"/>
    </w:rPr>
  </w:style>
  <w:style w:type="character" w:customStyle="1" w:styleId="Ttulo2Car">
    <w:name w:val="Título 2 Car"/>
    <w:aliases w:val="_T2 Car"/>
    <w:link w:val="Ttulo2"/>
    <w:uiPriority w:val="9"/>
    <w:rsid w:val="00E315CD"/>
    <w:rPr>
      <w:rFonts w:ascii="Arial Narrow" w:eastAsia="Times New Roman" w:hAnsi="Arial Narrow" w:cs="Arial Narrow"/>
      <w:smallCaps/>
      <w:sz w:val="28"/>
      <w:lang w:eastAsia="en-US"/>
    </w:rPr>
  </w:style>
  <w:style w:type="character" w:customStyle="1" w:styleId="Ttulo3Car">
    <w:name w:val="Título 3 Car"/>
    <w:aliases w:val="_T3 Car"/>
    <w:link w:val="Ttulo3"/>
    <w:uiPriority w:val="9"/>
    <w:rsid w:val="00F927E2"/>
    <w:rPr>
      <w:rFonts w:ascii="Arial Narrow" w:eastAsia="Times New Roman" w:hAnsi="Arial Narrow" w:cs="Arial Narrow"/>
      <w:i/>
      <w:smallCaps/>
      <w:sz w:val="26"/>
      <w:lang w:val="en-GB" w:eastAsia="en-US"/>
    </w:rPr>
  </w:style>
  <w:style w:type="character" w:styleId="Refdecomentario">
    <w:name w:val="annotation reference"/>
    <w:uiPriority w:val="99"/>
    <w:unhideWhenUsed/>
    <w:rsid w:val="00F35954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F35954"/>
    <w:pPr>
      <w:spacing w:line="240" w:lineRule="auto"/>
    </w:pPr>
    <w:rPr>
      <w:szCs w:val="20"/>
    </w:rPr>
  </w:style>
  <w:style w:type="character" w:customStyle="1" w:styleId="TextocomentarioCar">
    <w:name w:val="Texto comentario Car"/>
    <w:link w:val="Textocomentario"/>
    <w:uiPriority w:val="99"/>
    <w:rsid w:val="00F35954"/>
    <w:rPr>
      <w:sz w:val="20"/>
      <w:szCs w:val="20"/>
      <w:lang w:val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unhideWhenUsed/>
    <w:rsid w:val="00F35954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rsid w:val="00F35954"/>
    <w:rPr>
      <w:b/>
      <w:bCs/>
      <w:sz w:val="20"/>
      <w:szCs w:val="20"/>
      <w:lang w:val="es-ES"/>
    </w:rPr>
  </w:style>
  <w:style w:type="paragraph" w:styleId="Textodeglobo">
    <w:name w:val="Balloon Text"/>
    <w:basedOn w:val="Normal"/>
    <w:link w:val="TextodegloboCar"/>
    <w:uiPriority w:val="99"/>
    <w:unhideWhenUsed/>
    <w:rsid w:val="00F35954"/>
    <w:pPr>
      <w:spacing w:after="0" w:line="240" w:lineRule="auto"/>
    </w:pPr>
    <w:rPr>
      <w:rFonts w:ascii="Segoe UI" w:hAnsi="Segoe UI" w:cs="Segoe UI"/>
      <w:szCs w:val="18"/>
    </w:rPr>
  </w:style>
  <w:style w:type="character" w:customStyle="1" w:styleId="TextodegloboCar">
    <w:name w:val="Texto de globo Car"/>
    <w:link w:val="Textodeglobo"/>
    <w:uiPriority w:val="99"/>
    <w:rsid w:val="00F35954"/>
    <w:rPr>
      <w:rFonts w:ascii="Segoe UI" w:hAnsi="Segoe UI" w:cs="Segoe UI"/>
      <w:sz w:val="18"/>
      <w:szCs w:val="18"/>
      <w:lang w:val="es-ES"/>
    </w:rPr>
  </w:style>
  <w:style w:type="paragraph" w:styleId="Prrafodelista">
    <w:name w:val="List Paragraph"/>
    <w:basedOn w:val="Normal"/>
    <w:link w:val="PrrafodelistaCar"/>
    <w:uiPriority w:val="34"/>
    <w:qFormat/>
    <w:rsid w:val="0089419C"/>
    <w:pPr>
      <w:numPr>
        <w:numId w:val="3"/>
      </w:numPr>
    </w:pPr>
  </w:style>
  <w:style w:type="paragraph" w:customStyle="1" w:styleId="Img1">
    <w:name w:val="_Img1"/>
    <w:basedOn w:val="Normal"/>
    <w:link w:val="Img1Car"/>
    <w:qFormat/>
    <w:rsid w:val="00985BF6"/>
    <w:pPr>
      <w:spacing w:before="40" w:after="120"/>
      <w:ind w:left="425"/>
      <w:jc w:val="center"/>
    </w:pPr>
    <w:rPr>
      <w:i/>
    </w:rPr>
  </w:style>
  <w:style w:type="paragraph" w:styleId="Mapadeldocumento">
    <w:name w:val="Document Map"/>
    <w:basedOn w:val="Normal"/>
    <w:link w:val="MapadeldocumentoCar"/>
    <w:uiPriority w:val="99"/>
    <w:unhideWhenUsed/>
    <w:rsid w:val="004104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MapadeldocumentoCar">
    <w:name w:val="Mapa del documento Car"/>
    <w:link w:val="Mapadeldocumento"/>
    <w:uiPriority w:val="99"/>
    <w:rsid w:val="004104CD"/>
    <w:rPr>
      <w:rFonts w:ascii="Tahoma" w:hAnsi="Tahoma" w:cs="Tahoma"/>
      <w:sz w:val="16"/>
      <w:szCs w:val="16"/>
    </w:rPr>
  </w:style>
  <w:style w:type="paragraph" w:styleId="TtulodeTDC">
    <w:name w:val="TOC Heading"/>
    <w:basedOn w:val="Ttulo1"/>
    <w:next w:val="Normal"/>
    <w:uiPriority w:val="39"/>
    <w:unhideWhenUsed/>
    <w:qFormat/>
    <w:rsid w:val="009A45AC"/>
    <w:pPr>
      <w:numPr>
        <w:numId w:val="0"/>
      </w:numPr>
      <w:ind w:left="-284"/>
      <w:outlineLvl w:val="9"/>
    </w:pPr>
  </w:style>
  <w:style w:type="paragraph" w:styleId="TDC1">
    <w:name w:val="toc 1"/>
    <w:basedOn w:val="Normal"/>
    <w:next w:val="Normal"/>
    <w:autoRedefine/>
    <w:uiPriority w:val="39"/>
    <w:unhideWhenUsed/>
    <w:rsid w:val="00D66CBC"/>
    <w:pPr>
      <w:tabs>
        <w:tab w:val="left" w:pos="284"/>
        <w:tab w:val="right" w:leader="dot" w:pos="9212"/>
      </w:tabs>
      <w:spacing w:after="100"/>
    </w:pPr>
    <w:rPr>
      <w:noProof/>
      <w:sz w:val="22"/>
    </w:rPr>
  </w:style>
  <w:style w:type="paragraph" w:styleId="TDC2">
    <w:name w:val="toc 2"/>
    <w:basedOn w:val="Normal"/>
    <w:next w:val="Normal"/>
    <w:autoRedefine/>
    <w:uiPriority w:val="39"/>
    <w:unhideWhenUsed/>
    <w:rsid w:val="006B4F2F"/>
    <w:pPr>
      <w:tabs>
        <w:tab w:val="left" w:pos="660"/>
        <w:tab w:val="right" w:leader="dot" w:pos="9212"/>
      </w:tabs>
      <w:spacing w:after="100"/>
      <w:ind w:left="284"/>
    </w:pPr>
    <w:rPr>
      <w:noProof/>
      <w:sz w:val="22"/>
    </w:rPr>
  </w:style>
  <w:style w:type="character" w:styleId="Hipervnculo">
    <w:name w:val="Hyperlink"/>
    <w:uiPriority w:val="99"/>
    <w:unhideWhenUsed/>
    <w:rsid w:val="00DF28E2"/>
    <w:rPr>
      <w:color w:val="0563C1"/>
      <w:u w:val="single"/>
    </w:rPr>
  </w:style>
  <w:style w:type="paragraph" w:styleId="TDC3">
    <w:name w:val="toc 3"/>
    <w:basedOn w:val="Normal"/>
    <w:next w:val="Normal"/>
    <w:autoRedefine/>
    <w:uiPriority w:val="39"/>
    <w:unhideWhenUsed/>
    <w:rsid w:val="00255B57"/>
    <w:pPr>
      <w:tabs>
        <w:tab w:val="left" w:pos="993"/>
        <w:tab w:val="right" w:leader="dot" w:pos="9769"/>
      </w:tabs>
      <w:spacing w:after="100"/>
      <w:ind w:left="440"/>
    </w:pPr>
    <w:rPr>
      <w:rFonts w:eastAsia="Times New Roman"/>
      <w:noProof/>
      <w:sz w:val="22"/>
      <w:lang w:eastAsia="ca-ES"/>
    </w:rPr>
  </w:style>
  <w:style w:type="numbering" w:customStyle="1" w:styleId="Estilo1">
    <w:name w:val="Estilo1"/>
    <w:rsid w:val="00BF687D"/>
    <w:pPr>
      <w:numPr>
        <w:numId w:val="1"/>
      </w:numPr>
    </w:pPr>
  </w:style>
  <w:style w:type="table" w:styleId="Tablaconcuadrcula">
    <w:name w:val="Table Grid"/>
    <w:basedOn w:val="Tablanormal"/>
    <w:uiPriority w:val="39"/>
    <w:rsid w:val="00964D3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6Car">
    <w:name w:val="Título 6 Car"/>
    <w:link w:val="Ttulo6"/>
    <w:uiPriority w:val="9"/>
    <w:rsid w:val="00D87E64"/>
    <w:rPr>
      <w:rFonts w:ascii="Arial" w:eastAsia="Times New Roman" w:hAnsi="Arial" w:cs="Times New Roman"/>
      <w:sz w:val="18"/>
      <w:lang w:val="en-US"/>
    </w:rPr>
  </w:style>
  <w:style w:type="character" w:customStyle="1" w:styleId="Ttulo4Car">
    <w:name w:val="Título 4 Car"/>
    <w:aliases w:val="_T4 Car"/>
    <w:link w:val="Ttulo4"/>
    <w:uiPriority w:val="9"/>
    <w:rsid w:val="00F927E2"/>
    <w:rPr>
      <w:rFonts w:ascii="Arial Narrow" w:hAnsi="Arial Narrow"/>
      <w:i/>
      <w:smallCaps/>
      <w:sz w:val="22"/>
      <w:szCs w:val="22"/>
      <w:lang w:val="en-GB" w:eastAsia="en-US"/>
    </w:rPr>
  </w:style>
  <w:style w:type="paragraph" w:customStyle="1" w:styleId="taula1">
    <w:name w:val="_taula1"/>
    <w:basedOn w:val="Normal"/>
    <w:qFormat/>
    <w:rsid w:val="00AE0225"/>
    <w:pPr>
      <w:spacing w:after="0" w:line="240" w:lineRule="auto"/>
    </w:pPr>
    <w:rPr>
      <w:rFonts w:eastAsia="Times New Roman"/>
      <w:szCs w:val="20"/>
      <w:lang w:val="en-GB"/>
    </w:rPr>
  </w:style>
  <w:style w:type="table" w:customStyle="1" w:styleId="NormalTable0">
    <w:name w:val="Normal Table0"/>
    <w:uiPriority w:val="2"/>
    <w:semiHidden/>
    <w:unhideWhenUsed/>
    <w:qFormat/>
    <w:rsid w:val="0070594E"/>
    <w:pPr>
      <w:widowControl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5Car">
    <w:name w:val="Título 5 Car"/>
    <w:link w:val="Ttulo5"/>
    <w:uiPriority w:val="9"/>
    <w:rsid w:val="000272CF"/>
    <w:rPr>
      <w:rFonts w:ascii="Arial" w:eastAsia="Times New Roman" w:hAnsi="Arial" w:cs="Times New Roman"/>
      <w:b/>
      <w:color w:val="4472C4"/>
      <w:sz w:val="18"/>
      <w:lang w:val="en-US"/>
    </w:rPr>
  </w:style>
  <w:style w:type="paragraph" w:styleId="TDC4">
    <w:name w:val="toc 4"/>
    <w:basedOn w:val="Normal"/>
    <w:next w:val="Normal"/>
    <w:autoRedefine/>
    <w:uiPriority w:val="39"/>
    <w:unhideWhenUsed/>
    <w:rsid w:val="00F93F47"/>
    <w:pPr>
      <w:tabs>
        <w:tab w:val="right" w:leader="dot" w:pos="9769"/>
      </w:tabs>
      <w:spacing w:after="100"/>
      <w:ind w:left="660"/>
    </w:pPr>
    <w:rPr>
      <w:sz w:val="22"/>
    </w:rPr>
  </w:style>
  <w:style w:type="paragraph" w:customStyle="1" w:styleId="N2">
    <w:name w:val="_N2"/>
    <w:basedOn w:val="Normal"/>
    <w:link w:val="N2Car"/>
    <w:qFormat/>
    <w:rsid w:val="004C6267"/>
    <w:pPr>
      <w:ind w:left="426"/>
    </w:pPr>
  </w:style>
  <w:style w:type="paragraph" w:customStyle="1" w:styleId="N3">
    <w:name w:val="_N3"/>
    <w:basedOn w:val="Normal"/>
    <w:qFormat/>
    <w:rsid w:val="00E315CD"/>
    <w:pPr>
      <w:ind w:left="709"/>
    </w:pPr>
  </w:style>
  <w:style w:type="paragraph" w:customStyle="1" w:styleId="N4">
    <w:name w:val="_N4"/>
    <w:basedOn w:val="Normal"/>
    <w:qFormat/>
    <w:rsid w:val="00F927E2"/>
    <w:pPr>
      <w:ind w:left="1134"/>
    </w:pPr>
    <w:rPr>
      <w:lang w:val="en-GB"/>
    </w:rPr>
  </w:style>
  <w:style w:type="paragraph" w:styleId="Revisin">
    <w:name w:val="Revision"/>
    <w:hidden/>
    <w:uiPriority w:val="99"/>
    <w:rsid w:val="00331FB2"/>
    <w:rPr>
      <w:rFonts w:ascii="Arial" w:hAnsi="Arial"/>
      <w:sz w:val="18"/>
      <w:szCs w:val="22"/>
      <w:lang w:eastAsia="en-US"/>
    </w:rPr>
  </w:style>
  <w:style w:type="paragraph" w:customStyle="1" w:styleId="Instructions">
    <w:name w:val="Instructions"/>
    <w:basedOn w:val="Normal"/>
    <w:link w:val="InstructionsChar"/>
    <w:autoRedefine/>
    <w:rsid w:val="009E2A2A"/>
    <w:pPr>
      <w:spacing w:before="120" w:after="120" w:line="240" w:lineRule="auto"/>
      <w:jc w:val="both"/>
    </w:pPr>
    <w:rPr>
      <w:color w:val="808080"/>
      <w:sz w:val="16"/>
      <w:szCs w:val="18"/>
    </w:rPr>
  </w:style>
  <w:style w:type="character" w:customStyle="1" w:styleId="InstructionsChar">
    <w:name w:val="Instructions Char"/>
    <w:link w:val="Instructions"/>
    <w:rsid w:val="009E2A2A"/>
    <w:rPr>
      <w:rFonts w:ascii="Arial" w:eastAsia="Calibri" w:hAnsi="Arial" w:cs="Times New Roman"/>
      <w:color w:val="808080"/>
      <w:sz w:val="16"/>
      <w:szCs w:val="18"/>
      <w:lang w:val="en-US"/>
    </w:rPr>
  </w:style>
  <w:style w:type="character" w:styleId="Hipervnculovisitado">
    <w:name w:val="FollowedHyperlink"/>
    <w:uiPriority w:val="99"/>
    <w:unhideWhenUsed/>
    <w:rsid w:val="00377E00"/>
    <w:rPr>
      <w:color w:val="954F72"/>
      <w:u w:val="single"/>
    </w:rPr>
  </w:style>
  <w:style w:type="character" w:styleId="Textoennegrita">
    <w:name w:val="Strong"/>
    <w:aliases w:val="_negreta"/>
    <w:uiPriority w:val="22"/>
    <w:qFormat/>
    <w:rsid w:val="00C57F88"/>
    <w:rPr>
      <w:b/>
      <w:bCs/>
    </w:rPr>
  </w:style>
  <w:style w:type="character" w:customStyle="1" w:styleId="PrrafodelistaCar">
    <w:name w:val="Párrafo de lista Car"/>
    <w:link w:val="Prrafodelista"/>
    <w:uiPriority w:val="34"/>
    <w:qFormat/>
    <w:rsid w:val="00C57F88"/>
    <w:rPr>
      <w:rFonts w:ascii="Arial Narrow" w:hAnsi="Arial Narrow"/>
      <w:szCs w:val="22"/>
      <w:lang w:eastAsia="en-US"/>
    </w:rPr>
  </w:style>
  <w:style w:type="paragraph" w:customStyle="1" w:styleId="Default">
    <w:name w:val="Default"/>
    <w:rsid w:val="00255B57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  <w:lang w:val="es-ES" w:eastAsia="es-ES"/>
    </w:rPr>
  </w:style>
  <w:style w:type="paragraph" w:customStyle="1" w:styleId="Portada">
    <w:name w:val="Portada"/>
    <w:basedOn w:val="Normal"/>
    <w:qFormat/>
    <w:rsid w:val="00255B57"/>
    <w:pPr>
      <w:spacing w:after="240" w:line="240" w:lineRule="auto"/>
    </w:pPr>
    <w:rPr>
      <w:sz w:val="32"/>
      <w:szCs w:val="32"/>
    </w:rPr>
  </w:style>
  <w:style w:type="paragraph" w:styleId="Textoindependiente">
    <w:name w:val="Body Text"/>
    <w:basedOn w:val="Normal"/>
    <w:link w:val="TextoindependienteCar"/>
    <w:qFormat/>
    <w:rsid w:val="001B5BFD"/>
    <w:pPr>
      <w:widowControl w:val="0"/>
      <w:suppressAutoHyphens/>
      <w:spacing w:after="120" w:line="240" w:lineRule="auto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character" w:customStyle="1" w:styleId="TextoindependienteCar">
    <w:name w:val="Texto independiente Car"/>
    <w:link w:val="Textoindependiente"/>
    <w:rsid w:val="001B5BFD"/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character" w:customStyle="1" w:styleId="hps">
    <w:name w:val="hps"/>
    <w:basedOn w:val="Fuentedeprrafopredeter"/>
    <w:rsid w:val="00B5605B"/>
  </w:style>
  <w:style w:type="table" w:customStyle="1" w:styleId="TableNormal1">
    <w:name w:val="Table Normal1"/>
    <w:uiPriority w:val="2"/>
    <w:semiHidden/>
    <w:unhideWhenUsed/>
    <w:qFormat/>
    <w:rsid w:val="00DC598B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C598B"/>
    <w:pPr>
      <w:widowControl w:val="0"/>
      <w:spacing w:after="0" w:line="240" w:lineRule="auto"/>
    </w:pPr>
    <w:rPr>
      <w:rFonts w:asciiTheme="minorHAnsi" w:eastAsiaTheme="minorHAnsi" w:hAnsiTheme="minorHAnsi" w:cstheme="minorBidi"/>
      <w:sz w:val="22"/>
    </w:rPr>
  </w:style>
  <w:style w:type="paragraph" w:styleId="NormalWeb">
    <w:name w:val="Normal (Web)"/>
    <w:basedOn w:val="Normal"/>
    <w:uiPriority w:val="99"/>
    <w:unhideWhenUsed/>
    <w:rsid w:val="007D505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s-ES" w:eastAsia="es-ES"/>
    </w:rPr>
  </w:style>
  <w:style w:type="character" w:styleId="nfasis">
    <w:name w:val="Emphasis"/>
    <w:aliases w:val="_kursiva"/>
    <w:uiPriority w:val="20"/>
    <w:qFormat/>
    <w:rsid w:val="00806E4C"/>
    <w:rPr>
      <w:i/>
      <w:iCs/>
    </w:rPr>
  </w:style>
  <w:style w:type="character" w:styleId="nfasissutil">
    <w:name w:val="Subtle Emphasis"/>
    <w:basedOn w:val="Fuentedeprrafopredeter"/>
    <w:uiPriority w:val="19"/>
    <w:qFormat/>
    <w:rsid w:val="00806E4C"/>
    <w:rPr>
      <w:i/>
      <w:iCs/>
      <w:color w:val="404040" w:themeColor="text1" w:themeTint="BF"/>
    </w:rPr>
  </w:style>
  <w:style w:type="paragraph" w:customStyle="1" w:styleId="taula2">
    <w:name w:val="_taula2"/>
    <w:basedOn w:val="Normal"/>
    <w:link w:val="taula2Car"/>
    <w:qFormat/>
    <w:rsid w:val="00AE0225"/>
    <w:pPr>
      <w:spacing w:after="0"/>
    </w:pPr>
    <w:rPr>
      <w:sz w:val="18"/>
    </w:rPr>
  </w:style>
  <w:style w:type="paragraph" w:customStyle="1" w:styleId="Estilo2">
    <w:name w:val="Estilo2"/>
    <w:basedOn w:val="Img1"/>
    <w:link w:val="Estilo2Car"/>
    <w:rsid w:val="00AE0225"/>
  </w:style>
  <w:style w:type="character" w:customStyle="1" w:styleId="taula2Car">
    <w:name w:val="_taula2 Car"/>
    <w:basedOn w:val="Fuentedeprrafopredeter"/>
    <w:link w:val="taula2"/>
    <w:rsid w:val="00AE0225"/>
    <w:rPr>
      <w:rFonts w:ascii="Arial Narrow" w:hAnsi="Arial Narrow"/>
      <w:sz w:val="18"/>
      <w:szCs w:val="22"/>
      <w:lang w:eastAsia="en-US"/>
    </w:rPr>
  </w:style>
  <w:style w:type="table" w:customStyle="1" w:styleId="Calendario1">
    <w:name w:val="Calendario 1"/>
    <w:basedOn w:val="Tablanormal"/>
    <w:uiPriority w:val="99"/>
    <w:qFormat/>
    <w:rsid w:val="00E14B20"/>
    <w:rPr>
      <w:rFonts w:asciiTheme="minorHAnsi" w:eastAsiaTheme="minorEastAsia" w:hAnsiTheme="minorHAnsi" w:cstheme="minorBidi"/>
      <w:sz w:val="22"/>
      <w:szCs w:val="22"/>
      <w:lang w:val="es-ES" w:eastAsia="es-ES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pPr>
        <w:wordWrap/>
        <w:spacing w:beforeLines="0" w:beforeAutospacing="0" w:afterLines="0" w:afterAutospacing="0" w:line="240" w:lineRule="auto"/>
      </w:pPr>
      <w:rPr>
        <w:rFonts w:asciiTheme="minorHAnsi" w:hAnsiTheme="minorHAnsi"/>
        <w:b/>
        <w:i w:val="0"/>
        <w:color w:val="auto"/>
        <w:sz w:val="44"/>
      </w:rPr>
      <w:tblPr/>
      <w:tcPr>
        <w:vAlign w:val="bottom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band2Horz">
      <w:tblPr/>
      <w:tcPr>
        <w:tcBorders>
          <w:top w:val="single" w:sz="24" w:space="0" w:color="000000" w:themeColor="text1"/>
          <w:left w:val="nil"/>
          <w:bottom w:val="single" w:sz="24" w:space="0" w:color="000000" w:themeColor="text1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</w:style>
  <w:style w:type="character" w:customStyle="1" w:styleId="Img1Car">
    <w:name w:val="_Img1 Car"/>
    <w:basedOn w:val="Fuentedeprrafopredeter"/>
    <w:link w:val="Img1"/>
    <w:rsid w:val="00AE0225"/>
    <w:rPr>
      <w:rFonts w:ascii="Arial Narrow" w:hAnsi="Arial Narrow"/>
      <w:i/>
      <w:szCs w:val="22"/>
      <w:lang w:eastAsia="en-US"/>
    </w:rPr>
  </w:style>
  <w:style w:type="character" w:customStyle="1" w:styleId="Estilo2Car">
    <w:name w:val="Estilo2 Car"/>
    <w:basedOn w:val="Img1Car"/>
    <w:link w:val="Estilo2"/>
    <w:rsid w:val="00AE0225"/>
    <w:rPr>
      <w:rFonts w:ascii="Arial Narrow" w:hAnsi="Arial Narrow"/>
      <w:i/>
      <w:szCs w:val="22"/>
      <w:lang w:eastAsia="en-US"/>
    </w:rPr>
  </w:style>
  <w:style w:type="table" w:customStyle="1" w:styleId="Calendario2">
    <w:name w:val="Calendario 2"/>
    <w:basedOn w:val="Tablanormal"/>
    <w:uiPriority w:val="99"/>
    <w:qFormat/>
    <w:rsid w:val="00E14B20"/>
    <w:pPr>
      <w:jc w:val="center"/>
    </w:pPr>
    <w:rPr>
      <w:rFonts w:asciiTheme="minorHAnsi" w:eastAsiaTheme="minorEastAsia" w:hAnsiTheme="minorHAnsi" w:cstheme="minorBidi"/>
      <w:sz w:val="28"/>
      <w:szCs w:val="28"/>
      <w:lang w:val="es-ES" w:eastAsia="es-ES"/>
    </w:rPr>
    <w:tblPr>
      <w:tblInd w:w="0" w:type="dxa"/>
      <w:tblBorders>
        <w:insideV w:val="single" w:sz="4" w:space="0" w:color="9CC2E5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/>
        <w:b w:val="0"/>
        <w:i w:val="0"/>
        <w:caps/>
        <w:smallCaps w:val="0"/>
        <w:color w:val="5B9BD5" w:themeColor="accent1"/>
        <w:spacing w:val="20"/>
        <w:sz w:val="3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DecimalAligned">
    <w:name w:val="Decimal Aligned"/>
    <w:basedOn w:val="Normal"/>
    <w:uiPriority w:val="40"/>
    <w:rsid w:val="00E14B20"/>
    <w:pPr>
      <w:tabs>
        <w:tab w:val="decimal" w:pos="360"/>
      </w:tabs>
      <w:spacing w:after="200"/>
    </w:pPr>
    <w:rPr>
      <w:rFonts w:asciiTheme="minorHAnsi" w:eastAsiaTheme="minorEastAsia" w:hAnsiTheme="minorHAnsi"/>
      <w:sz w:val="22"/>
      <w:lang w:val="es-ES" w:eastAsia="es-ES"/>
    </w:rPr>
  </w:style>
  <w:style w:type="paragraph" w:styleId="Textonotapie">
    <w:name w:val="footnote text"/>
    <w:basedOn w:val="Normal"/>
    <w:link w:val="TextonotapieCar"/>
    <w:uiPriority w:val="99"/>
    <w:unhideWhenUsed/>
    <w:rsid w:val="00E14B20"/>
    <w:pPr>
      <w:spacing w:after="0" w:line="240" w:lineRule="auto"/>
    </w:pPr>
    <w:rPr>
      <w:rFonts w:asciiTheme="minorHAnsi" w:eastAsiaTheme="minorEastAsia" w:hAnsiTheme="minorHAnsi"/>
      <w:szCs w:val="20"/>
      <w:lang w:val="es-ES" w:eastAsia="es-ES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E14B20"/>
    <w:rPr>
      <w:rFonts w:asciiTheme="minorHAnsi" w:eastAsiaTheme="minorEastAsia" w:hAnsiTheme="minorHAnsi"/>
      <w:lang w:val="es-ES" w:eastAsia="es-ES"/>
    </w:rPr>
  </w:style>
  <w:style w:type="table" w:styleId="Sombreadoclaro-nfasis1">
    <w:name w:val="Light Shading Accent 1"/>
    <w:basedOn w:val="Tablanormal"/>
    <w:uiPriority w:val="60"/>
    <w:rsid w:val="00E14B20"/>
    <w:rPr>
      <w:rFonts w:asciiTheme="minorHAnsi" w:eastAsiaTheme="minorEastAsia" w:hAnsiTheme="minorHAnsi" w:cstheme="minorBidi"/>
      <w:color w:val="2E74B5" w:themeColor="accent1" w:themeShade="BF"/>
      <w:sz w:val="22"/>
      <w:szCs w:val="22"/>
      <w:lang w:val="es-ES" w:eastAsia="es-ES"/>
    </w:rPr>
    <w:tblPr>
      <w:tblStyleRowBandSize w:val="1"/>
      <w:tblStyleColBandSize w:val="1"/>
      <w:tblInd w:w="0" w:type="dxa"/>
      <w:tblBorders>
        <w:top w:val="single" w:sz="8" w:space="0" w:color="5B9BD5" w:themeColor="accent1"/>
        <w:bottom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paragraph" w:customStyle="1" w:styleId="taulaportada">
    <w:name w:val="_taula portada"/>
    <w:basedOn w:val="Encabezado"/>
    <w:link w:val="taulaportadaCar"/>
    <w:qFormat/>
    <w:rsid w:val="005843FD"/>
    <w:pPr>
      <w:framePr w:hSpace="141" w:wrap="around" w:vAnchor="text" w:hAnchor="margin" w:y="186"/>
      <w:tabs>
        <w:tab w:val="clear" w:pos="4252"/>
        <w:tab w:val="clear" w:pos="8504"/>
        <w:tab w:val="right" w:pos="567"/>
        <w:tab w:val="right" w:pos="1134"/>
        <w:tab w:val="right" w:pos="1724"/>
        <w:tab w:val="right" w:pos="2268"/>
        <w:tab w:val="right" w:pos="2835"/>
        <w:tab w:val="left" w:pos="7825"/>
        <w:tab w:val="left" w:pos="8647"/>
      </w:tabs>
      <w:spacing w:line="276" w:lineRule="auto"/>
      <w:ind w:right="-28"/>
    </w:pPr>
    <w:rPr>
      <w:rFonts w:cs="Arial"/>
    </w:rPr>
  </w:style>
  <w:style w:type="paragraph" w:customStyle="1" w:styleId="peupagina">
    <w:name w:val="_peu pagina"/>
    <w:basedOn w:val="Normal"/>
    <w:link w:val="peupaginaCar"/>
    <w:qFormat/>
    <w:rsid w:val="008D4CE1"/>
    <w:pPr>
      <w:spacing w:after="0"/>
    </w:pPr>
    <w:rPr>
      <w:sz w:val="18"/>
      <w:szCs w:val="18"/>
    </w:rPr>
  </w:style>
  <w:style w:type="character" w:customStyle="1" w:styleId="taulaportadaCar">
    <w:name w:val="_taula portada Car"/>
    <w:basedOn w:val="EncabezadoCar"/>
    <w:link w:val="taulaportada"/>
    <w:rsid w:val="005843FD"/>
    <w:rPr>
      <w:rFonts w:ascii="Arial Narrow" w:hAnsi="Arial Narrow" w:cs="Arial"/>
      <w:szCs w:val="22"/>
      <w:lang w:eastAsia="en-US"/>
    </w:rPr>
  </w:style>
  <w:style w:type="character" w:customStyle="1" w:styleId="peupaginaCar">
    <w:name w:val="_peu pagina Car"/>
    <w:basedOn w:val="Img1Car"/>
    <w:link w:val="peupagina"/>
    <w:rsid w:val="008D4CE1"/>
    <w:rPr>
      <w:rFonts w:ascii="Arial Narrow" w:hAnsi="Arial Narrow"/>
      <w:i w:val="0"/>
      <w:sz w:val="18"/>
      <w:szCs w:val="18"/>
      <w:lang w:eastAsia="en-US"/>
    </w:rPr>
  </w:style>
  <w:style w:type="paragraph" w:styleId="Listaconvietas">
    <w:name w:val="List Bullet"/>
    <w:basedOn w:val="Normal"/>
    <w:uiPriority w:val="99"/>
    <w:unhideWhenUsed/>
    <w:rsid w:val="006718BE"/>
    <w:pPr>
      <w:numPr>
        <w:numId w:val="4"/>
      </w:numPr>
      <w:contextualSpacing/>
    </w:pPr>
  </w:style>
  <w:style w:type="paragraph" w:customStyle="1" w:styleId="Estil3">
    <w:name w:val="Estil3"/>
    <w:basedOn w:val="Normal"/>
    <w:link w:val="Estil3Car"/>
    <w:qFormat/>
    <w:rsid w:val="00E15D29"/>
    <w:pPr>
      <w:spacing w:before="120" w:after="0" w:line="240" w:lineRule="auto"/>
      <w:ind w:left="357"/>
      <w:jc w:val="both"/>
    </w:pPr>
    <w:rPr>
      <w:rFonts w:ascii="Arial" w:eastAsia="Times New Roman" w:hAnsi="Arial" w:cs="Arial"/>
      <w:szCs w:val="20"/>
      <w:lang w:eastAsia="ca-ES"/>
    </w:rPr>
  </w:style>
  <w:style w:type="character" w:customStyle="1" w:styleId="Estil3Car">
    <w:name w:val="Estil3 Car"/>
    <w:link w:val="Estil3"/>
    <w:rsid w:val="00E15D29"/>
    <w:rPr>
      <w:rFonts w:ascii="Arial" w:eastAsia="Times New Roman" w:hAnsi="Arial" w:cs="Arial"/>
    </w:rPr>
  </w:style>
  <w:style w:type="paragraph" w:customStyle="1" w:styleId="NormalL2">
    <w:name w:val="Normal L2"/>
    <w:basedOn w:val="Normal"/>
    <w:qFormat/>
    <w:rsid w:val="00E15D29"/>
    <w:pPr>
      <w:ind w:left="426"/>
    </w:pPr>
    <w:rPr>
      <w:rFonts w:eastAsiaTheme="minorHAnsi" w:cstheme="minorBidi"/>
    </w:rPr>
  </w:style>
  <w:style w:type="paragraph" w:styleId="Epgrafe">
    <w:name w:val="caption"/>
    <w:basedOn w:val="Normal"/>
    <w:next w:val="Normal"/>
    <w:uiPriority w:val="35"/>
    <w:unhideWhenUsed/>
    <w:qFormat/>
    <w:rsid w:val="00DF1D31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Textodelmarcadordeposicin">
    <w:name w:val="Placeholder Text"/>
    <w:basedOn w:val="Fuentedeprrafopredeter"/>
    <w:uiPriority w:val="99"/>
    <w:semiHidden/>
    <w:rsid w:val="003D106C"/>
    <w:rPr>
      <w:color w:val="808080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7E771F"/>
    <w:rPr>
      <w:rFonts w:ascii="Cambria" w:eastAsia="Times New Roman" w:hAnsi="Cambria"/>
      <w:b/>
      <w:bCs/>
      <w:i/>
      <w:iCs/>
      <w:color w:val="5A5A5A"/>
      <w:lang w:val="en-US" w:eastAsia="en-US" w:bidi="en-US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7E771F"/>
    <w:rPr>
      <w:rFonts w:ascii="Cambria" w:eastAsia="Times New Roman" w:hAnsi="Cambria"/>
      <w:b/>
      <w:bCs/>
      <w:color w:val="7F7F7F"/>
      <w:lang w:val="en-US" w:eastAsia="en-US" w:bidi="en-US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7E771F"/>
    <w:rPr>
      <w:rFonts w:ascii="Cambria" w:eastAsia="Times New Roman" w:hAnsi="Cambria"/>
      <w:b/>
      <w:bCs/>
      <w:i/>
      <w:iCs/>
      <w:color w:val="7F7F7F"/>
      <w:sz w:val="18"/>
      <w:szCs w:val="18"/>
      <w:lang w:val="en-US" w:eastAsia="en-US" w:bidi="en-US"/>
    </w:rPr>
  </w:style>
  <w:style w:type="paragraph" w:customStyle="1" w:styleId="Imgenes">
    <w:name w:val="Imágenes"/>
    <w:basedOn w:val="Normal"/>
    <w:qFormat/>
    <w:rsid w:val="007E771F"/>
    <w:pPr>
      <w:spacing w:before="40" w:after="120"/>
      <w:ind w:left="425"/>
    </w:pPr>
    <w:rPr>
      <w:rFonts w:eastAsiaTheme="minorHAnsi" w:cstheme="minorBidi"/>
      <w:i/>
    </w:rPr>
  </w:style>
  <w:style w:type="paragraph" w:customStyle="1" w:styleId="Tabla">
    <w:name w:val="Tabla"/>
    <w:basedOn w:val="Normal"/>
    <w:qFormat/>
    <w:rsid w:val="007E771F"/>
    <w:pPr>
      <w:spacing w:after="0" w:line="240" w:lineRule="auto"/>
    </w:pPr>
    <w:rPr>
      <w:rFonts w:eastAsia="Times New Roman"/>
      <w:szCs w:val="20"/>
      <w:lang w:val="en-GB"/>
    </w:rPr>
  </w:style>
  <w:style w:type="table" w:customStyle="1" w:styleId="TableNormal10">
    <w:name w:val="Table Normal10"/>
    <w:uiPriority w:val="2"/>
    <w:semiHidden/>
    <w:unhideWhenUsed/>
    <w:qFormat/>
    <w:rsid w:val="007E771F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shorttext">
    <w:name w:val="short_text"/>
    <w:basedOn w:val="Fuentedeprrafopredeter"/>
    <w:rsid w:val="007E771F"/>
  </w:style>
  <w:style w:type="paragraph" w:customStyle="1" w:styleId="NormalL3">
    <w:name w:val="Normal L3"/>
    <w:basedOn w:val="Normal"/>
    <w:qFormat/>
    <w:rsid w:val="007E771F"/>
    <w:pPr>
      <w:ind w:left="851"/>
    </w:pPr>
    <w:rPr>
      <w:rFonts w:eastAsiaTheme="minorHAnsi" w:cstheme="minorBidi"/>
    </w:rPr>
  </w:style>
  <w:style w:type="paragraph" w:customStyle="1" w:styleId="NormalL4">
    <w:name w:val="Normal L4"/>
    <w:basedOn w:val="Normal"/>
    <w:qFormat/>
    <w:rsid w:val="007E771F"/>
    <w:pPr>
      <w:ind w:left="851"/>
    </w:pPr>
    <w:rPr>
      <w:rFonts w:eastAsiaTheme="minorHAnsi" w:cstheme="minorBidi"/>
    </w:rPr>
  </w:style>
  <w:style w:type="paragraph" w:customStyle="1" w:styleId="Text">
    <w:name w:val="Text"/>
    <w:rsid w:val="007E771F"/>
    <w:pPr>
      <w:jc w:val="both"/>
    </w:pPr>
    <w:rPr>
      <w:rFonts w:ascii="Times New Roman" w:eastAsia="Times New Roman" w:hAnsi="Times New Roman"/>
      <w:color w:val="000000"/>
      <w:sz w:val="22"/>
      <w:lang w:val="en-GB" w:eastAsia="es-ES"/>
    </w:rPr>
  </w:style>
  <w:style w:type="paragraph" w:customStyle="1" w:styleId="Taula">
    <w:name w:val="Taula"/>
    <w:basedOn w:val="Normal"/>
    <w:rsid w:val="007E771F"/>
    <w:pPr>
      <w:spacing w:after="0" w:line="240" w:lineRule="auto"/>
    </w:pPr>
    <w:rPr>
      <w:rFonts w:asciiTheme="minorHAnsi" w:eastAsiaTheme="minorHAnsi" w:hAnsiTheme="minorHAnsi" w:cstheme="minorBidi"/>
    </w:rPr>
  </w:style>
  <w:style w:type="paragraph" w:customStyle="1" w:styleId="Style1">
    <w:name w:val="Style1"/>
    <w:basedOn w:val="Normal"/>
    <w:link w:val="Style1Char"/>
    <w:autoRedefine/>
    <w:qFormat/>
    <w:rsid w:val="007E771F"/>
    <w:pPr>
      <w:pBdr>
        <w:left w:val="threeDEngrave" w:sz="24" w:space="4" w:color="auto"/>
        <w:bottom w:val="single" w:sz="4" w:space="1" w:color="17365D"/>
      </w:pBdr>
      <w:spacing w:after="120" w:line="240" w:lineRule="auto"/>
      <w:jc w:val="both"/>
      <w:outlineLvl w:val="0"/>
    </w:pPr>
    <w:rPr>
      <w:rFonts w:ascii="Arial (W1)" w:hAnsi="Arial (W1)"/>
      <w:b/>
      <w:caps/>
      <w:lang w:val="en-US"/>
    </w:rPr>
  </w:style>
  <w:style w:type="character" w:customStyle="1" w:styleId="Style1Char">
    <w:name w:val="Style1 Char"/>
    <w:link w:val="Style1"/>
    <w:rsid w:val="007E771F"/>
    <w:rPr>
      <w:rFonts w:ascii="Arial (W1)" w:hAnsi="Arial (W1)"/>
      <w:b/>
      <w:caps/>
      <w:szCs w:val="22"/>
      <w:lang w:val="en-US" w:eastAsia="en-US"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7E771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Cs w:val="20"/>
      <w:lang w:val="es-ES" w:eastAsia="es-ES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7E771F"/>
    <w:rPr>
      <w:rFonts w:ascii="Courier New" w:eastAsia="Times New Roman" w:hAnsi="Courier New" w:cs="Courier New"/>
      <w:lang w:val="es-ES" w:eastAsia="es-ES"/>
    </w:rPr>
  </w:style>
  <w:style w:type="paragraph" w:customStyle="1" w:styleId="Estil1">
    <w:name w:val="Estil1"/>
    <w:basedOn w:val="Normal"/>
    <w:qFormat/>
    <w:rsid w:val="007E771F"/>
    <w:pPr>
      <w:spacing w:after="0"/>
    </w:pPr>
    <w:rPr>
      <w:rFonts w:ascii="Gill Sans MT" w:eastAsiaTheme="minorHAnsi" w:hAnsi="Gill Sans MT" w:cstheme="minorBidi"/>
      <w:sz w:val="24"/>
    </w:rPr>
  </w:style>
  <w:style w:type="character" w:styleId="Nmerodepgina">
    <w:name w:val="page number"/>
    <w:basedOn w:val="Fuentedeprrafopredeter"/>
    <w:uiPriority w:val="99"/>
    <w:rsid w:val="007E771F"/>
  </w:style>
  <w:style w:type="paragraph" w:styleId="Ttulo">
    <w:name w:val="Title"/>
    <w:basedOn w:val="Normal"/>
    <w:next w:val="Normal"/>
    <w:link w:val="TtuloCar"/>
    <w:uiPriority w:val="10"/>
    <w:qFormat/>
    <w:rsid w:val="007E771F"/>
    <w:pPr>
      <w:spacing w:after="300" w:line="240" w:lineRule="auto"/>
      <w:contextualSpacing/>
    </w:pPr>
    <w:rPr>
      <w:rFonts w:ascii="Cambria" w:eastAsia="Times New Roman" w:hAnsi="Cambria"/>
      <w:smallCaps/>
      <w:sz w:val="52"/>
      <w:szCs w:val="52"/>
      <w:lang w:val="en-US" w:bidi="en-US"/>
    </w:rPr>
  </w:style>
  <w:style w:type="character" w:customStyle="1" w:styleId="TtuloCar">
    <w:name w:val="Título Car"/>
    <w:basedOn w:val="Fuentedeprrafopredeter"/>
    <w:link w:val="Ttulo"/>
    <w:uiPriority w:val="10"/>
    <w:rsid w:val="007E771F"/>
    <w:rPr>
      <w:rFonts w:ascii="Cambria" w:eastAsia="Times New Roman" w:hAnsi="Cambria"/>
      <w:smallCaps/>
      <w:sz w:val="52"/>
      <w:szCs w:val="52"/>
      <w:lang w:val="en-US" w:eastAsia="en-US" w:bidi="en-US"/>
    </w:rPr>
  </w:style>
  <w:style w:type="paragraph" w:styleId="Subttulo">
    <w:name w:val="Subtitle"/>
    <w:basedOn w:val="Normal"/>
    <w:next w:val="Normal"/>
    <w:link w:val="SubttuloCar"/>
    <w:uiPriority w:val="11"/>
    <w:qFormat/>
    <w:rsid w:val="007E771F"/>
    <w:pPr>
      <w:spacing w:after="200"/>
    </w:pPr>
    <w:rPr>
      <w:rFonts w:ascii="Cambria" w:eastAsia="Times New Roman" w:hAnsi="Cambria"/>
      <w:i/>
      <w:iCs/>
      <w:smallCaps/>
      <w:spacing w:val="10"/>
      <w:sz w:val="28"/>
      <w:szCs w:val="28"/>
      <w:lang w:val="en-US" w:bidi="en-US"/>
    </w:rPr>
  </w:style>
  <w:style w:type="character" w:customStyle="1" w:styleId="SubttuloCar">
    <w:name w:val="Subtítulo Car"/>
    <w:basedOn w:val="Fuentedeprrafopredeter"/>
    <w:link w:val="Subttulo"/>
    <w:uiPriority w:val="11"/>
    <w:rsid w:val="007E771F"/>
    <w:rPr>
      <w:rFonts w:ascii="Cambria" w:eastAsia="Times New Roman" w:hAnsi="Cambria"/>
      <w:i/>
      <w:iCs/>
      <w:smallCaps/>
      <w:spacing w:val="10"/>
      <w:sz w:val="28"/>
      <w:szCs w:val="28"/>
      <w:lang w:val="en-US" w:eastAsia="en-US" w:bidi="en-US"/>
    </w:rPr>
  </w:style>
  <w:style w:type="paragraph" w:styleId="Sinespaciado">
    <w:name w:val="No Spacing"/>
    <w:basedOn w:val="Normal"/>
    <w:uiPriority w:val="1"/>
    <w:qFormat/>
    <w:rsid w:val="007E771F"/>
    <w:pPr>
      <w:spacing w:after="0" w:line="240" w:lineRule="auto"/>
    </w:pPr>
    <w:rPr>
      <w:rFonts w:ascii="Cambria" w:eastAsia="Times New Roman" w:hAnsi="Cambria"/>
      <w:sz w:val="22"/>
      <w:lang w:val="en-US" w:bidi="en-US"/>
    </w:rPr>
  </w:style>
  <w:style w:type="paragraph" w:styleId="Cita">
    <w:name w:val="Quote"/>
    <w:basedOn w:val="Normal"/>
    <w:next w:val="Normal"/>
    <w:link w:val="CitaCar"/>
    <w:uiPriority w:val="29"/>
    <w:qFormat/>
    <w:rsid w:val="007E771F"/>
    <w:pPr>
      <w:spacing w:after="200"/>
    </w:pPr>
    <w:rPr>
      <w:rFonts w:ascii="Cambria" w:eastAsia="Times New Roman" w:hAnsi="Cambria"/>
      <w:i/>
      <w:iCs/>
      <w:sz w:val="22"/>
      <w:lang w:val="en-US" w:bidi="en-US"/>
    </w:rPr>
  </w:style>
  <w:style w:type="character" w:customStyle="1" w:styleId="CitaCar">
    <w:name w:val="Cita Car"/>
    <w:basedOn w:val="Fuentedeprrafopredeter"/>
    <w:link w:val="Cita"/>
    <w:uiPriority w:val="29"/>
    <w:rsid w:val="007E771F"/>
    <w:rPr>
      <w:rFonts w:ascii="Cambria" w:eastAsia="Times New Roman" w:hAnsi="Cambria"/>
      <w:i/>
      <w:iCs/>
      <w:sz w:val="22"/>
      <w:szCs w:val="22"/>
      <w:lang w:val="en-US" w:eastAsia="en-US" w:bidi="en-US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E771F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/>
      <w:jc w:val="both"/>
    </w:pPr>
    <w:rPr>
      <w:rFonts w:ascii="Cambria" w:eastAsia="Times New Roman" w:hAnsi="Cambria"/>
      <w:i/>
      <w:iCs/>
      <w:sz w:val="22"/>
      <w:lang w:val="en-US" w:bidi="en-US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7E771F"/>
    <w:rPr>
      <w:rFonts w:ascii="Cambria" w:eastAsia="Times New Roman" w:hAnsi="Cambria"/>
      <w:i/>
      <w:iCs/>
      <w:sz w:val="22"/>
      <w:szCs w:val="22"/>
      <w:lang w:val="en-US" w:eastAsia="en-US" w:bidi="en-US"/>
    </w:rPr>
  </w:style>
  <w:style w:type="character" w:styleId="nfasisintenso">
    <w:name w:val="Intense Emphasis"/>
    <w:uiPriority w:val="21"/>
    <w:qFormat/>
    <w:rsid w:val="007E771F"/>
    <w:rPr>
      <w:b/>
      <w:bCs/>
      <w:i/>
      <w:iCs/>
    </w:rPr>
  </w:style>
  <w:style w:type="character" w:styleId="Referenciasutil">
    <w:name w:val="Subtle Reference"/>
    <w:uiPriority w:val="31"/>
    <w:qFormat/>
    <w:rsid w:val="007E771F"/>
    <w:rPr>
      <w:smallCaps/>
    </w:rPr>
  </w:style>
  <w:style w:type="character" w:styleId="Referenciaintensa">
    <w:name w:val="Intense Reference"/>
    <w:uiPriority w:val="32"/>
    <w:qFormat/>
    <w:rsid w:val="007E771F"/>
    <w:rPr>
      <w:b/>
      <w:bCs/>
      <w:smallCaps/>
    </w:rPr>
  </w:style>
  <w:style w:type="character" w:styleId="Ttulodellibro">
    <w:name w:val="Book Title"/>
    <w:uiPriority w:val="33"/>
    <w:qFormat/>
    <w:rsid w:val="007E771F"/>
    <w:rPr>
      <w:i/>
      <w:iCs/>
      <w:smallCaps/>
      <w:spacing w:val="5"/>
    </w:rPr>
  </w:style>
  <w:style w:type="paragraph" w:customStyle="1" w:styleId="Displaytext">
    <w:name w:val="Display text"/>
    <w:basedOn w:val="Ttulo1"/>
    <w:uiPriority w:val="99"/>
    <w:rsid w:val="007E771F"/>
    <w:pPr>
      <w:keepLines w:val="0"/>
      <w:numPr>
        <w:numId w:val="0"/>
      </w:numPr>
      <w:spacing w:before="0" w:after="0" w:line="840" w:lineRule="exact"/>
      <w:jc w:val="left"/>
    </w:pPr>
    <w:rPr>
      <w:rFonts w:ascii="Cambria" w:hAnsi="Cambria" w:cs="Times New Roman"/>
      <w:bCs/>
      <w:smallCaps w:val="0"/>
      <w:kern w:val="32"/>
      <w:sz w:val="78"/>
      <w:szCs w:val="78"/>
      <w:lang w:val="x-none"/>
    </w:rPr>
  </w:style>
  <w:style w:type="paragraph" w:styleId="Remitedesobre">
    <w:name w:val="envelope return"/>
    <w:basedOn w:val="Normal"/>
    <w:uiPriority w:val="99"/>
    <w:rsid w:val="007E771F"/>
    <w:pPr>
      <w:spacing w:after="0" w:line="240" w:lineRule="auto"/>
    </w:pPr>
    <w:rPr>
      <w:rFonts w:ascii="Arial" w:eastAsia="Times New Roman" w:hAnsi="Arial"/>
      <w:szCs w:val="20"/>
      <w:lang w:val="en-GB"/>
    </w:rPr>
  </w:style>
  <w:style w:type="paragraph" w:customStyle="1" w:styleId="DavisLangdonbodytext">
    <w:name w:val="Davis Langdon body text"/>
    <w:basedOn w:val="Normal"/>
    <w:link w:val="DavisLangdonbodytextChar"/>
    <w:uiPriority w:val="99"/>
    <w:rsid w:val="007E771F"/>
    <w:pPr>
      <w:spacing w:after="0" w:line="240" w:lineRule="auto"/>
    </w:pPr>
    <w:rPr>
      <w:rFonts w:ascii="Arial" w:eastAsia="Times New Roman" w:hAnsi="Arial"/>
      <w:sz w:val="24"/>
      <w:szCs w:val="24"/>
      <w:lang w:val="en-GB" w:eastAsia="en-GB"/>
    </w:rPr>
  </w:style>
  <w:style w:type="character" w:customStyle="1" w:styleId="DavisLangdonbodytextChar">
    <w:name w:val="Davis Langdon body text Char"/>
    <w:link w:val="DavisLangdonbodytext"/>
    <w:uiPriority w:val="99"/>
    <w:locked/>
    <w:rsid w:val="007E771F"/>
    <w:rPr>
      <w:rFonts w:ascii="Arial" w:eastAsia="Times New Roman" w:hAnsi="Arial"/>
      <w:sz w:val="24"/>
      <w:szCs w:val="24"/>
      <w:lang w:val="en-GB" w:eastAsia="en-GB"/>
    </w:rPr>
  </w:style>
  <w:style w:type="paragraph" w:customStyle="1" w:styleId="DavisLangdon-Multipleparabulletpoints">
    <w:name w:val="Davis Langdon - Multiple para bullet points"/>
    <w:basedOn w:val="Normal"/>
    <w:uiPriority w:val="99"/>
    <w:rsid w:val="007E771F"/>
    <w:pPr>
      <w:numPr>
        <w:numId w:val="5"/>
      </w:numPr>
      <w:spacing w:before="240" w:after="240" w:line="240" w:lineRule="auto"/>
    </w:pPr>
    <w:rPr>
      <w:rFonts w:ascii="Arial" w:eastAsia="Times New Roman" w:hAnsi="Arial"/>
      <w:szCs w:val="24"/>
      <w:lang w:val="en-GB" w:eastAsia="en-GB"/>
    </w:rPr>
  </w:style>
  <w:style w:type="paragraph" w:customStyle="1" w:styleId="Detailstext">
    <w:name w:val="Details text"/>
    <w:basedOn w:val="Textoindependiente"/>
    <w:uiPriority w:val="99"/>
    <w:rsid w:val="007E771F"/>
    <w:pPr>
      <w:widowControl/>
      <w:suppressAutoHyphens w:val="0"/>
      <w:spacing w:after="0" w:line="170" w:lineRule="exact"/>
      <w:ind w:left="57"/>
    </w:pPr>
    <w:rPr>
      <w:rFonts w:ascii="Arial" w:eastAsia="Times New Roman" w:hAnsi="Arial" w:cs="Times New Roman"/>
      <w:kern w:val="0"/>
      <w:sz w:val="14"/>
      <w:lang w:val="en-GB" w:eastAsia="en-US" w:bidi="ar-SA"/>
    </w:rPr>
  </w:style>
  <w:style w:type="paragraph" w:customStyle="1" w:styleId="Detailsheader">
    <w:name w:val="Details header"/>
    <w:basedOn w:val="Normal"/>
    <w:uiPriority w:val="99"/>
    <w:rsid w:val="007E771F"/>
    <w:pPr>
      <w:tabs>
        <w:tab w:val="center" w:pos="4153"/>
        <w:tab w:val="right" w:pos="8306"/>
      </w:tabs>
      <w:spacing w:after="0" w:line="240" w:lineRule="auto"/>
      <w:ind w:left="57"/>
    </w:pPr>
    <w:rPr>
      <w:rFonts w:ascii="Arial" w:eastAsia="Times New Roman" w:hAnsi="Arial"/>
      <w:b/>
      <w:sz w:val="18"/>
      <w:szCs w:val="24"/>
      <w:lang w:val="en-GB"/>
    </w:rPr>
  </w:style>
  <w:style w:type="paragraph" w:customStyle="1" w:styleId="Imagecaption">
    <w:name w:val="Image caption"/>
    <w:basedOn w:val="Normal"/>
    <w:uiPriority w:val="99"/>
    <w:rsid w:val="007E771F"/>
    <w:pPr>
      <w:spacing w:after="0" w:line="240" w:lineRule="auto"/>
    </w:pPr>
    <w:rPr>
      <w:rFonts w:ascii="Arial" w:eastAsia="Times New Roman" w:hAnsi="Arial"/>
      <w:sz w:val="14"/>
      <w:szCs w:val="24"/>
      <w:lang w:val="en-GB"/>
    </w:rPr>
  </w:style>
  <w:style w:type="paragraph" w:customStyle="1" w:styleId="Bullet">
    <w:name w:val="Bullet"/>
    <w:basedOn w:val="Textoindependiente"/>
    <w:uiPriority w:val="99"/>
    <w:rsid w:val="007E771F"/>
    <w:pPr>
      <w:widowControl/>
      <w:numPr>
        <w:numId w:val="6"/>
      </w:numPr>
      <w:suppressAutoHyphens w:val="0"/>
      <w:spacing w:after="0" w:line="230" w:lineRule="exact"/>
    </w:pPr>
    <w:rPr>
      <w:rFonts w:ascii="Arial" w:eastAsia="Times New Roman" w:hAnsi="Arial" w:cs="Times New Roman"/>
      <w:kern w:val="0"/>
      <w:szCs w:val="20"/>
      <w:lang w:val="en-US" w:eastAsia="en-US" w:bidi="ar-SA"/>
    </w:rPr>
  </w:style>
  <w:style w:type="paragraph" w:customStyle="1" w:styleId="Businessline">
    <w:name w:val="Business line"/>
    <w:basedOn w:val="Piedepgina"/>
    <w:link w:val="BusinesslineChar"/>
    <w:uiPriority w:val="99"/>
    <w:rsid w:val="007E771F"/>
    <w:pPr>
      <w:tabs>
        <w:tab w:val="clear" w:pos="4252"/>
        <w:tab w:val="clear" w:pos="8504"/>
        <w:tab w:val="center" w:pos="4536"/>
        <w:tab w:val="right" w:pos="9072"/>
      </w:tabs>
      <w:spacing w:after="200" w:line="276" w:lineRule="auto"/>
    </w:pPr>
    <w:rPr>
      <w:rFonts w:ascii="Cambria" w:eastAsia="Times New Roman" w:hAnsi="Cambria"/>
      <w:sz w:val="22"/>
      <w:lang w:val="x-none" w:eastAsia="x-none" w:bidi="en-US"/>
    </w:rPr>
  </w:style>
  <w:style w:type="character" w:customStyle="1" w:styleId="BusinesslineChar">
    <w:name w:val="Business line Char"/>
    <w:link w:val="Businessline"/>
    <w:uiPriority w:val="99"/>
    <w:locked/>
    <w:rsid w:val="007E771F"/>
    <w:rPr>
      <w:rFonts w:ascii="Cambria" w:eastAsia="Times New Roman" w:hAnsi="Cambria"/>
      <w:sz w:val="22"/>
      <w:szCs w:val="22"/>
      <w:lang w:val="x-none" w:eastAsia="x-none" w:bidi="en-US"/>
    </w:rPr>
  </w:style>
  <w:style w:type="paragraph" w:customStyle="1" w:styleId="Contentslist">
    <w:name w:val="Contents list"/>
    <w:basedOn w:val="Normal"/>
    <w:uiPriority w:val="99"/>
    <w:rsid w:val="007E771F"/>
    <w:pPr>
      <w:spacing w:before="120" w:after="120" w:line="240" w:lineRule="auto"/>
    </w:pPr>
    <w:rPr>
      <w:rFonts w:ascii="Arial" w:eastAsia="Times New Roman" w:hAnsi="Arial"/>
      <w:b/>
      <w:sz w:val="24"/>
      <w:szCs w:val="24"/>
      <w:lang w:val="en-GB" w:eastAsia="en-GB"/>
    </w:rPr>
  </w:style>
  <w:style w:type="paragraph" w:customStyle="1" w:styleId="Contentspagenumbers">
    <w:name w:val="Contents page numbers"/>
    <w:basedOn w:val="Contentslist"/>
    <w:autoRedefine/>
    <w:uiPriority w:val="99"/>
    <w:rsid w:val="007E771F"/>
    <w:rPr>
      <w:b w:val="0"/>
    </w:rPr>
  </w:style>
  <w:style w:type="paragraph" w:styleId="Sangradetextonormal">
    <w:name w:val="Body Text Indent"/>
    <w:basedOn w:val="Normal"/>
    <w:link w:val="SangradetextonormalCar"/>
    <w:uiPriority w:val="99"/>
    <w:rsid w:val="007E771F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val="x-none"/>
    </w:r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rsid w:val="007E771F"/>
    <w:rPr>
      <w:rFonts w:ascii="Times New Roman" w:eastAsia="Times New Roman" w:hAnsi="Times New Roman"/>
      <w:sz w:val="24"/>
      <w:szCs w:val="24"/>
      <w:lang w:val="x-none" w:eastAsia="en-US"/>
    </w:rPr>
  </w:style>
  <w:style w:type="paragraph" w:customStyle="1" w:styleId="Bullets">
    <w:name w:val="Bullets"/>
    <w:basedOn w:val="Textoindependiente"/>
    <w:uiPriority w:val="99"/>
    <w:rsid w:val="007E771F"/>
    <w:pPr>
      <w:widowControl/>
      <w:tabs>
        <w:tab w:val="num" w:pos="1440"/>
      </w:tabs>
      <w:suppressAutoHyphens w:val="0"/>
      <w:overflowPunct w:val="0"/>
      <w:autoSpaceDE w:val="0"/>
      <w:autoSpaceDN w:val="0"/>
      <w:adjustRightInd w:val="0"/>
      <w:spacing w:after="220"/>
      <w:ind w:left="1440" w:hanging="720"/>
      <w:textAlignment w:val="baseline"/>
    </w:pPr>
    <w:rPr>
      <w:rFonts w:ascii="Arial" w:eastAsia="Times New Roman" w:hAnsi="Arial" w:cs="Times New Roman"/>
      <w:kern w:val="0"/>
      <w:sz w:val="22"/>
      <w:szCs w:val="20"/>
      <w:lang w:val="en-GB" w:eastAsia="en-US" w:bidi="ar-SA"/>
    </w:rPr>
  </w:style>
  <w:style w:type="paragraph" w:customStyle="1" w:styleId="2">
    <w:name w:val="2"/>
    <w:basedOn w:val="Normal"/>
    <w:uiPriority w:val="99"/>
    <w:rsid w:val="007E771F"/>
    <w:pPr>
      <w:tabs>
        <w:tab w:val="left" w:pos="900"/>
        <w:tab w:val="left" w:pos="1440"/>
        <w:tab w:val="right" w:pos="9360"/>
      </w:tabs>
      <w:overflowPunct w:val="0"/>
      <w:autoSpaceDE w:val="0"/>
      <w:autoSpaceDN w:val="0"/>
      <w:adjustRightInd w:val="0"/>
      <w:spacing w:before="120" w:after="240" w:line="240" w:lineRule="auto"/>
      <w:jc w:val="both"/>
      <w:textAlignment w:val="baseline"/>
    </w:pPr>
    <w:rPr>
      <w:rFonts w:ascii="Times" w:eastAsia="Times New Roman" w:hAnsi="Times"/>
      <w:b/>
      <w:i/>
      <w:sz w:val="24"/>
      <w:szCs w:val="20"/>
      <w:lang w:val="en-US"/>
    </w:rPr>
  </w:style>
  <w:style w:type="paragraph" w:customStyle="1" w:styleId="bb">
    <w:name w:val="bb"/>
    <w:basedOn w:val="Normal"/>
    <w:uiPriority w:val="99"/>
    <w:rsid w:val="007E771F"/>
    <w:pPr>
      <w:tabs>
        <w:tab w:val="left" w:pos="3060"/>
        <w:tab w:val="right" w:pos="9360"/>
      </w:tabs>
      <w:overflowPunct w:val="0"/>
      <w:autoSpaceDE w:val="0"/>
      <w:autoSpaceDN w:val="0"/>
      <w:adjustRightInd w:val="0"/>
      <w:spacing w:after="0" w:line="240" w:lineRule="auto"/>
      <w:ind w:left="1440"/>
      <w:textAlignment w:val="baseline"/>
    </w:pPr>
    <w:rPr>
      <w:rFonts w:ascii="Times" w:eastAsia="Times New Roman" w:hAnsi="Times"/>
      <w:sz w:val="24"/>
      <w:szCs w:val="20"/>
      <w:lang w:val="en-US"/>
    </w:rPr>
  </w:style>
  <w:style w:type="paragraph" w:customStyle="1" w:styleId="11">
    <w:name w:val="1.1"/>
    <w:basedOn w:val="Textoindependiente"/>
    <w:uiPriority w:val="99"/>
    <w:rsid w:val="007E771F"/>
    <w:pPr>
      <w:widowControl/>
      <w:numPr>
        <w:numId w:val="7"/>
      </w:numPr>
      <w:suppressAutoHyphens w:val="0"/>
      <w:spacing w:after="220"/>
    </w:pPr>
    <w:rPr>
      <w:rFonts w:ascii="Arial" w:eastAsia="Times New Roman" w:hAnsi="Arial" w:cs="Times New Roman"/>
      <w:kern w:val="0"/>
      <w:sz w:val="22"/>
      <w:szCs w:val="20"/>
      <w:lang w:val="en-GB" w:eastAsia="en-US" w:bidi="ar-SA"/>
    </w:rPr>
  </w:style>
  <w:style w:type="paragraph" w:styleId="Sangra3detindependiente">
    <w:name w:val="Body Text Indent 3"/>
    <w:basedOn w:val="Normal"/>
    <w:link w:val="Sangra3detindependienteCar"/>
    <w:uiPriority w:val="99"/>
    <w:rsid w:val="007E771F"/>
    <w:pPr>
      <w:spacing w:after="120" w:line="240" w:lineRule="auto"/>
      <w:ind w:left="283"/>
    </w:pPr>
    <w:rPr>
      <w:rFonts w:ascii="Times New Roman" w:eastAsia="Times New Roman" w:hAnsi="Times New Roman"/>
      <w:sz w:val="16"/>
      <w:szCs w:val="16"/>
      <w:lang w:val="x-none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rsid w:val="007E771F"/>
    <w:rPr>
      <w:rFonts w:ascii="Times New Roman" w:eastAsia="Times New Roman" w:hAnsi="Times New Roman"/>
      <w:sz w:val="16"/>
      <w:szCs w:val="16"/>
      <w:lang w:val="x-none" w:eastAsia="en-US"/>
    </w:rPr>
  </w:style>
  <w:style w:type="paragraph" w:customStyle="1" w:styleId="BodyCopyCopy">
    <w:name w:val="Body Copy_Copy"/>
    <w:basedOn w:val="Normal"/>
    <w:uiPriority w:val="99"/>
    <w:rsid w:val="007E771F"/>
    <w:pPr>
      <w:suppressAutoHyphens/>
      <w:autoSpaceDE w:val="0"/>
      <w:autoSpaceDN w:val="0"/>
      <w:adjustRightInd w:val="0"/>
      <w:spacing w:after="0" w:line="192" w:lineRule="atLeast"/>
      <w:textAlignment w:val="center"/>
    </w:pPr>
    <w:rPr>
      <w:rFonts w:ascii="Helvetica Neue 55 Roman" w:eastAsia="Times New Roman" w:hAnsi="Helvetica Neue 55 Roman" w:cs="Helvetica Neue 55 Roman"/>
      <w:color w:val="000000"/>
      <w:sz w:val="18"/>
      <w:szCs w:val="18"/>
      <w:lang w:val="en-US"/>
    </w:rPr>
  </w:style>
  <w:style w:type="paragraph" w:styleId="TDC5">
    <w:name w:val="toc 5"/>
    <w:basedOn w:val="Normal"/>
    <w:next w:val="Normal"/>
    <w:autoRedefine/>
    <w:uiPriority w:val="39"/>
    <w:rsid w:val="007E771F"/>
    <w:pPr>
      <w:spacing w:after="0" w:line="240" w:lineRule="auto"/>
      <w:ind w:left="720"/>
    </w:pPr>
    <w:rPr>
      <w:rFonts w:ascii="Calibri" w:eastAsia="Times New Roman" w:hAnsi="Calibri"/>
      <w:szCs w:val="20"/>
      <w:lang w:val="en-GB"/>
    </w:rPr>
  </w:style>
  <w:style w:type="paragraph" w:styleId="TDC6">
    <w:name w:val="toc 6"/>
    <w:basedOn w:val="Normal"/>
    <w:next w:val="Normal"/>
    <w:autoRedefine/>
    <w:uiPriority w:val="39"/>
    <w:rsid w:val="007E771F"/>
    <w:pPr>
      <w:spacing w:after="0" w:line="240" w:lineRule="auto"/>
      <w:ind w:left="960"/>
    </w:pPr>
    <w:rPr>
      <w:rFonts w:ascii="Calibri" w:eastAsia="Times New Roman" w:hAnsi="Calibri"/>
      <w:szCs w:val="20"/>
      <w:lang w:val="en-GB"/>
    </w:rPr>
  </w:style>
  <w:style w:type="paragraph" w:styleId="TDC7">
    <w:name w:val="toc 7"/>
    <w:basedOn w:val="Normal"/>
    <w:next w:val="Normal"/>
    <w:autoRedefine/>
    <w:uiPriority w:val="39"/>
    <w:rsid w:val="007E771F"/>
    <w:pPr>
      <w:spacing w:after="0" w:line="240" w:lineRule="auto"/>
      <w:ind w:left="1200"/>
    </w:pPr>
    <w:rPr>
      <w:rFonts w:ascii="Calibri" w:eastAsia="Times New Roman" w:hAnsi="Calibri"/>
      <w:szCs w:val="20"/>
      <w:lang w:val="en-GB"/>
    </w:rPr>
  </w:style>
  <w:style w:type="paragraph" w:styleId="TDC8">
    <w:name w:val="toc 8"/>
    <w:basedOn w:val="Normal"/>
    <w:next w:val="Normal"/>
    <w:autoRedefine/>
    <w:uiPriority w:val="39"/>
    <w:rsid w:val="007E771F"/>
    <w:pPr>
      <w:spacing w:after="0" w:line="240" w:lineRule="auto"/>
      <w:ind w:left="1440"/>
    </w:pPr>
    <w:rPr>
      <w:rFonts w:ascii="Calibri" w:eastAsia="Times New Roman" w:hAnsi="Calibri"/>
      <w:szCs w:val="20"/>
      <w:lang w:val="en-GB"/>
    </w:rPr>
  </w:style>
  <w:style w:type="paragraph" w:styleId="TDC9">
    <w:name w:val="toc 9"/>
    <w:basedOn w:val="Normal"/>
    <w:next w:val="Normal"/>
    <w:autoRedefine/>
    <w:uiPriority w:val="39"/>
    <w:rsid w:val="007E771F"/>
    <w:pPr>
      <w:spacing w:after="0" w:line="240" w:lineRule="auto"/>
      <w:ind w:left="1680"/>
    </w:pPr>
    <w:rPr>
      <w:rFonts w:ascii="Calibri" w:eastAsia="Times New Roman" w:hAnsi="Calibri"/>
      <w:szCs w:val="20"/>
      <w:lang w:val="en-GB"/>
    </w:rPr>
  </w:style>
  <w:style w:type="character" w:customStyle="1" w:styleId="DocumentMapChar1">
    <w:name w:val="Document Map Char1"/>
    <w:basedOn w:val="Fuentedeprrafopredeter"/>
    <w:rsid w:val="007E771F"/>
    <w:rPr>
      <w:rFonts w:ascii="Lucida Grande" w:hAnsi="Lucida Grande" w:cs="Lucida Grande"/>
      <w:sz w:val="24"/>
      <w:szCs w:val="24"/>
    </w:rPr>
  </w:style>
  <w:style w:type="paragraph" w:customStyle="1" w:styleId="Level1">
    <w:name w:val="Level 1"/>
    <w:basedOn w:val="Normal"/>
    <w:next w:val="Normal"/>
    <w:rsid w:val="007E771F"/>
    <w:pPr>
      <w:numPr>
        <w:numId w:val="8"/>
      </w:numPr>
      <w:spacing w:after="210" w:line="264" w:lineRule="auto"/>
      <w:jc w:val="both"/>
      <w:outlineLvl w:val="0"/>
    </w:pPr>
    <w:rPr>
      <w:rFonts w:ascii="Arial" w:eastAsia="Times New Roman" w:hAnsi="Arial"/>
      <w:kern w:val="28"/>
      <w:sz w:val="21"/>
      <w:szCs w:val="20"/>
      <w:lang w:val="en-GB" w:eastAsia="zh-CN"/>
    </w:rPr>
  </w:style>
  <w:style w:type="paragraph" w:customStyle="1" w:styleId="Level2">
    <w:name w:val="Level 2"/>
    <w:basedOn w:val="Normal"/>
    <w:next w:val="Normal"/>
    <w:rsid w:val="007E771F"/>
    <w:pPr>
      <w:numPr>
        <w:ilvl w:val="1"/>
        <w:numId w:val="8"/>
      </w:numPr>
      <w:spacing w:after="210" w:line="264" w:lineRule="auto"/>
      <w:jc w:val="both"/>
      <w:outlineLvl w:val="1"/>
    </w:pPr>
    <w:rPr>
      <w:rFonts w:ascii="Arial" w:eastAsia="Times New Roman" w:hAnsi="Arial"/>
      <w:kern w:val="28"/>
      <w:sz w:val="21"/>
      <w:szCs w:val="20"/>
      <w:lang w:val="en-GB" w:eastAsia="zh-CN"/>
    </w:rPr>
  </w:style>
  <w:style w:type="paragraph" w:customStyle="1" w:styleId="Level3">
    <w:name w:val="Level 3"/>
    <w:basedOn w:val="Normal"/>
    <w:next w:val="Normal"/>
    <w:rsid w:val="007E771F"/>
    <w:pPr>
      <w:numPr>
        <w:ilvl w:val="2"/>
        <w:numId w:val="8"/>
      </w:numPr>
      <w:spacing w:after="210" w:line="264" w:lineRule="auto"/>
      <w:jc w:val="both"/>
      <w:outlineLvl w:val="2"/>
    </w:pPr>
    <w:rPr>
      <w:rFonts w:ascii="Arial" w:eastAsia="Times New Roman" w:hAnsi="Arial"/>
      <w:kern w:val="28"/>
      <w:sz w:val="21"/>
      <w:szCs w:val="20"/>
      <w:lang w:val="en-GB" w:eastAsia="zh-CN"/>
    </w:rPr>
  </w:style>
  <w:style w:type="paragraph" w:customStyle="1" w:styleId="Level4">
    <w:name w:val="Level 4"/>
    <w:basedOn w:val="Normal"/>
    <w:next w:val="Normal"/>
    <w:rsid w:val="007E771F"/>
    <w:pPr>
      <w:numPr>
        <w:ilvl w:val="3"/>
        <w:numId w:val="8"/>
      </w:numPr>
      <w:spacing w:after="210" w:line="264" w:lineRule="auto"/>
      <w:jc w:val="both"/>
      <w:outlineLvl w:val="3"/>
    </w:pPr>
    <w:rPr>
      <w:rFonts w:ascii="Arial" w:eastAsia="Times New Roman" w:hAnsi="Arial"/>
      <w:kern w:val="28"/>
      <w:sz w:val="21"/>
      <w:szCs w:val="20"/>
      <w:lang w:val="en-GB" w:eastAsia="zh-CN"/>
    </w:rPr>
  </w:style>
  <w:style w:type="paragraph" w:customStyle="1" w:styleId="Level5">
    <w:name w:val="Level 5"/>
    <w:basedOn w:val="Normal"/>
    <w:next w:val="Normal"/>
    <w:rsid w:val="007E771F"/>
    <w:pPr>
      <w:numPr>
        <w:ilvl w:val="4"/>
        <w:numId w:val="8"/>
      </w:numPr>
      <w:spacing w:after="210" w:line="264" w:lineRule="auto"/>
      <w:jc w:val="both"/>
      <w:outlineLvl w:val="4"/>
    </w:pPr>
    <w:rPr>
      <w:rFonts w:ascii="Arial" w:eastAsia="Times New Roman" w:hAnsi="Arial"/>
      <w:kern w:val="28"/>
      <w:sz w:val="21"/>
      <w:szCs w:val="20"/>
      <w:lang w:val="en-GB" w:eastAsia="zh-CN"/>
    </w:rPr>
  </w:style>
  <w:style w:type="paragraph" w:customStyle="1" w:styleId="llistat1">
    <w:name w:val="_llistat1"/>
    <w:basedOn w:val="Prrafodelista"/>
    <w:link w:val="llistat1Car"/>
    <w:qFormat/>
    <w:rsid w:val="007E771F"/>
    <w:pPr>
      <w:numPr>
        <w:numId w:val="0"/>
      </w:numPr>
      <w:spacing w:after="0"/>
      <w:ind w:left="1559" w:hanging="357"/>
      <w:contextualSpacing/>
    </w:pPr>
  </w:style>
  <w:style w:type="character" w:customStyle="1" w:styleId="N2Car">
    <w:name w:val="_N2 Car"/>
    <w:basedOn w:val="Fuentedeprrafopredeter"/>
    <w:link w:val="N2"/>
    <w:rsid w:val="007E771F"/>
    <w:rPr>
      <w:rFonts w:ascii="Arial Narrow" w:hAnsi="Arial Narrow"/>
      <w:szCs w:val="22"/>
      <w:lang w:eastAsia="en-US"/>
    </w:rPr>
  </w:style>
  <w:style w:type="character" w:customStyle="1" w:styleId="llistat1Car">
    <w:name w:val="_llistat1 Car"/>
    <w:basedOn w:val="N2Car"/>
    <w:link w:val="llistat1"/>
    <w:rsid w:val="007E771F"/>
    <w:rPr>
      <w:rFonts w:ascii="Arial Narrow" w:hAnsi="Arial Narrow"/>
      <w:szCs w:val="22"/>
      <w:lang w:eastAsia="en-US"/>
    </w:rPr>
  </w:style>
  <w:style w:type="paragraph" w:customStyle="1" w:styleId="llistat2">
    <w:name w:val="_llistat2"/>
    <w:basedOn w:val="Prrafodelista"/>
    <w:link w:val="llistat2Car"/>
    <w:qFormat/>
    <w:rsid w:val="007E771F"/>
    <w:pPr>
      <w:numPr>
        <w:numId w:val="0"/>
      </w:numPr>
      <w:spacing w:after="0"/>
      <w:ind w:left="1907" w:hanging="357"/>
      <w:contextualSpacing/>
    </w:pPr>
  </w:style>
  <w:style w:type="character" w:customStyle="1" w:styleId="llistat2Car">
    <w:name w:val="_llistat2 Car"/>
    <w:basedOn w:val="PrrafodelistaCar"/>
    <w:link w:val="llistat2"/>
    <w:rsid w:val="007E771F"/>
    <w:rPr>
      <w:rFonts w:ascii="Arial Narrow" w:hAnsi="Arial Narrow"/>
      <w:szCs w:val="22"/>
      <w:lang w:eastAsia="en-US"/>
    </w:rPr>
  </w:style>
  <w:style w:type="character" w:customStyle="1" w:styleId="x-content-block-h4">
    <w:name w:val="x-content-block-h4"/>
    <w:basedOn w:val="Fuentedeprrafopredeter"/>
    <w:rsid w:val="007E771F"/>
  </w:style>
  <w:style w:type="character" w:customStyle="1" w:styleId="teaser">
    <w:name w:val="teaser"/>
    <w:basedOn w:val="Fuentedeprrafopredeter"/>
    <w:rsid w:val="007E771F"/>
  </w:style>
  <w:style w:type="paragraph" w:customStyle="1" w:styleId="shortdesc">
    <w:name w:val="shortdesc"/>
    <w:basedOn w:val="Normal"/>
    <w:rsid w:val="007E771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s-ES" w:eastAsia="es-ES"/>
    </w:rPr>
  </w:style>
  <w:style w:type="paragraph" w:customStyle="1" w:styleId="p">
    <w:name w:val="p"/>
    <w:basedOn w:val="Normal"/>
    <w:rsid w:val="007E771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s-ES" w:eastAsia="es-ES"/>
    </w:rPr>
  </w:style>
  <w:style w:type="paragraph" w:customStyle="1" w:styleId="figcap">
    <w:name w:val="figcap"/>
    <w:basedOn w:val="Normal"/>
    <w:rsid w:val="007E771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s-ES" w:eastAsia="es-ES"/>
    </w:rPr>
  </w:style>
  <w:style w:type="character" w:customStyle="1" w:styleId="ph">
    <w:name w:val="ph"/>
    <w:basedOn w:val="Fuentedeprrafopredeter"/>
    <w:rsid w:val="007E771F"/>
  </w:style>
  <w:style w:type="character" w:customStyle="1" w:styleId="notetitle">
    <w:name w:val="notetitle"/>
    <w:basedOn w:val="Fuentedeprrafopredeter"/>
    <w:rsid w:val="007E771F"/>
  </w:style>
  <w:style w:type="paragraph" w:customStyle="1" w:styleId="wd-font-19">
    <w:name w:val="wd-font-19"/>
    <w:basedOn w:val="Normal"/>
    <w:rsid w:val="007E771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s-ES" w:eastAsia="es-ES"/>
    </w:rPr>
  </w:style>
  <w:style w:type="character" w:customStyle="1" w:styleId="active">
    <w:name w:val="active"/>
    <w:basedOn w:val="Fuentedeprrafopredeter"/>
    <w:rsid w:val="007E771F"/>
  </w:style>
  <w:style w:type="table" w:styleId="Sombreadoclaro-nfasis3">
    <w:name w:val="Light Shading Accent 3"/>
    <w:basedOn w:val="Tablanormal"/>
    <w:uiPriority w:val="60"/>
    <w:rsid w:val="007E771F"/>
    <w:rPr>
      <w:color w:val="7B7B7B" w:themeColor="accent3" w:themeShade="BF"/>
    </w:rPr>
    <w:tblPr>
      <w:tblStyleRowBandSize w:val="1"/>
      <w:tblStyleColBandSize w:val="1"/>
      <w:tblInd w:w="0" w:type="dxa"/>
      <w:tblBorders>
        <w:top w:val="single" w:sz="8" w:space="0" w:color="A5A5A5" w:themeColor="accent3"/>
        <w:bottom w:val="single" w:sz="8" w:space="0" w:color="A5A5A5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Sombreadoclaro">
    <w:name w:val="Light Shading"/>
    <w:basedOn w:val="Tablanormal"/>
    <w:uiPriority w:val="60"/>
    <w:rsid w:val="007E771F"/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customStyle="1" w:styleId="wd-mv-0">
    <w:name w:val="wd-mv-0"/>
    <w:basedOn w:val="Normal"/>
    <w:rsid w:val="007E771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s-ES" w:eastAsia="es-ES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D94FF7"/>
    <w:rPr>
      <w:color w:val="605E5C"/>
      <w:shd w:val="clear" w:color="auto" w:fill="E1DFDD"/>
    </w:rPr>
  </w:style>
  <w:style w:type="table" w:customStyle="1" w:styleId="NormalTable1">
    <w:name w:val="Normal Table1"/>
    <w:uiPriority w:val="2"/>
    <w:semiHidden/>
    <w:unhideWhenUsed/>
    <w:qFormat/>
    <w:rsid w:val="00342606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Estilo8">
    <w:name w:val="Estilo8"/>
    <w:basedOn w:val="Ttulo3"/>
    <w:link w:val="Estilo8Car"/>
    <w:qFormat/>
    <w:rsid w:val="00342606"/>
    <w:pPr>
      <w:numPr>
        <w:ilvl w:val="0"/>
        <w:numId w:val="9"/>
      </w:numPr>
    </w:pPr>
    <w:rPr>
      <w:rFonts w:cs="Arial"/>
      <w:noProof/>
      <w:sz w:val="24"/>
      <w:szCs w:val="24"/>
      <w:lang w:eastAsia="es-ES"/>
    </w:rPr>
  </w:style>
  <w:style w:type="character" w:customStyle="1" w:styleId="Estilo8Car">
    <w:name w:val="Estilo8 Car"/>
    <w:basedOn w:val="Ttulo3Car"/>
    <w:link w:val="Estilo8"/>
    <w:rsid w:val="00342606"/>
    <w:rPr>
      <w:rFonts w:ascii="Arial Narrow" w:eastAsia="Times New Roman" w:hAnsi="Arial Narrow" w:cs="Arial"/>
      <w:i/>
      <w:smallCaps/>
      <w:noProof/>
      <w:sz w:val="24"/>
      <w:szCs w:val="24"/>
      <w:lang w:val="en-GB" w:eastAsia="es-ES"/>
    </w:rPr>
  </w:style>
  <w:style w:type="paragraph" w:customStyle="1" w:styleId="Pa8">
    <w:name w:val="Pa8"/>
    <w:basedOn w:val="Default"/>
    <w:next w:val="Default"/>
    <w:uiPriority w:val="99"/>
    <w:rsid w:val="007963E3"/>
    <w:pPr>
      <w:spacing w:line="201" w:lineRule="atLeast"/>
    </w:pPr>
    <w:rPr>
      <w:rFonts w:ascii="HelveticaNeueLT Std Lt" w:eastAsia="Calibri" w:hAnsi="HelveticaNeueLT Std Lt" w:cs="Times New Roman"/>
      <w:color w:val="auto"/>
      <w:lang w:val="ca-ES" w:eastAsia="ca-ES"/>
    </w:rPr>
  </w:style>
  <w:style w:type="paragraph" w:customStyle="1" w:styleId="paragraph">
    <w:name w:val="paragraph"/>
    <w:basedOn w:val="Normal"/>
    <w:rsid w:val="00A52C9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ca-ES"/>
    </w:rPr>
  </w:style>
  <w:style w:type="character" w:customStyle="1" w:styleId="normaltextrun">
    <w:name w:val="normaltextrun"/>
    <w:basedOn w:val="Fuentedeprrafopredeter"/>
    <w:rsid w:val="00A52C99"/>
  </w:style>
  <w:style w:type="character" w:customStyle="1" w:styleId="eop">
    <w:name w:val="eop"/>
    <w:basedOn w:val="Fuentedeprrafopredeter"/>
    <w:rsid w:val="00A52C9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ca-ES" w:eastAsia="ca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_N1"/>
    <w:qFormat/>
    <w:rsid w:val="00BD40AD"/>
    <w:pPr>
      <w:spacing w:after="160" w:line="276" w:lineRule="auto"/>
    </w:pPr>
    <w:rPr>
      <w:rFonts w:ascii="Arial Narrow" w:hAnsi="Arial Narrow"/>
      <w:szCs w:val="22"/>
      <w:lang w:eastAsia="en-US"/>
    </w:rPr>
  </w:style>
  <w:style w:type="paragraph" w:styleId="Ttulo1">
    <w:name w:val="heading 1"/>
    <w:aliases w:val="_T1"/>
    <w:basedOn w:val="Ttulo2"/>
    <w:next w:val="Normal"/>
    <w:link w:val="Ttulo1Car"/>
    <w:uiPriority w:val="9"/>
    <w:qFormat/>
    <w:rsid w:val="00EB49B2"/>
    <w:pPr>
      <w:numPr>
        <w:ilvl w:val="0"/>
      </w:numPr>
      <w:outlineLvl w:val="0"/>
    </w:pPr>
    <w:rPr>
      <w:sz w:val="32"/>
    </w:rPr>
  </w:style>
  <w:style w:type="paragraph" w:styleId="Ttulo2">
    <w:name w:val="heading 2"/>
    <w:aliases w:val="_T2"/>
    <w:basedOn w:val="Normal"/>
    <w:next w:val="N2"/>
    <w:link w:val="Ttulo2Car"/>
    <w:uiPriority w:val="9"/>
    <w:unhideWhenUsed/>
    <w:qFormat/>
    <w:rsid w:val="00E315CD"/>
    <w:pPr>
      <w:keepNext/>
      <w:keepLines/>
      <w:numPr>
        <w:ilvl w:val="1"/>
        <w:numId w:val="2"/>
      </w:numPr>
      <w:spacing w:before="40" w:after="120"/>
      <w:jc w:val="both"/>
      <w:outlineLvl w:val="1"/>
    </w:pPr>
    <w:rPr>
      <w:rFonts w:eastAsia="Times New Roman" w:cs="Arial Narrow"/>
      <w:smallCaps/>
      <w:sz w:val="28"/>
      <w:szCs w:val="20"/>
    </w:rPr>
  </w:style>
  <w:style w:type="paragraph" w:styleId="Ttulo3">
    <w:name w:val="heading 3"/>
    <w:aliases w:val="_T3"/>
    <w:basedOn w:val="Normal"/>
    <w:next w:val="N3"/>
    <w:link w:val="Ttulo3Car"/>
    <w:uiPriority w:val="9"/>
    <w:unhideWhenUsed/>
    <w:qFormat/>
    <w:rsid w:val="00F927E2"/>
    <w:pPr>
      <w:keepNext/>
      <w:keepLines/>
      <w:numPr>
        <w:ilvl w:val="2"/>
        <w:numId w:val="2"/>
      </w:numPr>
      <w:spacing w:before="40" w:after="120"/>
      <w:outlineLvl w:val="2"/>
    </w:pPr>
    <w:rPr>
      <w:rFonts w:eastAsia="Times New Roman" w:cs="Arial Narrow"/>
      <w:i/>
      <w:smallCaps/>
      <w:sz w:val="26"/>
      <w:szCs w:val="20"/>
      <w:lang w:val="en-GB"/>
    </w:rPr>
  </w:style>
  <w:style w:type="paragraph" w:styleId="Ttulo4">
    <w:name w:val="heading 4"/>
    <w:aliases w:val="_T4"/>
    <w:basedOn w:val="Normal"/>
    <w:next w:val="N4"/>
    <w:link w:val="Ttulo4Car"/>
    <w:uiPriority w:val="9"/>
    <w:unhideWhenUsed/>
    <w:qFormat/>
    <w:rsid w:val="00F927E2"/>
    <w:pPr>
      <w:numPr>
        <w:ilvl w:val="3"/>
        <w:numId w:val="2"/>
      </w:numPr>
      <w:outlineLvl w:val="3"/>
    </w:pPr>
    <w:rPr>
      <w:i/>
      <w:smallCaps/>
      <w:sz w:val="22"/>
      <w:lang w:val="en-GB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0272CF"/>
    <w:pPr>
      <w:keepNext/>
      <w:keepLines/>
      <w:spacing w:before="40" w:after="0"/>
      <w:ind w:left="1224"/>
      <w:outlineLvl w:val="4"/>
    </w:pPr>
    <w:rPr>
      <w:rFonts w:eastAsia="Times New Roman"/>
      <w:b/>
      <w:color w:val="4472C4"/>
    </w:rPr>
  </w:style>
  <w:style w:type="paragraph" w:styleId="Ttulo6">
    <w:name w:val="heading 6"/>
    <w:basedOn w:val="Normal"/>
    <w:next w:val="Normal"/>
    <w:link w:val="Ttulo6Car"/>
    <w:uiPriority w:val="9"/>
    <w:unhideWhenUsed/>
    <w:qFormat/>
    <w:rsid w:val="00D87E64"/>
    <w:pPr>
      <w:keepNext/>
      <w:keepLines/>
      <w:spacing w:before="40" w:after="0"/>
      <w:outlineLvl w:val="5"/>
    </w:pPr>
    <w:rPr>
      <w:rFonts w:eastAsia="Times New Roman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E771F"/>
    <w:pPr>
      <w:spacing w:after="0"/>
      <w:outlineLvl w:val="6"/>
    </w:pPr>
    <w:rPr>
      <w:rFonts w:ascii="Cambria" w:eastAsia="Times New Roman" w:hAnsi="Cambria"/>
      <w:b/>
      <w:bCs/>
      <w:i/>
      <w:iCs/>
      <w:color w:val="5A5A5A"/>
      <w:szCs w:val="20"/>
      <w:lang w:val="en-US" w:bidi="en-US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E771F"/>
    <w:pPr>
      <w:spacing w:after="0"/>
      <w:outlineLvl w:val="7"/>
    </w:pPr>
    <w:rPr>
      <w:rFonts w:ascii="Cambria" w:eastAsia="Times New Roman" w:hAnsi="Cambria"/>
      <w:b/>
      <w:bCs/>
      <w:color w:val="7F7F7F"/>
      <w:szCs w:val="20"/>
      <w:lang w:val="en-US" w:bidi="en-US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E771F"/>
    <w:pPr>
      <w:spacing w:after="0" w:line="271" w:lineRule="auto"/>
      <w:outlineLvl w:val="8"/>
    </w:pPr>
    <w:rPr>
      <w:rFonts w:ascii="Cambria" w:eastAsia="Times New Roman" w:hAnsi="Cambria"/>
      <w:b/>
      <w:bCs/>
      <w:i/>
      <w:iCs/>
      <w:color w:val="7F7F7F"/>
      <w:sz w:val="18"/>
      <w:szCs w:val="18"/>
      <w:lang w:val="en-US" w:bidi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aliases w:val="_T1 Car"/>
    <w:link w:val="Ttulo1"/>
    <w:uiPriority w:val="9"/>
    <w:rsid w:val="00EB49B2"/>
    <w:rPr>
      <w:rFonts w:ascii="Arial Narrow" w:eastAsia="Times New Roman" w:hAnsi="Arial Narrow" w:cs="Arial Narrow"/>
      <w:smallCaps/>
      <w:sz w:val="32"/>
      <w:lang w:eastAsia="en-US"/>
    </w:rPr>
  </w:style>
  <w:style w:type="paragraph" w:styleId="Encabezado">
    <w:name w:val="header"/>
    <w:basedOn w:val="Normal"/>
    <w:link w:val="EncabezadoCar"/>
    <w:unhideWhenUsed/>
    <w:rsid w:val="006353D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rsid w:val="006353D4"/>
  </w:style>
  <w:style w:type="paragraph" w:styleId="Piedepgina">
    <w:name w:val="footer"/>
    <w:basedOn w:val="Normal"/>
    <w:link w:val="PiedepginaCar"/>
    <w:uiPriority w:val="99"/>
    <w:unhideWhenUsed/>
    <w:rsid w:val="00B601DD"/>
    <w:pPr>
      <w:tabs>
        <w:tab w:val="center" w:pos="4252"/>
        <w:tab w:val="right" w:pos="8504"/>
      </w:tabs>
      <w:spacing w:after="0" w:line="240" w:lineRule="auto"/>
    </w:pPr>
    <w:rPr>
      <w:sz w:val="18"/>
    </w:rPr>
  </w:style>
  <w:style w:type="character" w:customStyle="1" w:styleId="PiedepginaCar">
    <w:name w:val="Pie de página Car"/>
    <w:link w:val="Piedepgina"/>
    <w:uiPriority w:val="99"/>
    <w:rsid w:val="00B601DD"/>
    <w:rPr>
      <w:rFonts w:ascii="Arial Narrow" w:hAnsi="Arial Narrow"/>
      <w:sz w:val="18"/>
    </w:rPr>
  </w:style>
  <w:style w:type="character" w:customStyle="1" w:styleId="Ttulo2Car">
    <w:name w:val="Título 2 Car"/>
    <w:aliases w:val="_T2 Car"/>
    <w:link w:val="Ttulo2"/>
    <w:uiPriority w:val="9"/>
    <w:rsid w:val="00E315CD"/>
    <w:rPr>
      <w:rFonts w:ascii="Arial Narrow" w:eastAsia="Times New Roman" w:hAnsi="Arial Narrow" w:cs="Arial Narrow"/>
      <w:smallCaps/>
      <w:sz w:val="28"/>
      <w:lang w:eastAsia="en-US"/>
    </w:rPr>
  </w:style>
  <w:style w:type="character" w:customStyle="1" w:styleId="Ttulo3Car">
    <w:name w:val="Título 3 Car"/>
    <w:aliases w:val="_T3 Car"/>
    <w:link w:val="Ttulo3"/>
    <w:uiPriority w:val="9"/>
    <w:rsid w:val="00F927E2"/>
    <w:rPr>
      <w:rFonts w:ascii="Arial Narrow" w:eastAsia="Times New Roman" w:hAnsi="Arial Narrow" w:cs="Arial Narrow"/>
      <w:i/>
      <w:smallCaps/>
      <w:sz w:val="26"/>
      <w:lang w:val="en-GB" w:eastAsia="en-US"/>
    </w:rPr>
  </w:style>
  <w:style w:type="character" w:styleId="Refdecomentario">
    <w:name w:val="annotation reference"/>
    <w:uiPriority w:val="99"/>
    <w:unhideWhenUsed/>
    <w:rsid w:val="00F35954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F35954"/>
    <w:pPr>
      <w:spacing w:line="240" w:lineRule="auto"/>
    </w:pPr>
    <w:rPr>
      <w:szCs w:val="20"/>
    </w:rPr>
  </w:style>
  <w:style w:type="character" w:customStyle="1" w:styleId="TextocomentarioCar">
    <w:name w:val="Texto comentario Car"/>
    <w:link w:val="Textocomentario"/>
    <w:uiPriority w:val="99"/>
    <w:rsid w:val="00F35954"/>
    <w:rPr>
      <w:sz w:val="20"/>
      <w:szCs w:val="20"/>
      <w:lang w:val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unhideWhenUsed/>
    <w:rsid w:val="00F35954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rsid w:val="00F35954"/>
    <w:rPr>
      <w:b/>
      <w:bCs/>
      <w:sz w:val="20"/>
      <w:szCs w:val="20"/>
      <w:lang w:val="es-ES"/>
    </w:rPr>
  </w:style>
  <w:style w:type="paragraph" w:styleId="Textodeglobo">
    <w:name w:val="Balloon Text"/>
    <w:basedOn w:val="Normal"/>
    <w:link w:val="TextodegloboCar"/>
    <w:uiPriority w:val="99"/>
    <w:unhideWhenUsed/>
    <w:rsid w:val="00F35954"/>
    <w:pPr>
      <w:spacing w:after="0" w:line="240" w:lineRule="auto"/>
    </w:pPr>
    <w:rPr>
      <w:rFonts w:ascii="Segoe UI" w:hAnsi="Segoe UI" w:cs="Segoe UI"/>
      <w:szCs w:val="18"/>
    </w:rPr>
  </w:style>
  <w:style w:type="character" w:customStyle="1" w:styleId="TextodegloboCar">
    <w:name w:val="Texto de globo Car"/>
    <w:link w:val="Textodeglobo"/>
    <w:uiPriority w:val="99"/>
    <w:rsid w:val="00F35954"/>
    <w:rPr>
      <w:rFonts w:ascii="Segoe UI" w:hAnsi="Segoe UI" w:cs="Segoe UI"/>
      <w:sz w:val="18"/>
      <w:szCs w:val="18"/>
      <w:lang w:val="es-ES"/>
    </w:rPr>
  </w:style>
  <w:style w:type="paragraph" w:styleId="Prrafodelista">
    <w:name w:val="List Paragraph"/>
    <w:basedOn w:val="Normal"/>
    <w:link w:val="PrrafodelistaCar"/>
    <w:uiPriority w:val="34"/>
    <w:qFormat/>
    <w:rsid w:val="0089419C"/>
    <w:pPr>
      <w:numPr>
        <w:numId w:val="3"/>
      </w:numPr>
    </w:pPr>
  </w:style>
  <w:style w:type="paragraph" w:customStyle="1" w:styleId="Img1">
    <w:name w:val="_Img1"/>
    <w:basedOn w:val="Normal"/>
    <w:link w:val="Img1Car"/>
    <w:qFormat/>
    <w:rsid w:val="00985BF6"/>
    <w:pPr>
      <w:spacing w:before="40" w:after="120"/>
      <w:ind w:left="425"/>
      <w:jc w:val="center"/>
    </w:pPr>
    <w:rPr>
      <w:i/>
    </w:rPr>
  </w:style>
  <w:style w:type="paragraph" w:styleId="Mapadeldocumento">
    <w:name w:val="Document Map"/>
    <w:basedOn w:val="Normal"/>
    <w:link w:val="MapadeldocumentoCar"/>
    <w:uiPriority w:val="99"/>
    <w:unhideWhenUsed/>
    <w:rsid w:val="004104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MapadeldocumentoCar">
    <w:name w:val="Mapa del documento Car"/>
    <w:link w:val="Mapadeldocumento"/>
    <w:uiPriority w:val="99"/>
    <w:rsid w:val="004104CD"/>
    <w:rPr>
      <w:rFonts w:ascii="Tahoma" w:hAnsi="Tahoma" w:cs="Tahoma"/>
      <w:sz w:val="16"/>
      <w:szCs w:val="16"/>
    </w:rPr>
  </w:style>
  <w:style w:type="paragraph" w:styleId="TtulodeTDC">
    <w:name w:val="TOC Heading"/>
    <w:basedOn w:val="Ttulo1"/>
    <w:next w:val="Normal"/>
    <w:uiPriority w:val="39"/>
    <w:unhideWhenUsed/>
    <w:qFormat/>
    <w:rsid w:val="009A45AC"/>
    <w:pPr>
      <w:numPr>
        <w:numId w:val="0"/>
      </w:numPr>
      <w:ind w:left="-284"/>
      <w:outlineLvl w:val="9"/>
    </w:pPr>
  </w:style>
  <w:style w:type="paragraph" w:styleId="TDC1">
    <w:name w:val="toc 1"/>
    <w:basedOn w:val="Normal"/>
    <w:next w:val="Normal"/>
    <w:autoRedefine/>
    <w:uiPriority w:val="39"/>
    <w:unhideWhenUsed/>
    <w:rsid w:val="00D66CBC"/>
    <w:pPr>
      <w:tabs>
        <w:tab w:val="left" w:pos="284"/>
        <w:tab w:val="right" w:leader="dot" w:pos="9212"/>
      </w:tabs>
      <w:spacing w:after="100"/>
    </w:pPr>
    <w:rPr>
      <w:noProof/>
      <w:sz w:val="22"/>
    </w:rPr>
  </w:style>
  <w:style w:type="paragraph" w:styleId="TDC2">
    <w:name w:val="toc 2"/>
    <w:basedOn w:val="Normal"/>
    <w:next w:val="Normal"/>
    <w:autoRedefine/>
    <w:uiPriority w:val="39"/>
    <w:unhideWhenUsed/>
    <w:rsid w:val="006B4F2F"/>
    <w:pPr>
      <w:tabs>
        <w:tab w:val="left" w:pos="660"/>
        <w:tab w:val="right" w:leader="dot" w:pos="9212"/>
      </w:tabs>
      <w:spacing w:after="100"/>
      <w:ind w:left="284"/>
    </w:pPr>
    <w:rPr>
      <w:noProof/>
      <w:sz w:val="22"/>
    </w:rPr>
  </w:style>
  <w:style w:type="character" w:styleId="Hipervnculo">
    <w:name w:val="Hyperlink"/>
    <w:uiPriority w:val="99"/>
    <w:unhideWhenUsed/>
    <w:rsid w:val="00DF28E2"/>
    <w:rPr>
      <w:color w:val="0563C1"/>
      <w:u w:val="single"/>
    </w:rPr>
  </w:style>
  <w:style w:type="paragraph" w:styleId="TDC3">
    <w:name w:val="toc 3"/>
    <w:basedOn w:val="Normal"/>
    <w:next w:val="Normal"/>
    <w:autoRedefine/>
    <w:uiPriority w:val="39"/>
    <w:unhideWhenUsed/>
    <w:rsid w:val="00255B57"/>
    <w:pPr>
      <w:tabs>
        <w:tab w:val="left" w:pos="993"/>
        <w:tab w:val="right" w:leader="dot" w:pos="9769"/>
      </w:tabs>
      <w:spacing w:after="100"/>
      <w:ind w:left="440"/>
    </w:pPr>
    <w:rPr>
      <w:rFonts w:eastAsia="Times New Roman"/>
      <w:noProof/>
      <w:sz w:val="22"/>
      <w:lang w:eastAsia="ca-ES"/>
    </w:rPr>
  </w:style>
  <w:style w:type="numbering" w:customStyle="1" w:styleId="Estilo1">
    <w:name w:val="Estilo1"/>
    <w:rsid w:val="00BF687D"/>
    <w:pPr>
      <w:numPr>
        <w:numId w:val="1"/>
      </w:numPr>
    </w:pPr>
  </w:style>
  <w:style w:type="table" w:styleId="Tablaconcuadrcula">
    <w:name w:val="Table Grid"/>
    <w:basedOn w:val="Tablanormal"/>
    <w:uiPriority w:val="39"/>
    <w:rsid w:val="00964D3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6Car">
    <w:name w:val="Título 6 Car"/>
    <w:link w:val="Ttulo6"/>
    <w:uiPriority w:val="9"/>
    <w:rsid w:val="00D87E64"/>
    <w:rPr>
      <w:rFonts w:ascii="Arial" w:eastAsia="Times New Roman" w:hAnsi="Arial" w:cs="Times New Roman"/>
      <w:sz w:val="18"/>
      <w:lang w:val="en-US"/>
    </w:rPr>
  </w:style>
  <w:style w:type="character" w:customStyle="1" w:styleId="Ttulo4Car">
    <w:name w:val="Título 4 Car"/>
    <w:aliases w:val="_T4 Car"/>
    <w:link w:val="Ttulo4"/>
    <w:uiPriority w:val="9"/>
    <w:rsid w:val="00F927E2"/>
    <w:rPr>
      <w:rFonts w:ascii="Arial Narrow" w:hAnsi="Arial Narrow"/>
      <w:i/>
      <w:smallCaps/>
      <w:sz w:val="22"/>
      <w:szCs w:val="22"/>
      <w:lang w:val="en-GB" w:eastAsia="en-US"/>
    </w:rPr>
  </w:style>
  <w:style w:type="paragraph" w:customStyle="1" w:styleId="taula1">
    <w:name w:val="_taula1"/>
    <w:basedOn w:val="Normal"/>
    <w:qFormat/>
    <w:rsid w:val="00AE0225"/>
    <w:pPr>
      <w:spacing w:after="0" w:line="240" w:lineRule="auto"/>
    </w:pPr>
    <w:rPr>
      <w:rFonts w:eastAsia="Times New Roman"/>
      <w:szCs w:val="20"/>
      <w:lang w:val="en-GB"/>
    </w:rPr>
  </w:style>
  <w:style w:type="table" w:customStyle="1" w:styleId="NormalTable0">
    <w:name w:val="Normal Table0"/>
    <w:uiPriority w:val="2"/>
    <w:semiHidden/>
    <w:unhideWhenUsed/>
    <w:qFormat/>
    <w:rsid w:val="0070594E"/>
    <w:pPr>
      <w:widowControl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5Car">
    <w:name w:val="Título 5 Car"/>
    <w:link w:val="Ttulo5"/>
    <w:uiPriority w:val="9"/>
    <w:rsid w:val="000272CF"/>
    <w:rPr>
      <w:rFonts w:ascii="Arial" w:eastAsia="Times New Roman" w:hAnsi="Arial" w:cs="Times New Roman"/>
      <w:b/>
      <w:color w:val="4472C4"/>
      <w:sz w:val="18"/>
      <w:lang w:val="en-US"/>
    </w:rPr>
  </w:style>
  <w:style w:type="paragraph" w:styleId="TDC4">
    <w:name w:val="toc 4"/>
    <w:basedOn w:val="Normal"/>
    <w:next w:val="Normal"/>
    <w:autoRedefine/>
    <w:uiPriority w:val="39"/>
    <w:unhideWhenUsed/>
    <w:rsid w:val="00F93F47"/>
    <w:pPr>
      <w:tabs>
        <w:tab w:val="right" w:leader="dot" w:pos="9769"/>
      </w:tabs>
      <w:spacing w:after="100"/>
      <w:ind w:left="660"/>
    </w:pPr>
    <w:rPr>
      <w:sz w:val="22"/>
    </w:rPr>
  </w:style>
  <w:style w:type="paragraph" w:customStyle="1" w:styleId="N2">
    <w:name w:val="_N2"/>
    <w:basedOn w:val="Normal"/>
    <w:link w:val="N2Car"/>
    <w:qFormat/>
    <w:rsid w:val="004C6267"/>
    <w:pPr>
      <w:ind w:left="426"/>
    </w:pPr>
  </w:style>
  <w:style w:type="paragraph" w:customStyle="1" w:styleId="N3">
    <w:name w:val="_N3"/>
    <w:basedOn w:val="Normal"/>
    <w:qFormat/>
    <w:rsid w:val="00E315CD"/>
    <w:pPr>
      <w:ind w:left="709"/>
    </w:pPr>
  </w:style>
  <w:style w:type="paragraph" w:customStyle="1" w:styleId="N4">
    <w:name w:val="_N4"/>
    <w:basedOn w:val="Normal"/>
    <w:qFormat/>
    <w:rsid w:val="00F927E2"/>
    <w:pPr>
      <w:ind w:left="1134"/>
    </w:pPr>
    <w:rPr>
      <w:lang w:val="en-GB"/>
    </w:rPr>
  </w:style>
  <w:style w:type="paragraph" w:styleId="Revisin">
    <w:name w:val="Revision"/>
    <w:hidden/>
    <w:uiPriority w:val="99"/>
    <w:rsid w:val="00331FB2"/>
    <w:rPr>
      <w:rFonts w:ascii="Arial" w:hAnsi="Arial"/>
      <w:sz w:val="18"/>
      <w:szCs w:val="22"/>
      <w:lang w:eastAsia="en-US"/>
    </w:rPr>
  </w:style>
  <w:style w:type="paragraph" w:customStyle="1" w:styleId="Instructions">
    <w:name w:val="Instructions"/>
    <w:basedOn w:val="Normal"/>
    <w:link w:val="InstructionsChar"/>
    <w:autoRedefine/>
    <w:rsid w:val="009E2A2A"/>
    <w:pPr>
      <w:spacing w:before="120" w:after="120" w:line="240" w:lineRule="auto"/>
      <w:jc w:val="both"/>
    </w:pPr>
    <w:rPr>
      <w:color w:val="808080"/>
      <w:sz w:val="16"/>
      <w:szCs w:val="18"/>
    </w:rPr>
  </w:style>
  <w:style w:type="character" w:customStyle="1" w:styleId="InstructionsChar">
    <w:name w:val="Instructions Char"/>
    <w:link w:val="Instructions"/>
    <w:rsid w:val="009E2A2A"/>
    <w:rPr>
      <w:rFonts w:ascii="Arial" w:eastAsia="Calibri" w:hAnsi="Arial" w:cs="Times New Roman"/>
      <w:color w:val="808080"/>
      <w:sz w:val="16"/>
      <w:szCs w:val="18"/>
      <w:lang w:val="en-US"/>
    </w:rPr>
  </w:style>
  <w:style w:type="character" w:styleId="Hipervnculovisitado">
    <w:name w:val="FollowedHyperlink"/>
    <w:uiPriority w:val="99"/>
    <w:unhideWhenUsed/>
    <w:rsid w:val="00377E00"/>
    <w:rPr>
      <w:color w:val="954F72"/>
      <w:u w:val="single"/>
    </w:rPr>
  </w:style>
  <w:style w:type="character" w:styleId="Textoennegrita">
    <w:name w:val="Strong"/>
    <w:aliases w:val="_negreta"/>
    <w:uiPriority w:val="22"/>
    <w:qFormat/>
    <w:rsid w:val="00C57F88"/>
    <w:rPr>
      <w:b/>
      <w:bCs/>
    </w:rPr>
  </w:style>
  <w:style w:type="character" w:customStyle="1" w:styleId="PrrafodelistaCar">
    <w:name w:val="Párrafo de lista Car"/>
    <w:link w:val="Prrafodelista"/>
    <w:uiPriority w:val="34"/>
    <w:qFormat/>
    <w:rsid w:val="00C57F88"/>
    <w:rPr>
      <w:rFonts w:ascii="Arial Narrow" w:hAnsi="Arial Narrow"/>
      <w:szCs w:val="22"/>
      <w:lang w:eastAsia="en-US"/>
    </w:rPr>
  </w:style>
  <w:style w:type="paragraph" w:customStyle="1" w:styleId="Default">
    <w:name w:val="Default"/>
    <w:rsid w:val="00255B57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  <w:lang w:val="es-ES" w:eastAsia="es-ES"/>
    </w:rPr>
  </w:style>
  <w:style w:type="paragraph" w:customStyle="1" w:styleId="Portada">
    <w:name w:val="Portada"/>
    <w:basedOn w:val="Normal"/>
    <w:qFormat/>
    <w:rsid w:val="00255B57"/>
    <w:pPr>
      <w:spacing w:after="240" w:line="240" w:lineRule="auto"/>
    </w:pPr>
    <w:rPr>
      <w:sz w:val="32"/>
      <w:szCs w:val="32"/>
    </w:rPr>
  </w:style>
  <w:style w:type="paragraph" w:styleId="Textoindependiente">
    <w:name w:val="Body Text"/>
    <w:basedOn w:val="Normal"/>
    <w:link w:val="TextoindependienteCar"/>
    <w:qFormat/>
    <w:rsid w:val="001B5BFD"/>
    <w:pPr>
      <w:widowControl w:val="0"/>
      <w:suppressAutoHyphens/>
      <w:spacing w:after="120" w:line="240" w:lineRule="auto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character" w:customStyle="1" w:styleId="TextoindependienteCar">
    <w:name w:val="Texto independiente Car"/>
    <w:link w:val="Textoindependiente"/>
    <w:rsid w:val="001B5BFD"/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character" w:customStyle="1" w:styleId="hps">
    <w:name w:val="hps"/>
    <w:basedOn w:val="Fuentedeprrafopredeter"/>
    <w:rsid w:val="00B5605B"/>
  </w:style>
  <w:style w:type="table" w:customStyle="1" w:styleId="TableNormal1">
    <w:name w:val="Table Normal1"/>
    <w:uiPriority w:val="2"/>
    <w:semiHidden/>
    <w:unhideWhenUsed/>
    <w:qFormat/>
    <w:rsid w:val="00DC598B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C598B"/>
    <w:pPr>
      <w:widowControl w:val="0"/>
      <w:spacing w:after="0" w:line="240" w:lineRule="auto"/>
    </w:pPr>
    <w:rPr>
      <w:rFonts w:asciiTheme="minorHAnsi" w:eastAsiaTheme="minorHAnsi" w:hAnsiTheme="minorHAnsi" w:cstheme="minorBidi"/>
      <w:sz w:val="22"/>
    </w:rPr>
  </w:style>
  <w:style w:type="paragraph" w:styleId="NormalWeb">
    <w:name w:val="Normal (Web)"/>
    <w:basedOn w:val="Normal"/>
    <w:uiPriority w:val="99"/>
    <w:unhideWhenUsed/>
    <w:rsid w:val="007D505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s-ES" w:eastAsia="es-ES"/>
    </w:rPr>
  </w:style>
  <w:style w:type="character" w:styleId="nfasis">
    <w:name w:val="Emphasis"/>
    <w:aliases w:val="_kursiva"/>
    <w:uiPriority w:val="20"/>
    <w:qFormat/>
    <w:rsid w:val="00806E4C"/>
    <w:rPr>
      <w:i/>
      <w:iCs/>
    </w:rPr>
  </w:style>
  <w:style w:type="character" w:styleId="nfasissutil">
    <w:name w:val="Subtle Emphasis"/>
    <w:basedOn w:val="Fuentedeprrafopredeter"/>
    <w:uiPriority w:val="19"/>
    <w:qFormat/>
    <w:rsid w:val="00806E4C"/>
    <w:rPr>
      <w:i/>
      <w:iCs/>
      <w:color w:val="404040" w:themeColor="text1" w:themeTint="BF"/>
    </w:rPr>
  </w:style>
  <w:style w:type="paragraph" w:customStyle="1" w:styleId="taula2">
    <w:name w:val="_taula2"/>
    <w:basedOn w:val="Normal"/>
    <w:link w:val="taula2Car"/>
    <w:qFormat/>
    <w:rsid w:val="00AE0225"/>
    <w:pPr>
      <w:spacing w:after="0"/>
    </w:pPr>
    <w:rPr>
      <w:sz w:val="18"/>
    </w:rPr>
  </w:style>
  <w:style w:type="paragraph" w:customStyle="1" w:styleId="Estilo2">
    <w:name w:val="Estilo2"/>
    <w:basedOn w:val="Img1"/>
    <w:link w:val="Estilo2Car"/>
    <w:rsid w:val="00AE0225"/>
  </w:style>
  <w:style w:type="character" w:customStyle="1" w:styleId="taula2Car">
    <w:name w:val="_taula2 Car"/>
    <w:basedOn w:val="Fuentedeprrafopredeter"/>
    <w:link w:val="taula2"/>
    <w:rsid w:val="00AE0225"/>
    <w:rPr>
      <w:rFonts w:ascii="Arial Narrow" w:hAnsi="Arial Narrow"/>
      <w:sz w:val="18"/>
      <w:szCs w:val="22"/>
      <w:lang w:eastAsia="en-US"/>
    </w:rPr>
  </w:style>
  <w:style w:type="table" w:customStyle="1" w:styleId="Calendario1">
    <w:name w:val="Calendario 1"/>
    <w:basedOn w:val="Tablanormal"/>
    <w:uiPriority w:val="99"/>
    <w:qFormat/>
    <w:rsid w:val="00E14B20"/>
    <w:rPr>
      <w:rFonts w:asciiTheme="minorHAnsi" w:eastAsiaTheme="minorEastAsia" w:hAnsiTheme="minorHAnsi" w:cstheme="minorBidi"/>
      <w:sz w:val="22"/>
      <w:szCs w:val="22"/>
      <w:lang w:val="es-ES" w:eastAsia="es-ES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pPr>
        <w:wordWrap/>
        <w:spacing w:beforeLines="0" w:beforeAutospacing="0" w:afterLines="0" w:afterAutospacing="0" w:line="240" w:lineRule="auto"/>
      </w:pPr>
      <w:rPr>
        <w:rFonts w:asciiTheme="minorHAnsi" w:hAnsiTheme="minorHAnsi"/>
        <w:b/>
        <w:i w:val="0"/>
        <w:color w:val="auto"/>
        <w:sz w:val="44"/>
      </w:rPr>
      <w:tblPr/>
      <w:tcPr>
        <w:vAlign w:val="bottom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band2Horz">
      <w:tblPr/>
      <w:tcPr>
        <w:tcBorders>
          <w:top w:val="single" w:sz="24" w:space="0" w:color="000000" w:themeColor="text1"/>
          <w:left w:val="nil"/>
          <w:bottom w:val="single" w:sz="24" w:space="0" w:color="000000" w:themeColor="text1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</w:style>
  <w:style w:type="character" w:customStyle="1" w:styleId="Img1Car">
    <w:name w:val="_Img1 Car"/>
    <w:basedOn w:val="Fuentedeprrafopredeter"/>
    <w:link w:val="Img1"/>
    <w:rsid w:val="00AE0225"/>
    <w:rPr>
      <w:rFonts w:ascii="Arial Narrow" w:hAnsi="Arial Narrow"/>
      <w:i/>
      <w:szCs w:val="22"/>
      <w:lang w:eastAsia="en-US"/>
    </w:rPr>
  </w:style>
  <w:style w:type="character" w:customStyle="1" w:styleId="Estilo2Car">
    <w:name w:val="Estilo2 Car"/>
    <w:basedOn w:val="Img1Car"/>
    <w:link w:val="Estilo2"/>
    <w:rsid w:val="00AE0225"/>
    <w:rPr>
      <w:rFonts w:ascii="Arial Narrow" w:hAnsi="Arial Narrow"/>
      <w:i/>
      <w:szCs w:val="22"/>
      <w:lang w:eastAsia="en-US"/>
    </w:rPr>
  </w:style>
  <w:style w:type="table" w:customStyle="1" w:styleId="Calendario2">
    <w:name w:val="Calendario 2"/>
    <w:basedOn w:val="Tablanormal"/>
    <w:uiPriority w:val="99"/>
    <w:qFormat/>
    <w:rsid w:val="00E14B20"/>
    <w:pPr>
      <w:jc w:val="center"/>
    </w:pPr>
    <w:rPr>
      <w:rFonts w:asciiTheme="minorHAnsi" w:eastAsiaTheme="minorEastAsia" w:hAnsiTheme="minorHAnsi" w:cstheme="minorBidi"/>
      <w:sz w:val="28"/>
      <w:szCs w:val="28"/>
      <w:lang w:val="es-ES" w:eastAsia="es-ES"/>
    </w:rPr>
    <w:tblPr>
      <w:tblInd w:w="0" w:type="dxa"/>
      <w:tblBorders>
        <w:insideV w:val="single" w:sz="4" w:space="0" w:color="9CC2E5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/>
        <w:b w:val="0"/>
        <w:i w:val="0"/>
        <w:caps/>
        <w:smallCaps w:val="0"/>
        <w:color w:val="5B9BD5" w:themeColor="accent1"/>
        <w:spacing w:val="20"/>
        <w:sz w:val="3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DecimalAligned">
    <w:name w:val="Decimal Aligned"/>
    <w:basedOn w:val="Normal"/>
    <w:uiPriority w:val="40"/>
    <w:rsid w:val="00E14B20"/>
    <w:pPr>
      <w:tabs>
        <w:tab w:val="decimal" w:pos="360"/>
      </w:tabs>
      <w:spacing w:after="200"/>
    </w:pPr>
    <w:rPr>
      <w:rFonts w:asciiTheme="minorHAnsi" w:eastAsiaTheme="minorEastAsia" w:hAnsiTheme="minorHAnsi"/>
      <w:sz w:val="22"/>
      <w:lang w:val="es-ES" w:eastAsia="es-ES"/>
    </w:rPr>
  </w:style>
  <w:style w:type="paragraph" w:styleId="Textonotapie">
    <w:name w:val="footnote text"/>
    <w:basedOn w:val="Normal"/>
    <w:link w:val="TextonotapieCar"/>
    <w:uiPriority w:val="99"/>
    <w:unhideWhenUsed/>
    <w:rsid w:val="00E14B20"/>
    <w:pPr>
      <w:spacing w:after="0" w:line="240" w:lineRule="auto"/>
    </w:pPr>
    <w:rPr>
      <w:rFonts w:asciiTheme="minorHAnsi" w:eastAsiaTheme="minorEastAsia" w:hAnsiTheme="minorHAnsi"/>
      <w:szCs w:val="20"/>
      <w:lang w:val="es-ES" w:eastAsia="es-ES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E14B20"/>
    <w:rPr>
      <w:rFonts w:asciiTheme="minorHAnsi" w:eastAsiaTheme="minorEastAsia" w:hAnsiTheme="minorHAnsi"/>
      <w:lang w:val="es-ES" w:eastAsia="es-ES"/>
    </w:rPr>
  </w:style>
  <w:style w:type="table" w:styleId="Sombreadoclaro-nfasis1">
    <w:name w:val="Light Shading Accent 1"/>
    <w:basedOn w:val="Tablanormal"/>
    <w:uiPriority w:val="60"/>
    <w:rsid w:val="00E14B20"/>
    <w:rPr>
      <w:rFonts w:asciiTheme="minorHAnsi" w:eastAsiaTheme="minorEastAsia" w:hAnsiTheme="minorHAnsi" w:cstheme="minorBidi"/>
      <w:color w:val="2E74B5" w:themeColor="accent1" w:themeShade="BF"/>
      <w:sz w:val="22"/>
      <w:szCs w:val="22"/>
      <w:lang w:val="es-ES" w:eastAsia="es-ES"/>
    </w:rPr>
    <w:tblPr>
      <w:tblStyleRowBandSize w:val="1"/>
      <w:tblStyleColBandSize w:val="1"/>
      <w:tblInd w:w="0" w:type="dxa"/>
      <w:tblBorders>
        <w:top w:val="single" w:sz="8" w:space="0" w:color="5B9BD5" w:themeColor="accent1"/>
        <w:bottom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paragraph" w:customStyle="1" w:styleId="taulaportada">
    <w:name w:val="_taula portada"/>
    <w:basedOn w:val="Encabezado"/>
    <w:link w:val="taulaportadaCar"/>
    <w:qFormat/>
    <w:rsid w:val="005843FD"/>
    <w:pPr>
      <w:framePr w:hSpace="141" w:wrap="around" w:vAnchor="text" w:hAnchor="margin" w:y="186"/>
      <w:tabs>
        <w:tab w:val="clear" w:pos="4252"/>
        <w:tab w:val="clear" w:pos="8504"/>
        <w:tab w:val="right" w:pos="567"/>
        <w:tab w:val="right" w:pos="1134"/>
        <w:tab w:val="right" w:pos="1724"/>
        <w:tab w:val="right" w:pos="2268"/>
        <w:tab w:val="right" w:pos="2835"/>
        <w:tab w:val="left" w:pos="7825"/>
        <w:tab w:val="left" w:pos="8647"/>
      </w:tabs>
      <w:spacing w:line="276" w:lineRule="auto"/>
      <w:ind w:right="-28"/>
    </w:pPr>
    <w:rPr>
      <w:rFonts w:cs="Arial"/>
    </w:rPr>
  </w:style>
  <w:style w:type="paragraph" w:customStyle="1" w:styleId="peupagina">
    <w:name w:val="_peu pagina"/>
    <w:basedOn w:val="Normal"/>
    <w:link w:val="peupaginaCar"/>
    <w:qFormat/>
    <w:rsid w:val="008D4CE1"/>
    <w:pPr>
      <w:spacing w:after="0"/>
    </w:pPr>
    <w:rPr>
      <w:sz w:val="18"/>
      <w:szCs w:val="18"/>
    </w:rPr>
  </w:style>
  <w:style w:type="character" w:customStyle="1" w:styleId="taulaportadaCar">
    <w:name w:val="_taula portada Car"/>
    <w:basedOn w:val="EncabezadoCar"/>
    <w:link w:val="taulaportada"/>
    <w:rsid w:val="005843FD"/>
    <w:rPr>
      <w:rFonts w:ascii="Arial Narrow" w:hAnsi="Arial Narrow" w:cs="Arial"/>
      <w:szCs w:val="22"/>
      <w:lang w:eastAsia="en-US"/>
    </w:rPr>
  </w:style>
  <w:style w:type="character" w:customStyle="1" w:styleId="peupaginaCar">
    <w:name w:val="_peu pagina Car"/>
    <w:basedOn w:val="Img1Car"/>
    <w:link w:val="peupagina"/>
    <w:rsid w:val="008D4CE1"/>
    <w:rPr>
      <w:rFonts w:ascii="Arial Narrow" w:hAnsi="Arial Narrow"/>
      <w:i w:val="0"/>
      <w:sz w:val="18"/>
      <w:szCs w:val="18"/>
      <w:lang w:eastAsia="en-US"/>
    </w:rPr>
  </w:style>
  <w:style w:type="paragraph" w:styleId="Listaconvietas">
    <w:name w:val="List Bullet"/>
    <w:basedOn w:val="Normal"/>
    <w:uiPriority w:val="99"/>
    <w:unhideWhenUsed/>
    <w:rsid w:val="006718BE"/>
    <w:pPr>
      <w:numPr>
        <w:numId w:val="4"/>
      </w:numPr>
      <w:contextualSpacing/>
    </w:pPr>
  </w:style>
  <w:style w:type="paragraph" w:customStyle="1" w:styleId="Estil3">
    <w:name w:val="Estil3"/>
    <w:basedOn w:val="Normal"/>
    <w:link w:val="Estil3Car"/>
    <w:qFormat/>
    <w:rsid w:val="00E15D29"/>
    <w:pPr>
      <w:spacing w:before="120" w:after="0" w:line="240" w:lineRule="auto"/>
      <w:ind w:left="357"/>
      <w:jc w:val="both"/>
    </w:pPr>
    <w:rPr>
      <w:rFonts w:ascii="Arial" w:eastAsia="Times New Roman" w:hAnsi="Arial" w:cs="Arial"/>
      <w:szCs w:val="20"/>
      <w:lang w:eastAsia="ca-ES"/>
    </w:rPr>
  </w:style>
  <w:style w:type="character" w:customStyle="1" w:styleId="Estil3Car">
    <w:name w:val="Estil3 Car"/>
    <w:link w:val="Estil3"/>
    <w:rsid w:val="00E15D29"/>
    <w:rPr>
      <w:rFonts w:ascii="Arial" w:eastAsia="Times New Roman" w:hAnsi="Arial" w:cs="Arial"/>
    </w:rPr>
  </w:style>
  <w:style w:type="paragraph" w:customStyle="1" w:styleId="NormalL2">
    <w:name w:val="Normal L2"/>
    <w:basedOn w:val="Normal"/>
    <w:qFormat/>
    <w:rsid w:val="00E15D29"/>
    <w:pPr>
      <w:ind w:left="426"/>
    </w:pPr>
    <w:rPr>
      <w:rFonts w:eastAsiaTheme="minorHAnsi" w:cstheme="minorBidi"/>
    </w:rPr>
  </w:style>
  <w:style w:type="paragraph" w:styleId="Epgrafe">
    <w:name w:val="caption"/>
    <w:basedOn w:val="Normal"/>
    <w:next w:val="Normal"/>
    <w:uiPriority w:val="35"/>
    <w:unhideWhenUsed/>
    <w:qFormat/>
    <w:rsid w:val="00DF1D31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Textodelmarcadordeposicin">
    <w:name w:val="Placeholder Text"/>
    <w:basedOn w:val="Fuentedeprrafopredeter"/>
    <w:uiPriority w:val="99"/>
    <w:semiHidden/>
    <w:rsid w:val="003D106C"/>
    <w:rPr>
      <w:color w:val="808080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7E771F"/>
    <w:rPr>
      <w:rFonts w:ascii="Cambria" w:eastAsia="Times New Roman" w:hAnsi="Cambria"/>
      <w:b/>
      <w:bCs/>
      <w:i/>
      <w:iCs/>
      <w:color w:val="5A5A5A"/>
      <w:lang w:val="en-US" w:eastAsia="en-US" w:bidi="en-US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7E771F"/>
    <w:rPr>
      <w:rFonts w:ascii="Cambria" w:eastAsia="Times New Roman" w:hAnsi="Cambria"/>
      <w:b/>
      <w:bCs/>
      <w:color w:val="7F7F7F"/>
      <w:lang w:val="en-US" w:eastAsia="en-US" w:bidi="en-US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7E771F"/>
    <w:rPr>
      <w:rFonts w:ascii="Cambria" w:eastAsia="Times New Roman" w:hAnsi="Cambria"/>
      <w:b/>
      <w:bCs/>
      <w:i/>
      <w:iCs/>
      <w:color w:val="7F7F7F"/>
      <w:sz w:val="18"/>
      <w:szCs w:val="18"/>
      <w:lang w:val="en-US" w:eastAsia="en-US" w:bidi="en-US"/>
    </w:rPr>
  </w:style>
  <w:style w:type="paragraph" w:customStyle="1" w:styleId="Imgenes">
    <w:name w:val="Imágenes"/>
    <w:basedOn w:val="Normal"/>
    <w:qFormat/>
    <w:rsid w:val="007E771F"/>
    <w:pPr>
      <w:spacing w:before="40" w:after="120"/>
      <w:ind w:left="425"/>
    </w:pPr>
    <w:rPr>
      <w:rFonts w:eastAsiaTheme="minorHAnsi" w:cstheme="minorBidi"/>
      <w:i/>
    </w:rPr>
  </w:style>
  <w:style w:type="paragraph" w:customStyle="1" w:styleId="Tabla">
    <w:name w:val="Tabla"/>
    <w:basedOn w:val="Normal"/>
    <w:qFormat/>
    <w:rsid w:val="007E771F"/>
    <w:pPr>
      <w:spacing w:after="0" w:line="240" w:lineRule="auto"/>
    </w:pPr>
    <w:rPr>
      <w:rFonts w:eastAsia="Times New Roman"/>
      <w:szCs w:val="20"/>
      <w:lang w:val="en-GB"/>
    </w:rPr>
  </w:style>
  <w:style w:type="table" w:customStyle="1" w:styleId="TableNormal10">
    <w:name w:val="Table Normal10"/>
    <w:uiPriority w:val="2"/>
    <w:semiHidden/>
    <w:unhideWhenUsed/>
    <w:qFormat/>
    <w:rsid w:val="007E771F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shorttext">
    <w:name w:val="short_text"/>
    <w:basedOn w:val="Fuentedeprrafopredeter"/>
    <w:rsid w:val="007E771F"/>
  </w:style>
  <w:style w:type="paragraph" w:customStyle="1" w:styleId="NormalL3">
    <w:name w:val="Normal L3"/>
    <w:basedOn w:val="Normal"/>
    <w:qFormat/>
    <w:rsid w:val="007E771F"/>
    <w:pPr>
      <w:ind w:left="851"/>
    </w:pPr>
    <w:rPr>
      <w:rFonts w:eastAsiaTheme="minorHAnsi" w:cstheme="minorBidi"/>
    </w:rPr>
  </w:style>
  <w:style w:type="paragraph" w:customStyle="1" w:styleId="NormalL4">
    <w:name w:val="Normal L4"/>
    <w:basedOn w:val="Normal"/>
    <w:qFormat/>
    <w:rsid w:val="007E771F"/>
    <w:pPr>
      <w:ind w:left="851"/>
    </w:pPr>
    <w:rPr>
      <w:rFonts w:eastAsiaTheme="minorHAnsi" w:cstheme="minorBidi"/>
    </w:rPr>
  </w:style>
  <w:style w:type="paragraph" w:customStyle="1" w:styleId="Text">
    <w:name w:val="Text"/>
    <w:rsid w:val="007E771F"/>
    <w:pPr>
      <w:jc w:val="both"/>
    </w:pPr>
    <w:rPr>
      <w:rFonts w:ascii="Times New Roman" w:eastAsia="Times New Roman" w:hAnsi="Times New Roman"/>
      <w:color w:val="000000"/>
      <w:sz w:val="22"/>
      <w:lang w:val="en-GB" w:eastAsia="es-ES"/>
    </w:rPr>
  </w:style>
  <w:style w:type="paragraph" w:customStyle="1" w:styleId="Taula">
    <w:name w:val="Taula"/>
    <w:basedOn w:val="Normal"/>
    <w:rsid w:val="007E771F"/>
    <w:pPr>
      <w:spacing w:after="0" w:line="240" w:lineRule="auto"/>
    </w:pPr>
    <w:rPr>
      <w:rFonts w:asciiTheme="minorHAnsi" w:eastAsiaTheme="minorHAnsi" w:hAnsiTheme="minorHAnsi" w:cstheme="minorBidi"/>
    </w:rPr>
  </w:style>
  <w:style w:type="paragraph" w:customStyle="1" w:styleId="Style1">
    <w:name w:val="Style1"/>
    <w:basedOn w:val="Normal"/>
    <w:link w:val="Style1Char"/>
    <w:autoRedefine/>
    <w:qFormat/>
    <w:rsid w:val="007E771F"/>
    <w:pPr>
      <w:pBdr>
        <w:left w:val="threeDEngrave" w:sz="24" w:space="4" w:color="auto"/>
        <w:bottom w:val="single" w:sz="4" w:space="1" w:color="17365D"/>
      </w:pBdr>
      <w:spacing w:after="120" w:line="240" w:lineRule="auto"/>
      <w:jc w:val="both"/>
      <w:outlineLvl w:val="0"/>
    </w:pPr>
    <w:rPr>
      <w:rFonts w:ascii="Arial (W1)" w:hAnsi="Arial (W1)"/>
      <w:b/>
      <w:caps/>
      <w:lang w:val="en-US"/>
    </w:rPr>
  </w:style>
  <w:style w:type="character" w:customStyle="1" w:styleId="Style1Char">
    <w:name w:val="Style1 Char"/>
    <w:link w:val="Style1"/>
    <w:rsid w:val="007E771F"/>
    <w:rPr>
      <w:rFonts w:ascii="Arial (W1)" w:hAnsi="Arial (W1)"/>
      <w:b/>
      <w:caps/>
      <w:szCs w:val="22"/>
      <w:lang w:val="en-US" w:eastAsia="en-US"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7E771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Cs w:val="20"/>
      <w:lang w:val="es-ES" w:eastAsia="es-ES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7E771F"/>
    <w:rPr>
      <w:rFonts w:ascii="Courier New" w:eastAsia="Times New Roman" w:hAnsi="Courier New" w:cs="Courier New"/>
      <w:lang w:val="es-ES" w:eastAsia="es-ES"/>
    </w:rPr>
  </w:style>
  <w:style w:type="paragraph" w:customStyle="1" w:styleId="Estil1">
    <w:name w:val="Estil1"/>
    <w:basedOn w:val="Normal"/>
    <w:qFormat/>
    <w:rsid w:val="007E771F"/>
    <w:pPr>
      <w:spacing w:after="0"/>
    </w:pPr>
    <w:rPr>
      <w:rFonts w:ascii="Gill Sans MT" w:eastAsiaTheme="minorHAnsi" w:hAnsi="Gill Sans MT" w:cstheme="minorBidi"/>
      <w:sz w:val="24"/>
    </w:rPr>
  </w:style>
  <w:style w:type="character" w:styleId="Nmerodepgina">
    <w:name w:val="page number"/>
    <w:basedOn w:val="Fuentedeprrafopredeter"/>
    <w:uiPriority w:val="99"/>
    <w:rsid w:val="007E771F"/>
  </w:style>
  <w:style w:type="paragraph" w:styleId="Ttulo">
    <w:name w:val="Title"/>
    <w:basedOn w:val="Normal"/>
    <w:next w:val="Normal"/>
    <w:link w:val="TtuloCar"/>
    <w:uiPriority w:val="10"/>
    <w:qFormat/>
    <w:rsid w:val="007E771F"/>
    <w:pPr>
      <w:spacing w:after="300" w:line="240" w:lineRule="auto"/>
      <w:contextualSpacing/>
    </w:pPr>
    <w:rPr>
      <w:rFonts w:ascii="Cambria" w:eastAsia="Times New Roman" w:hAnsi="Cambria"/>
      <w:smallCaps/>
      <w:sz w:val="52"/>
      <w:szCs w:val="52"/>
      <w:lang w:val="en-US" w:bidi="en-US"/>
    </w:rPr>
  </w:style>
  <w:style w:type="character" w:customStyle="1" w:styleId="TtuloCar">
    <w:name w:val="Título Car"/>
    <w:basedOn w:val="Fuentedeprrafopredeter"/>
    <w:link w:val="Ttulo"/>
    <w:uiPriority w:val="10"/>
    <w:rsid w:val="007E771F"/>
    <w:rPr>
      <w:rFonts w:ascii="Cambria" w:eastAsia="Times New Roman" w:hAnsi="Cambria"/>
      <w:smallCaps/>
      <w:sz w:val="52"/>
      <w:szCs w:val="52"/>
      <w:lang w:val="en-US" w:eastAsia="en-US" w:bidi="en-US"/>
    </w:rPr>
  </w:style>
  <w:style w:type="paragraph" w:styleId="Subttulo">
    <w:name w:val="Subtitle"/>
    <w:basedOn w:val="Normal"/>
    <w:next w:val="Normal"/>
    <w:link w:val="SubttuloCar"/>
    <w:uiPriority w:val="11"/>
    <w:qFormat/>
    <w:rsid w:val="007E771F"/>
    <w:pPr>
      <w:spacing w:after="200"/>
    </w:pPr>
    <w:rPr>
      <w:rFonts w:ascii="Cambria" w:eastAsia="Times New Roman" w:hAnsi="Cambria"/>
      <w:i/>
      <w:iCs/>
      <w:smallCaps/>
      <w:spacing w:val="10"/>
      <w:sz w:val="28"/>
      <w:szCs w:val="28"/>
      <w:lang w:val="en-US" w:bidi="en-US"/>
    </w:rPr>
  </w:style>
  <w:style w:type="character" w:customStyle="1" w:styleId="SubttuloCar">
    <w:name w:val="Subtítulo Car"/>
    <w:basedOn w:val="Fuentedeprrafopredeter"/>
    <w:link w:val="Subttulo"/>
    <w:uiPriority w:val="11"/>
    <w:rsid w:val="007E771F"/>
    <w:rPr>
      <w:rFonts w:ascii="Cambria" w:eastAsia="Times New Roman" w:hAnsi="Cambria"/>
      <w:i/>
      <w:iCs/>
      <w:smallCaps/>
      <w:spacing w:val="10"/>
      <w:sz w:val="28"/>
      <w:szCs w:val="28"/>
      <w:lang w:val="en-US" w:eastAsia="en-US" w:bidi="en-US"/>
    </w:rPr>
  </w:style>
  <w:style w:type="paragraph" w:styleId="Sinespaciado">
    <w:name w:val="No Spacing"/>
    <w:basedOn w:val="Normal"/>
    <w:uiPriority w:val="1"/>
    <w:qFormat/>
    <w:rsid w:val="007E771F"/>
    <w:pPr>
      <w:spacing w:after="0" w:line="240" w:lineRule="auto"/>
    </w:pPr>
    <w:rPr>
      <w:rFonts w:ascii="Cambria" w:eastAsia="Times New Roman" w:hAnsi="Cambria"/>
      <w:sz w:val="22"/>
      <w:lang w:val="en-US" w:bidi="en-US"/>
    </w:rPr>
  </w:style>
  <w:style w:type="paragraph" w:styleId="Cita">
    <w:name w:val="Quote"/>
    <w:basedOn w:val="Normal"/>
    <w:next w:val="Normal"/>
    <w:link w:val="CitaCar"/>
    <w:uiPriority w:val="29"/>
    <w:qFormat/>
    <w:rsid w:val="007E771F"/>
    <w:pPr>
      <w:spacing w:after="200"/>
    </w:pPr>
    <w:rPr>
      <w:rFonts w:ascii="Cambria" w:eastAsia="Times New Roman" w:hAnsi="Cambria"/>
      <w:i/>
      <w:iCs/>
      <w:sz w:val="22"/>
      <w:lang w:val="en-US" w:bidi="en-US"/>
    </w:rPr>
  </w:style>
  <w:style w:type="character" w:customStyle="1" w:styleId="CitaCar">
    <w:name w:val="Cita Car"/>
    <w:basedOn w:val="Fuentedeprrafopredeter"/>
    <w:link w:val="Cita"/>
    <w:uiPriority w:val="29"/>
    <w:rsid w:val="007E771F"/>
    <w:rPr>
      <w:rFonts w:ascii="Cambria" w:eastAsia="Times New Roman" w:hAnsi="Cambria"/>
      <w:i/>
      <w:iCs/>
      <w:sz w:val="22"/>
      <w:szCs w:val="22"/>
      <w:lang w:val="en-US" w:eastAsia="en-US" w:bidi="en-US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E771F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/>
      <w:jc w:val="both"/>
    </w:pPr>
    <w:rPr>
      <w:rFonts w:ascii="Cambria" w:eastAsia="Times New Roman" w:hAnsi="Cambria"/>
      <w:i/>
      <w:iCs/>
      <w:sz w:val="22"/>
      <w:lang w:val="en-US" w:bidi="en-US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7E771F"/>
    <w:rPr>
      <w:rFonts w:ascii="Cambria" w:eastAsia="Times New Roman" w:hAnsi="Cambria"/>
      <w:i/>
      <w:iCs/>
      <w:sz w:val="22"/>
      <w:szCs w:val="22"/>
      <w:lang w:val="en-US" w:eastAsia="en-US" w:bidi="en-US"/>
    </w:rPr>
  </w:style>
  <w:style w:type="character" w:styleId="nfasisintenso">
    <w:name w:val="Intense Emphasis"/>
    <w:uiPriority w:val="21"/>
    <w:qFormat/>
    <w:rsid w:val="007E771F"/>
    <w:rPr>
      <w:b/>
      <w:bCs/>
      <w:i/>
      <w:iCs/>
    </w:rPr>
  </w:style>
  <w:style w:type="character" w:styleId="Referenciasutil">
    <w:name w:val="Subtle Reference"/>
    <w:uiPriority w:val="31"/>
    <w:qFormat/>
    <w:rsid w:val="007E771F"/>
    <w:rPr>
      <w:smallCaps/>
    </w:rPr>
  </w:style>
  <w:style w:type="character" w:styleId="Referenciaintensa">
    <w:name w:val="Intense Reference"/>
    <w:uiPriority w:val="32"/>
    <w:qFormat/>
    <w:rsid w:val="007E771F"/>
    <w:rPr>
      <w:b/>
      <w:bCs/>
      <w:smallCaps/>
    </w:rPr>
  </w:style>
  <w:style w:type="character" w:styleId="Ttulodellibro">
    <w:name w:val="Book Title"/>
    <w:uiPriority w:val="33"/>
    <w:qFormat/>
    <w:rsid w:val="007E771F"/>
    <w:rPr>
      <w:i/>
      <w:iCs/>
      <w:smallCaps/>
      <w:spacing w:val="5"/>
    </w:rPr>
  </w:style>
  <w:style w:type="paragraph" w:customStyle="1" w:styleId="Displaytext">
    <w:name w:val="Display text"/>
    <w:basedOn w:val="Ttulo1"/>
    <w:uiPriority w:val="99"/>
    <w:rsid w:val="007E771F"/>
    <w:pPr>
      <w:keepLines w:val="0"/>
      <w:numPr>
        <w:numId w:val="0"/>
      </w:numPr>
      <w:spacing w:before="0" w:after="0" w:line="840" w:lineRule="exact"/>
      <w:jc w:val="left"/>
    </w:pPr>
    <w:rPr>
      <w:rFonts w:ascii="Cambria" w:hAnsi="Cambria" w:cs="Times New Roman"/>
      <w:bCs/>
      <w:smallCaps w:val="0"/>
      <w:kern w:val="32"/>
      <w:sz w:val="78"/>
      <w:szCs w:val="78"/>
      <w:lang w:val="x-none"/>
    </w:rPr>
  </w:style>
  <w:style w:type="paragraph" w:styleId="Remitedesobre">
    <w:name w:val="envelope return"/>
    <w:basedOn w:val="Normal"/>
    <w:uiPriority w:val="99"/>
    <w:rsid w:val="007E771F"/>
    <w:pPr>
      <w:spacing w:after="0" w:line="240" w:lineRule="auto"/>
    </w:pPr>
    <w:rPr>
      <w:rFonts w:ascii="Arial" w:eastAsia="Times New Roman" w:hAnsi="Arial"/>
      <w:szCs w:val="20"/>
      <w:lang w:val="en-GB"/>
    </w:rPr>
  </w:style>
  <w:style w:type="paragraph" w:customStyle="1" w:styleId="DavisLangdonbodytext">
    <w:name w:val="Davis Langdon body text"/>
    <w:basedOn w:val="Normal"/>
    <w:link w:val="DavisLangdonbodytextChar"/>
    <w:uiPriority w:val="99"/>
    <w:rsid w:val="007E771F"/>
    <w:pPr>
      <w:spacing w:after="0" w:line="240" w:lineRule="auto"/>
    </w:pPr>
    <w:rPr>
      <w:rFonts w:ascii="Arial" w:eastAsia="Times New Roman" w:hAnsi="Arial"/>
      <w:sz w:val="24"/>
      <w:szCs w:val="24"/>
      <w:lang w:val="en-GB" w:eastAsia="en-GB"/>
    </w:rPr>
  </w:style>
  <w:style w:type="character" w:customStyle="1" w:styleId="DavisLangdonbodytextChar">
    <w:name w:val="Davis Langdon body text Char"/>
    <w:link w:val="DavisLangdonbodytext"/>
    <w:uiPriority w:val="99"/>
    <w:locked/>
    <w:rsid w:val="007E771F"/>
    <w:rPr>
      <w:rFonts w:ascii="Arial" w:eastAsia="Times New Roman" w:hAnsi="Arial"/>
      <w:sz w:val="24"/>
      <w:szCs w:val="24"/>
      <w:lang w:val="en-GB" w:eastAsia="en-GB"/>
    </w:rPr>
  </w:style>
  <w:style w:type="paragraph" w:customStyle="1" w:styleId="DavisLangdon-Multipleparabulletpoints">
    <w:name w:val="Davis Langdon - Multiple para bullet points"/>
    <w:basedOn w:val="Normal"/>
    <w:uiPriority w:val="99"/>
    <w:rsid w:val="007E771F"/>
    <w:pPr>
      <w:numPr>
        <w:numId w:val="5"/>
      </w:numPr>
      <w:spacing w:before="240" w:after="240" w:line="240" w:lineRule="auto"/>
    </w:pPr>
    <w:rPr>
      <w:rFonts w:ascii="Arial" w:eastAsia="Times New Roman" w:hAnsi="Arial"/>
      <w:szCs w:val="24"/>
      <w:lang w:val="en-GB" w:eastAsia="en-GB"/>
    </w:rPr>
  </w:style>
  <w:style w:type="paragraph" w:customStyle="1" w:styleId="Detailstext">
    <w:name w:val="Details text"/>
    <w:basedOn w:val="Textoindependiente"/>
    <w:uiPriority w:val="99"/>
    <w:rsid w:val="007E771F"/>
    <w:pPr>
      <w:widowControl/>
      <w:suppressAutoHyphens w:val="0"/>
      <w:spacing w:after="0" w:line="170" w:lineRule="exact"/>
      <w:ind w:left="57"/>
    </w:pPr>
    <w:rPr>
      <w:rFonts w:ascii="Arial" w:eastAsia="Times New Roman" w:hAnsi="Arial" w:cs="Times New Roman"/>
      <w:kern w:val="0"/>
      <w:sz w:val="14"/>
      <w:lang w:val="en-GB" w:eastAsia="en-US" w:bidi="ar-SA"/>
    </w:rPr>
  </w:style>
  <w:style w:type="paragraph" w:customStyle="1" w:styleId="Detailsheader">
    <w:name w:val="Details header"/>
    <w:basedOn w:val="Normal"/>
    <w:uiPriority w:val="99"/>
    <w:rsid w:val="007E771F"/>
    <w:pPr>
      <w:tabs>
        <w:tab w:val="center" w:pos="4153"/>
        <w:tab w:val="right" w:pos="8306"/>
      </w:tabs>
      <w:spacing w:after="0" w:line="240" w:lineRule="auto"/>
      <w:ind w:left="57"/>
    </w:pPr>
    <w:rPr>
      <w:rFonts w:ascii="Arial" w:eastAsia="Times New Roman" w:hAnsi="Arial"/>
      <w:b/>
      <w:sz w:val="18"/>
      <w:szCs w:val="24"/>
      <w:lang w:val="en-GB"/>
    </w:rPr>
  </w:style>
  <w:style w:type="paragraph" w:customStyle="1" w:styleId="Imagecaption">
    <w:name w:val="Image caption"/>
    <w:basedOn w:val="Normal"/>
    <w:uiPriority w:val="99"/>
    <w:rsid w:val="007E771F"/>
    <w:pPr>
      <w:spacing w:after="0" w:line="240" w:lineRule="auto"/>
    </w:pPr>
    <w:rPr>
      <w:rFonts w:ascii="Arial" w:eastAsia="Times New Roman" w:hAnsi="Arial"/>
      <w:sz w:val="14"/>
      <w:szCs w:val="24"/>
      <w:lang w:val="en-GB"/>
    </w:rPr>
  </w:style>
  <w:style w:type="paragraph" w:customStyle="1" w:styleId="Bullet">
    <w:name w:val="Bullet"/>
    <w:basedOn w:val="Textoindependiente"/>
    <w:uiPriority w:val="99"/>
    <w:rsid w:val="007E771F"/>
    <w:pPr>
      <w:widowControl/>
      <w:numPr>
        <w:numId w:val="6"/>
      </w:numPr>
      <w:suppressAutoHyphens w:val="0"/>
      <w:spacing w:after="0" w:line="230" w:lineRule="exact"/>
    </w:pPr>
    <w:rPr>
      <w:rFonts w:ascii="Arial" w:eastAsia="Times New Roman" w:hAnsi="Arial" w:cs="Times New Roman"/>
      <w:kern w:val="0"/>
      <w:szCs w:val="20"/>
      <w:lang w:val="en-US" w:eastAsia="en-US" w:bidi="ar-SA"/>
    </w:rPr>
  </w:style>
  <w:style w:type="paragraph" w:customStyle="1" w:styleId="Businessline">
    <w:name w:val="Business line"/>
    <w:basedOn w:val="Piedepgina"/>
    <w:link w:val="BusinesslineChar"/>
    <w:uiPriority w:val="99"/>
    <w:rsid w:val="007E771F"/>
    <w:pPr>
      <w:tabs>
        <w:tab w:val="clear" w:pos="4252"/>
        <w:tab w:val="clear" w:pos="8504"/>
        <w:tab w:val="center" w:pos="4536"/>
        <w:tab w:val="right" w:pos="9072"/>
      </w:tabs>
      <w:spacing w:after="200" w:line="276" w:lineRule="auto"/>
    </w:pPr>
    <w:rPr>
      <w:rFonts w:ascii="Cambria" w:eastAsia="Times New Roman" w:hAnsi="Cambria"/>
      <w:sz w:val="22"/>
      <w:lang w:val="x-none" w:eastAsia="x-none" w:bidi="en-US"/>
    </w:rPr>
  </w:style>
  <w:style w:type="character" w:customStyle="1" w:styleId="BusinesslineChar">
    <w:name w:val="Business line Char"/>
    <w:link w:val="Businessline"/>
    <w:uiPriority w:val="99"/>
    <w:locked/>
    <w:rsid w:val="007E771F"/>
    <w:rPr>
      <w:rFonts w:ascii="Cambria" w:eastAsia="Times New Roman" w:hAnsi="Cambria"/>
      <w:sz w:val="22"/>
      <w:szCs w:val="22"/>
      <w:lang w:val="x-none" w:eastAsia="x-none" w:bidi="en-US"/>
    </w:rPr>
  </w:style>
  <w:style w:type="paragraph" w:customStyle="1" w:styleId="Contentslist">
    <w:name w:val="Contents list"/>
    <w:basedOn w:val="Normal"/>
    <w:uiPriority w:val="99"/>
    <w:rsid w:val="007E771F"/>
    <w:pPr>
      <w:spacing w:before="120" w:after="120" w:line="240" w:lineRule="auto"/>
    </w:pPr>
    <w:rPr>
      <w:rFonts w:ascii="Arial" w:eastAsia="Times New Roman" w:hAnsi="Arial"/>
      <w:b/>
      <w:sz w:val="24"/>
      <w:szCs w:val="24"/>
      <w:lang w:val="en-GB" w:eastAsia="en-GB"/>
    </w:rPr>
  </w:style>
  <w:style w:type="paragraph" w:customStyle="1" w:styleId="Contentspagenumbers">
    <w:name w:val="Contents page numbers"/>
    <w:basedOn w:val="Contentslist"/>
    <w:autoRedefine/>
    <w:uiPriority w:val="99"/>
    <w:rsid w:val="007E771F"/>
    <w:rPr>
      <w:b w:val="0"/>
    </w:rPr>
  </w:style>
  <w:style w:type="paragraph" w:styleId="Sangradetextonormal">
    <w:name w:val="Body Text Indent"/>
    <w:basedOn w:val="Normal"/>
    <w:link w:val="SangradetextonormalCar"/>
    <w:uiPriority w:val="99"/>
    <w:rsid w:val="007E771F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val="x-none"/>
    </w:r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rsid w:val="007E771F"/>
    <w:rPr>
      <w:rFonts w:ascii="Times New Roman" w:eastAsia="Times New Roman" w:hAnsi="Times New Roman"/>
      <w:sz w:val="24"/>
      <w:szCs w:val="24"/>
      <w:lang w:val="x-none" w:eastAsia="en-US"/>
    </w:rPr>
  </w:style>
  <w:style w:type="paragraph" w:customStyle="1" w:styleId="Bullets">
    <w:name w:val="Bullets"/>
    <w:basedOn w:val="Textoindependiente"/>
    <w:uiPriority w:val="99"/>
    <w:rsid w:val="007E771F"/>
    <w:pPr>
      <w:widowControl/>
      <w:tabs>
        <w:tab w:val="num" w:pos="1440"/>
      </w:tabs>
      <w:suppressAutoHyphens w:val="0"/>
      <w:overflowPunct w:val="0"/>
      <w:autoSpaceDE w:val="0"/>
      <w:autoSpaceDN w:val="0"/>
      <w:adjustRightInd w:val="0"/>
      <w:spacing w:after="220"/>
      <w:ind w:left="1440" w:hanging="720"/>
      <w:textAlignment w:val="baseline"/>
    </w:pPr>
    <w:rPr>
      <w:rFonts w:ascii="Arial" w:eastAsia="Times New Roman" w:hAnsi="Arial" w:cs="Times New Roman"/>
      <w:kern w:val="0"/>
      <w:sz w:val="22"/>
      <w:szCs w:val="20"/>
      <w:lang w:val="en-GB" w:eastAsia="en-US" w:bidi="ar-SA"/>
    </w:rPr>
  </w:style>
  <w:style w:type="paragraph" w:customStyle="1" w:styleId="2">
    <w:name w:val="2"/>
    <w:basedOn w:val="Normal"/>
    <w:uiPriority w:val="99"/>
    <w:rsid w:val="007E771F"/>
    <w:pPr>
      <w:tabs>
        <w:tab w:val="left" w:pos="900"/>
        <w:tab w:val="left" w:pos="1440"/>
        <w:tab w:val="right" w:pos="9360"/>
      </w:tabs>
      <w:overflowPunct w:val="0"/>
      <w:autoSpaceDE w:val="0"/>
      <w:autoSpaceDN w:val="0"/>
      <w:adjustRightInd w:val="0"/>
      <w:spacing w:before="120" w:after="240" w:line="240" w:lineRule="auto"/>
      <w:jc w:val="both"/>
      <w:textAlignment w:val="baseline"/>
    </w:pPr>
    <w:rPr>
      <w:rFonts w:ascii="Times" w:eastAsia="Times New Roman" w:hAnsi="Times"/>
      <w:b/>
      <w:i/>
      <w:sz w:val="24"/>
      <w:szCs w:val="20"/>
      <w:lang w:val="en-US"/>
    </w:rPr>
  </w:style>
  <w:style w:type="paragraph" w:customStyle="1" w:styleId="bb">
    <w:name w:val="bb"/>
    <w:basedOn w:val="Normal"/>
    <w:uiPriority w:val="99"/>
    <w:rsid w:val="007E771F"/>
    <w:pPr>
      <w:tabs>
        <w:tab w:val="left" w:pos="3060"/>
        <w:tab w:val="right" w:pos="9360"/>
      </w:tabs>
      <w:overflowPunct w:val="0"/>
      <w:autoSpaceDE w:val="0"/>
      <w:autoSpaceDN w:val="0"/>
      <w:adjustRightInd w:val="0"/>
      <w:spacing w:after="0" w:line="240" w:lineRule="auto"/>
      <w:ind w:left="1440"/>
      <w:textAlignment w:val="baseline"/>
    </w:pPr>
    <w:rPr>
      <w:rFonts w:ascii="Times" w:eastAsia="Times New Roman" w:hAnsi="Times"/>
      <w:sz w:val="24"/>
      <w:szCs w:val="20"/>
      <w:lang w:val="en-US"/>
    </w:rPr>
  </w:style>
  <w:style w:type="paragraph" w:customStyle="1" w:styleId="11">
    <w:name w:val="1.1"/>
    <w:basedOn w:val="Textoindependiente"/>
    <w:uiPriority w:val="99"/>
    <w:rsid w:val="007E771F"/>
    <w:pPr>
      <w:widowControl/>
      <w:numPr>
        <w:numId w:val="7"/>
      </w:numPr>
      <w:suppressAutoHyphens w:val="0"/>
      <w:spacing w:after="220"/>
    </w:pPr>
    <w:rPr>
      <w:rFonts w:ascii="Arial" w:eastAsia="Times New Roman" w:hAnsi="Arial" w:cs="Times New Roman"/>
      <w:kern w:val="0"/>
      <w:sz w:val="22"/>
      <w:szCs w:val="20"/>
      <w:lang w:val="en-GB" w:eastAsia="en-US" w:bidi="ar-SA"/>
    </w:rPr>
  </w:style>
  <w:style w:type="paragraph" w:styleId="Sangra3detindependiente">
    <w:name w:val="Body Text Indent 3"/>
    <w:basedOn w:val="Normal"/>
    <w:link w:val="Sangra3detindependienteCar"/>
    <w:uiPriority w:val="99"/>
    <w:rsid w:val="007E771F"/>
    <w:pPr>
      <w:spacing w:after="120" w:line="240" w:lineRule="auto"/>
      <w:ind w:left="283"/>
    </w:pPr>
    <w:rPr>
      <w:rFonts w:ascii="Times New Roman" w:eastAsia="Times New Roman" w:hAnsi="Times New Roman"/>
      <w:sz w:val="16"/>
      <w:szCs w:val="16"/>
      <w:lang w:val="x-none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rsid w:val="007E771F"/>
    <w:rPr>
      <w:rFonts w:ascii="Times New Roman" w:eastAsia="Times New Roman" w:hAnsi="Times New Roman"/>
      <w:sz w:val="16"/>
      <w:szCs w:val="16"/>
      <w:lang w:val="x-none" w:eastAsia="en-US"/>
    </w:rPr>
  </w:style>
  <w:style w:type="paragraph" w:customStyle="1" w:styleId="BodyCopyCopy">
    <w:name w:val="Body Copy_Copy"/>
    <w:basedOn w:val="Normal"/>
    <w:uiPriority w:val="99"/>
    <w:rsid w:val="007E771F"/>
    <w:pPr>
      <w:suppressAutoHyphens/>
      <w:autoSpaceDE w:val="0"/>
      <w:autoSpaceDN w:val="0"/>
      <w:adjustRightInd w:val="0"/>
      <w:spacing w:after="0" w:line="192" w:lineRule="atLeast"/>
      <w:textAlignment w:val="center"/>
    </w:pPr>
    <w:rPr>
      <w:rFonts w:ascii="Helvetica Neue 55 Roman" w:eastAsia="Times New Roman" w:hAnsi="Helvetica Neue 55 Roman" w:cs="Helvetica Neue 55 Roman"/>
      <w:color w:val="000000"/>
      <w:sz w:val="18"/>
      <w:szCs w:val="18"/>
      <w:lang w:val="en-US"/>
    </w:rPr>
  </w:style>
  <w:style w:type="paragraph" w:styleId="TDC5">
    <w:name w:val="toc 5"/>
    <w:basedOn w:val="Normal"/>
    <w:next w:val="Normal"/>
    <w:autoRedefine/>
    <w:uiPriority w:val="39"/>
    <w:rsid w:val="007E771F"/>
    <w:pPr>
      <w:spacing w:after="0" w:line="240" w:lineRule="auto"/>
      <w:ind w:left="720"/>
    </w:pPr>
    <w:rPr>
      <w:rFonts w:ascii="Calibri" w:eastAsia="Times New Roman" w:hAnsi="Calibri"/>
      <w:szCs w:val="20"/>
      <w:lang w:val="en-GB"/>
    </w:rPr>
  </w:style>
  <w:style w:type="paragraph" w:styleId="TDC6">
    <w:name w:val="toc 6"/>
    <w:basedOn w:val="Normal"/>
    <w:next w:val="Normal"/>
    <w:autoRedefine/>
    <w:uiPriority w:val="39"/>
    <w:rsid w:val="007E771F"/>
    <w:pPr>
      <w:spacing w:after="0" w:line="240" w:lineRule="auto"/>
      <w:ind w:left="960"/>
    </w:pPr>
    <w:rPr>
      <w:rFonts w:ascii="Calibri" w:eastAsia="Times New Roman" w:hAnsi="Calibri"/>
      <w:szCs w:val="20"/>
      <w:lang w:val="en-GB"/>
    </w:rPr>
  </w:style>
  <w:style w:type="paragraph" w:styleId="TDC7">
    <w:name w:val="toc 7"/>
    <w:basedOn w:val="Normal"/>
    <w:next w:val="Normal"/>
    <w:autoRedefine/>
    <w:uiPriority w:val="39"/>
    <w:rsid w:val="007E771F"/>
    <w:pPr>
      <w:spacing w:after="0" w:line="240" w:lineRule="auto"/>
      <w:ind w:left="1200"/>
    </w:pPr>
    <w:rPr>
      <w:rFonts w:ascii="Calibri" w:eastAsia="Times New Roman" w:hAnsi="Calibri"/>
      <w:szCs w:val="20"/>
      <w:lang w:val="en-GB"/>
    </w:rPr>
  </w:style>
  <w:style w:type="paragraph" w:styleId="TDC8">
    <w:name w:val="toc 8"/>
    <w:basedOn w:val="Normal"/>
    <w:next w:val="Normal"/>
    <w:autoRedefine/>
    <w:uiPriority w:val="39"/>
    <w:rsid w:val="007E771F"/>
    <w:pPr>
      <w:spacing w:after="0" w:line="240" w:lineRule="auto"/>
      <w:ind w:left="1440"/>
    </w:pPr>
    <w:rPr>
      <w:rFonts w:ascii="Calibri" w:eastAsia="Times New Roman" w:hAnsi="Calibri"/>
      <w:szCs w:val="20"/>
      <w:lang w:val="en-GB"/>
    </w:rPr>
  </w:style>
  <w:style w:type="paragraph" w:styleId="TDC9">
    <w:name w:val="toc 9"/>
    <w:basedOn w:val="Normal"/>
    <w:next w:val="Normal"/>
    <w:autoRedefine/>
    <w:uiPriority w:val="39"/>
    <w:rsid w:val="007E771F"/>
    <w:pPr>
      <w:spacing w:after="0" w:line="240" w:lineRule="auto"/>
      <w:ind w:left="1680"/>
    </w:pPr>
    <w:rPr>
      <w:rFonts w:ascii="Calibri" w:eastAsia="Times New Roman" w:hAnsi="Calibri"/>
      <w:szCs w:val="20"/>
      <w:lang w:val="en-GB"/>
    </w:rPr>
  </w:style>
  <w:style w:type="character" w:customStyle="1" w:styleId="DocumentMapChar1">
    <w:name w:val="Document Map Char1"/>
    <w:basedOn w:val="Fuentedeprrafopredeter"/>
    <w:rsid w:val="007E771F"/>
    <w:rPr>
      <w:rFonts w:ascii="Lucida Grande" w:hAnsi="Lucida Grande" w:cs="Lucida Grande"/>
      <w:sz w:val="24"/>
      <w:szCs w:val="24"/>
    </w:rPr>
  </w:style>
  <w:style w:type="paragraph" w:customStyle="1" w:styleId="Level1">
    <w:name w:val="Level 1"/>
    <w:basedOn w:val="Normal"/>
    <w:next w:val="Normal"/>
    <w:rsid w:val="007E771F"/>
    <w:pPr>
      <w:numPr>
        <w:numId w:val="8"/>
      </w:numPr>
      <w:spacing w:after="210" w:line="264" w:lineRule="auto"/>
      <w:jc w:val="both"/>
      <w:outlineLvl w:val="0"/>
    </w:pPr>
    <w:rPr>
      <w:rFonts w:ascii="Arial" w:eastAsia="Times New Roman" w:hAnsi="Arial"/>
      <w:kern w:val="28"/>
      <w:sz w:val="21"/>
      <w:szCs w:val="20"/>
      <w:lang w:val="en-GB" w:eastAsia="zh-CN"/>
    </w:rPr>
  </w:style>
  <w:style w:type="paragraph" w:customStyle="1" w:styleId="Level2">
    <w:name w:val="Level 2"/>
    <w:basedOn w:val="Normal"/>
    <w:next w:val="Normal"/>
    <w:rsid w:val="007E771F"/>
    <w:pPr>
      <w:numPr>
        <w:ilvl w:val="1"/>
        <w:numId w:val="8"/>
      </w:numPr>
      <w:spacing w:after="210" w:line="264" w:lineRule="auto"/>
      <w:jc w:val="both"/>
      <w:outlineLvl w:val="1"/>
    </w:pPr>
    <w:rPr>
      <w:rFonts w:ascii="Arial" w:eastAsia="Times New Roman" w:hAnsi="Arial"/>
      <w:kern w:val="28"/>
      <w:sz w:val="21"/>
      <w:szCs w:val="20"/>
      <w:lang w:val="en-GB" w:eastAsia="zh-CN"/>
    </w:rPr>
  </w:style>
  <w:style w:type="paragraph" w:customStyle="1" w:styleId="Level3">
    <w:name w:val="Level 3"/>
    <w:basedOn w:val="Normal"/>
    <w:next w:val="Normal"/>
    <w:rsid w:val="007E771F"/>
    <w:pPr>
      <w:numPr>
        <w:ilvl w:val="2"/>
        <w:numId w:val="8"/>
      </w:numPr>
      <w:spacing w:after="210" w:line="264" w:lineRule="auto"/>
      <w:jc w:val="both"/>
      <w:outlineLvl w:val="2"/>
    </w:pPr>
    <w:rPr>
      <w:rFonts w:ascii="Arial" w:eastAsia="Times New Roman" w:hAnsi="Arial"/>
      <w:kern w:val="28"/>
      <w:sz w:val="21"/>
      <w:szCs w:val="20"/>
      <w:lang w:val="en-GB" w:eastAsia="zh-CN"/>
    </w:rPr>
  </w:style>
  <w:style w:type="paragraph" w:customStyle="1" w:styleId="Level4">
    <w:name w:val="Level 4"/>
    <w:basedOn w:val="Normal"/>
    <w:next w:val="Normal"/>
    <w:rsid w:val="007E771F"/>
    <w:pPr>
      <w:numPr>
        <w:ilvl w:val="3"/>
        <w:numId w:val="8"/>
      </w:numPr>
      <w:spacing w:after="210" w:line="264" w:lineRule="auto"/>
      <w:jc w:val="both"/>
      <w:outlineLvl w:val="3"/>
    </w:pPr>
    <w:rPr>
      <w:rFonts w:ascii="Arial" w:eastAsia="Times New Roman" w:hAnsi="Arial"/>
      <w:kern w:val="28"/>
      <w:sz w:val="21"/>
      <w:szCs w:val="20"/>
      <w:lang w:val="en-GB" w:eastAsia="zh-CN"/>
    </w:rPr>
  </w:style>
  <w:style w:type="paragraph" w:customStyle="1" w:styleId="Level5">
    <w:name w:val="Level 5"/>
    <w:basedOn w:val="Normal"/>
    <w:next w:val="Normal"/>
    <w:rsid w:val="007E771F"/>
    <w:pPr>
      <w:numPr>
        <w:ilvl w:val="4"/>
        <w:numId w:val="8"/>
      </w:numPr>
      <w:spacing w:after="210" w:line="264" w:lineRule="auto"/>
      <w:jc w:val="both"/>
      <w:outlineLvl w:val="4"/>
    </w:pPr>
    <w:rPr>
      <w:rFonts w:ascii="Arial" w:eastAsia="Times New Roman" w:hAnsi="Arial"/>
      <w:kern w:val="28"/>
      <w:sz w:val="21"/>
      <w:szCs w:val="20"/>
      <w:lang w:val="en-GB" w:eastAsia="zh-CN"/>
    </w:rPr>
  </w:style>
  <w:style w:type="paragraph" w:customStyle="1" w:styleId="llistat1">
    <w:name w:val="_llistat1"/>
    <w:basedOn w:val="Prrafodelista"/>
    <w:link w:val="llistat1Car"/>
    <w:qFormat/>
    <w:rsid w:val="007E771F"/>
    <w:pPr>
      <w:numPr>
        <w:numId w:val="0"/>
      </w:numPr>
      <w:spacing w:after="0"/>
      <w:ind w:left="1559" w:hanging="357"/>
      <w:contextualSpacing/>
    </w:pPr>
  </w:style>
  <w:style w:type="character" w:customStyle="1" w:styleId="N2Car">
    <w:name w:val="_N2 Car"/>
    <w:basedOn w:val="Fuentedeprrafopredeter"/>
    <w:link w:val="N2"/>
    <w:rsid w:val="007E771F"/>
    <w:rPr>
      <w:rFonts w:ascii="Arial Narrow" w:hAnsi="Arial Narrow"/>
      <w:szCs w:val="22"/>
      <w:lang w:eastAsia="en-US"/>
    </w:rPr>
  </w:style>
  <w:style w:type="character" w:customStyle="1" w:styleId="llistat1Car">
    <w:name w:val="_llistat1 Car"/>
    <w:basedOn w:val="N2Car"/>
    <w:link w:val="llistat1"/>
    <w:rsid w:val="007E771F"/>
    <w:rPr>
      <w:rFonts w:ascii="Arial Narrow" w:hAnsi="Arial Narrow"/>
      <w:szCs w:val="22"/>
      <w:lang w:eastAsia="en-US"/>
    </w:rPr>
  </w:style>
  <w:style w:type="paragraph" w:customStyle="1" w:styleId="llistat2">
    <w:name w:val="_llistat2"/>
    <w:basedOn w:val="Prrafodelista"/>
    <w:link w:val="llistat2Car"/>
    <w:qFormat/>
    <w:rsid w:val="007E771F"/>
    <w:pPr>
      <w:numPr>
        <w:numId w:val="0"/>
      </w:numPr>
      <w:spacing w:after="0"/>
      <w:ind w:left="1907" w:hanging="357"/>
      <w:contextualSpacing/>
    </w:pPr>
  </w:style>
  <w:style w:type="character" w:customStyle="1" w:styleId="llistat2Car">
    <w:name w:val="_llistat2 Car"/>
    <w:basedOn w:val="PrrafodelistaCar"/>
    <w:link w:val="llistat2"/>
    <w:rsid w:val="007E771F"/>
    <w:rPr>
      <w:rFonts w:ascii="Arial Narrow" w:hAnsi="Arial Narrow"/>
      <w:szCs w:val="22"/>
      <w:lang w:eastAsia="en-US"/>
    </w:rPr>
  </w:style>
  <w:style w:type="character" w:customStyle="1" w:styleId="x-content-block-h4">
    <w:name w:val="x-content-block-h4"/>
    <w:basedOn w:val="Fuentedeprrafopredeter"/>
    <w:rsid w:val="007E771F"/>
  </w:style>
  <w:style w:type="character" w:customStyle="1" w:styleId="teaser">
    <w:name w:val="teaser"/>
    <w:basedOn w:val="Fuentedeprrafopredeter"/>
    <w:rsid w:val="007E771F"/>
  </w:style>
  <w:style w:type="paragraph" w:customStyle="1" w:styleId="shortdesc">
    <w:name w:val="shortdesc"/>
    <w:basedOn w:val="Normal"/>
    <w:rsid w:val="007E771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s-ES" w:eastAsia="es-ES"/>
    </w:rPr>
  </w:style>
  <w:style w:type="paragraph" w:customStyle="1" w:styleId="p">
    <w:name w:val="p"/>
    <w:basedOn w:val="Normal"/>
    <w:rsid w:val="007E771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s-ES" w:eastAsia="es-ES"/>
    </w:rPr>
  </w:style>
  <w:style w:type="paragraph" w:customStyle="1" w:styleId="figcap">
    <w:name w:val="figcap"/>
    <w:basedOn w:val="Normal"/>
    <w:rsid w:val="007E771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s-ES" w:eastAsia="es-ES"/>
    </w:rPr>
  </w:style>
  <w:style w:type="character" w:customStyle="1" w:styleId="ph">
    <w:name w:val="ph"/>
    <w:basedOn w:val="Fuentedeprrafopredeter"/>
    <w:rsid w:val="007E771F"/>
  </w:style>
  <w:style w:type="character" w:customStyle="1" w:styleId="notetitle">
    <w:name w:val="notetitle"/>
    <w:basedOn w:val="Fuentedeprrafopredeter"/>
    <w:rsid w:val="007E771F"/>
  </w:style>
  <w:style w:type="paragraph" w:customStyle="1" w:styleId="wd-font-19">
    <w:name w:val="wd-font-19"/>
    <w:basedOn w:val="Normal"/>
    <w:rsid w:val="007E771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s-ES" w:eastAsia="es-ES"/>
    </w:rPr>
  </w:style>
  <w:style w:type="character" w:customStyle="1" w:styleId="active">
    <w:name w:val="active"/>
    <w:basedOn w:val="Fuentedeprrafopredeter"/>
    <w:rsid w:val="007E771F"/>
  </w:style>
  <w:style w:type="table" w:styleId="Sombreadoclaro-nfasis3">
    <w:name w:val="Light Shading Accent 3"/>
    <w:basedOn w:val="Tablanormal"/>
    <w:uiPriority w:val="60"/>
    <w:rsid w:val="007E771F"/>
    <w:rPr>
      <w:color w:val="7B7B7B" w:themeColor="accent3" w:themeShade="BF"/>
    </w:rPr>
    <w:tblPr>
      <w:tblStyleRowBandSize w:val="1"/>
      <w:tblStyleColBandSize w:val="1"/>
      <w:tblInd w:w="0" w:type="dxa"/>
      <w:tblBorders>
        <w:top w:val="single" w:sz="8" w:space="0" w:color="A5A5A5" w:themeColor="accent3"/>
        <w:bottom w:val="single" w:sz="8" w:space="0" w:color="A5A5A5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Sombreadoclaro">
    <w:name w:val="Light Shading"/>
    <w:basedOn w:val="Tablanormal"/>
    <w:uiPriority w:val="60"/>
    <w:rsid w:val="007E771F"/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customStyle="1" w:styleId="wd-mv-0">
    <w:name w:val="wd-mv-0"/>
    <w:basedOn w:val="Normal"/>
    <w:rsid w:val="007E771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s-ES" w:eastAsia="es-ES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D94FF7"/>
    <w:rPr>
      <w:color w:val="605E5C"/>
      <w:shd w:val="clear" w:color="auto" w:fill="E1DFDD"/>
    </w:rPr>
  </w:style>
  <w:style w:type="table" w:customStyle="1" w:styleId="NormalTable1">
    <w:name w:val="Normal Table1"/>
    <w:uiPriority w:val="2"/>
    <w:semiHidden/>
    <w:unhideWhenUsed/>
    <w:qFormat/>
    <w:rsid w:val="00342606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Estilo8">
    <w:name w:val="Estilo8"/>
    <w:basedOn w:val="Ttulo3"/>
    <w:link w:val="Estilo8Car"/>
    <w:qFormat/>
    <w:rsid w:val="00342606"/>
    <w:pPr>
      <w:numPr>
        <w:ilvl w:val="0"/>
        <w:numId w:val="9"/>
      </w:numPr>
    </w:pPr>
    <w:rPr>
      <w:rFonts w:cs="Arial"/>
      <w:noProof/>
      <w:sz w:val="24"/>
      <w:szCs w:val="24"/>
      <w:lang w:eastAsia="es-ES"/>
    </w:rPr>
  </w:style>
  <w:style w:type="character" w:customStyle="1" w:styleId="Estilo8Car">
    <w:name w:val="Estilo8 Car"/>
    <w:basedOn w:val="Ttulo3Car"/>
    <w:link w:val="Estilo8"/>
    <w:rsid w:val="00342606"/>
    <w:rPr>
      <w:rFonts w:ascii="Arial Narrow" w:eastAsia="Times New Roman" w:hAnsi="Arial Narrow" w:cs="Arial"/>
      <w:i/>
      <w:smallCaps/>
      <w:noProof/>
      <w:sz w:val="24"/>
      <w:szCs w:val="24"/>
      <w:lang w:val="en-GB" w:eastAsia="es-ES"/>
    </w:rPr>
  </w:style>
  <w:style w:type="paragraph" w:customStyle="1" w:styleId="Pa8">
    <w:name w:val="Pa8"/>
    <w:basedOn w:val="Default"/>
    <w:next w:val="Default"/>
    <w:uiPriority w:val="99"/>
    <w:rsid w:val="007963E3"/>
    <w:pPr>
      <w:spacing w:line="201" w:lineRule="atLeast"/>
    </w:pPr>
    <w:rPr>
      <w:rFonts w:ascii="HelveticaNeueLT Std Lt" w:eastAsia="Calibri" w:hAnsi="HelveticaNeueLT Std Lt" w:cs="Times New Roman"/>
      <w:color w:val="auto"/>
      <w:lang w:val="ca-ES" w:eastAsia="ca-ES"/>
    </w:rPr>
  </w:style>
  <w:style w:type="paragraph" w:customStyle="1" w:styleId="paragraph">
    <w:name w:val="paragraph"/>
    <w:basedOn w:val="Normal"/>
    <w:rsid w:val="00A52C9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ca-ES"/>
    </w:rPr>
  </w:style>
  <w:style w:type="character" w:customStyle="1" w:styleId="normaltextrun">
    <w:name w:val="normaltextrun"/>
    <w:basedOn w:val="Fuentedeprrafopredeter"/>
    <w:rsid w:val="00A52C99"/>
  </w:style>
  <w:style w:type="character" w:customStyle="1" w:styleId="eop">
    <w:name w:val="eop"/>
    <w:basedOn w:val="Fuentedeprrafopredeter"/>
    <w:rsid w:val="00A52C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4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46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79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2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7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9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0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20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87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8694">
          <w:marLeft w:val="85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648976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584915">
          <w:marLeft w:val="85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239831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102485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336623">
          <w:marLeft w:val="85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864394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079836">
          <w:marLeft w:val="85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810257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502779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4675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31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90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1986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8046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12841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629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82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33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77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8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42686">
          <w:marLeft w:val="169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780176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014785">
          <w:marLeft w:val="113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577408">
          <w:marLeft w:val="169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378854">
          <w:marLeft w:val="1138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757958">
          <w:marLeft w:val="169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941360">
          <w:marLeft w:val="169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469096">
          <w:marLeft w:val="113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742492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027207">
          <w:marLeft w:val="1138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157753">
          <w:marLeft w:val="1699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21511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311075">
          <w:marLeft w:val="1699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630026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62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32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3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07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1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55041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90410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37151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64626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56385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97961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97600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88743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381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88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9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57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1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26883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927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66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203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55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53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89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622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23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33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02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95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609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4094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49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251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9986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214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551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9839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66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079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772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36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704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138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2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5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30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0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8997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65902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7356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4622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34932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0742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5922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1089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04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833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8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0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589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254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19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470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35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7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3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81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26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500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99273">
          <w:marLeft w:val="1138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6733">
          <w:marLeft w:val="1699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647484">
          <w:marLeft w:val="1138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249904">
          <w:marLeft w:val="1699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232683">
          <w:marLeft w:val="169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019280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115131">
          <w:marLeft w:val="169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339727">
          <w:marLeft w:val="113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930757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283013">
          <w:marLeft w:val="113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928399">
          <w:marLeft w:val="169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273874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186737">
          <w:marLeft w:val="169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49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2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41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61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50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37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6.png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63" Type="http://schemas.openxmlformats.org/officeDocument/2006/relationships/image" Target="media/image52.png"/><Relationship Id="rId84" Type="http://schemas.openxmlformats.org/officeDocument/2006/relationships/image" Target="media/image73.png"/><Relationship Id="rId138" Type="http://schemas.openxmlformats.org/officeDocument/2006/relationships/image" Target="media/image127.png"/><Relationship Id="rId159" Type="http://schemas.openxmlformats.org/officeDocument/2006/relationships/image" Target="media/image148.png"/><Relationship Id="rId170" Type="http://schemas.openxmlformats.org/officeDocument/2006/relationships/image" Target="media/image159.png"/><Relationship Id="rId191" Type="http://schemas.openxmlformats.org/officeDocument/2006/relationships/image" Target="media/image180.png"/><Relationship Id="rId205" Type="http://schemas.openxmlformats.org/officeDocument/2006/relationships/image" Target="media/image194.png"/><Relationship Id="rId226" Type="http://schemas.openxmlformats.org/officeDocument/2006/relationships/image" Target="media/image215.png"/><Relationship Id="rId107" Type="http://schemas.openxmlformats.org/officeDocument/2006/relationships/image" Target="media/image96.png"/><Relationship Id="rId11" Type="http://schemas.openxmlformats.org/officeDocument/2006/relationships/endnotes" Target="endnotes.xml"/><Relationship Id="rId32" Type="http://schemas.openxmlformats.org/officeDocument/2006/relationships/image" Target="media/image21.png"/><Relationship Id="rId53" Type="http://schemas.openxmlformats.org/officeDocument/2006/relationships/image" Target="media/image42.png"/><Relationship Id="rId74" Type="http://schemas.openxmlformats.org/officeDocument/2006/relationships/image" Target="media/image63.png"/><Relationship Id="rId128" Type="http://schemas.openxmlformats.org/officeDocument/2006/relationships/image" Target="media/image117.png"/><Relationship Id="rId149" Type="http://schemas.openxmlformats.org/officeDocument/2006/relationships/image" Target="media/image138.png"/><Relationship Id="rId5" Type="http://schemas.openxmlformats.org/officeDocument/2006/relationships/numbering" Target="numbering.xml"/><Relationship Id="rId95" Type="http://schemas.openxmlformats.org/officeDocument/2006/relationships/image" Target="media/image84.png"/><Relationship Id="rId160" Type="http://schemas.openxmlformats.org/officeDocument/2006/relationships/image" Target="media/image149.png"/><Relationship Id="rId181" Type="http://schemas.openxmlformats.org/officeDocument/2006/relationships/image" Target="media/image170.png"/><Relationship Id="rId216" Type="http://schemas.openxmlformats.org/officeDocument/2006/relationships/image" Target="media/image205.png"/><Relationship Id="rId237" Type="http://schemas.openxmlformats.org/officeDocument/2006/relationships/footer" Target="footer1.xml"/><Relationship Id="rId22" Type="http://schemas.openxmlformats.org/officeDocument/2006/relationships/image" Target="media/image11.png"/><Relationship Id="rId43" Type="http://schemas.openxmlformats.org/officeDocument/2006/relationships/image" Target="media/image32.png"/><Relationship Id="rId64" Type="http://schemas.openxmlformats.org/officeDocument/2006/relationships/image" Target="media/image53.png"/><Relationship Id="rId118" Type="http://schemas.openxmlformats.org/officeDocument/2006/relationships/image" Target="media/image107.png"/><Relationship Id="rId139" Type="http://schemas.openxmlformats.org/officeDocument/2006/relationships/image" Target="media/image128.png"/><Relationship Id="rId85" Type="http://schemas.openxmlformats.org/officeDocument/2006/relationships/image" Target="media/image74.png"/><Relationship Id="rId150" Type="http://schemas.openxmlformats.org/officeDocument/2006/relationships/image" Target="media/image139.png"/><Relationship Id="rId171" Type="http://schemas.openxmlformats.org/officeDocument/2006/relationships/image" Target="media/image160.png"/><Relationship Id="rId192" Type="http://schemas.openxmlformats.org/officeDocument/2006/relationships/image" Target="media/image181.png"/><Relationship Id="rId206" Type="http://schemas.openxmlformats.org/officeDocument/2006/relationships/image" Target="media/image195.png"/><Relationship Id="rId227" Type="http://schemas.openxmlformats.org/officeDocument/2006/relationships/image" Target="media/image216.png"/><Relationship Id="rId12" Type="http://schemas.openxmlformats.org/officeDocument/2006/relationships/image" Target="media/image1.png"/><Relationship Id="rId33" Type="http://schemas.openxmlformats.org/officeDocument/2006/relationships/image" Target="media/image22.png"/><Relationship Id="rId108" Type="http://schemas.openxmlformats.org/officeDocument/2006/relationships/image" Target="media/image97.png"/><Relationship Id="rId129" Type="http://schemas.openxmlformats.org/officeDocument/2006/relationships/image" Target="media/image118.png"/><Relationship Id="rId54" Type="http://schemas.openxmlformats.org/officeDocument/2006/relationships/image" Target="media/image43.png"/><Relationship Id="rId75" Type="http://schemas.openxmlformats.org/officeDocument/2006/relationships/image" Target="media/image64.png"/><Relationship Id="rId96" Type="http://schemas.openxmlformats.org/officeDocument/2006/relationships/image" Target="media/image85.png"/><Relationship Id="rId140" Type="http://schemas.openxmlformats.org/officeDocument/2006/relationships/image" Target="media/image129.png"/><Relationship Id="rId161" Type="http://schemas.openxmlformats.org/officeDocument/2006/relationships/image" Target="media/image150.png"/><Relationship Id="rId182" Type="http://schemas.openxmlformats.org/officeDocument/2006/relationships/image" Target="media/image171.png"/><Relationship Id="rId217" Type="http://schemas.openxmlformats.org/officeDocument/2006/relationships/image" Target="media/image206.png"/><Relationship Id="rId6" Type="http://schemas.openxmlformats.org/officeDocument/2006/relationships/styles" Target="styles.xml"/><Relationship Id="rId238" Type="http://schemas.openxmlformats.org/officeDocument/2006/relationships/footer" Target="footer2.xml"/><Relationship Id="rId23" Type="http://schemas.openxmlformats.org/officeDocument/2006/relationships/image" Target="media/image12.png"/><Relationship Id="rId119" Type="http://schemas.openxmlformats.org/officeDocument/2006/relationships/image" Target="media/image108.png"/><Relationship Id="rId44" Type="http://schemas.openxmlformats.org/officeDocument/2006/relationships/image" Target="media/image33.png"/><Relationship Id="rId65" Type="http://schemas.openxmlformats.org/officeDocument/2006/relationships/image" Target="media/image54.png"/><Relationship Id="rId86" Type="http://schemas.openxmlformats.org/officeDocument/2006/relationships/image" Target="media/image75.png"/><Relationship Id="rId130" Type="http://schemas.openxmlformats.org/officeDocument/2006/relationships/image" Target="media/image119.png"/><Relationship Id="rId151" Type="http://schemas.openxmlformats.org/officeDocument/2006/relationships/image" Target="media/image140.png"/><Relationship Id="rId172" Type="http://schemas.openxmlformats.org/officeDocument/2006/relationships/image" Target="media/image161.png"/><Relationship Id="rId193" Type="http://schemas.openxmlformats.org/officeDocument/2006/relationships/image" Target="media/image182.png"/><Relationship Id="rId207" Type="http://schemas.openxmlformats.org/officeDocument/2006/relationships/image" Target="media/image196.png"/><Relationship Id="rId228" Type="http://schemas.openxmlformats.org/officeDocument/2006/relationships/image" Target="media/image217.png"/><Relationship Id="rId13" Type="http://schemas.openxmlformats.org/officeDocument/2006/relationships/image" Target="media/image2.png"/><Relationship Id="rId109" Type="http://schemas.openxmlformats.org/officeDocument/2006/relationships/image" Target="media/image98.png"/><Relationship Id="rId34" Type="http://schemas.openxmlformats.org/officeDocument/2006/relationships/image" Target="media/image23.png"/><Relationship Id="rId55" Type="http://schemas.openxmlformats.org/officeDocument/2006/relationships/image" Target="media/image44.png"/><Relationship Id="rId76" Type="http://schemas.openxmlformats.org/officeDocument/2006/relationships/image" Target="media/image65.png"/><Relationship Id="rId97" Type="http://schemas.openxmlformats.org/officeDocument/2006/relationships/image" Target="media/image86.png"/><Relationship Id="rId120" Type="http://schemas.openxmlformats.org/officeDocument/2006/relationships/image" Target="media/image109.png"/><Relationship Id="rId141" Type="http://schemas.openxmlformats.org/officeDocument/2006/relationships/image" Target="media/image130.png"/><Relationship Id="rId7" Type="http://schemas.microsoft.com/office/2007/relationships/stylesWithEffects" Target="stylesWithEffects.xml"/><Relationship Id="rId162" Type="http://schemas.openxmlformats.org/officeDocument/2006/relationships/image" Target="media/image151.png"/><Relationship Id="rId183" Type="http://schemas.openxmlformats.org/officeDocument/2006/relationships/image" Target="media/image172.png"/><Relationship Id="rId218" Type="http://schemas.openxmlformats.org/officeDocument/2006/relationships/image" Target="media/image207.png"/><Relationship Id="rId239" Type="http://schemas.openxmlformats.org/officeDocument/2006/relationships/footer" Target="footer3.xml"/><Relationship Id="rId24" Type="http://schemas.openxmlformats.org/officeDocument/2006/relationships/image" Target="media/image13.png"/><Relationship Id="rId45" Type="http://schemas.openxmlformats.org/officeDocument/2006/relationships/image" Target="media/image34.png"/><Relationship Id="rId66" Type="http://schemas.openxmlformats.org/officeDocument/2006/relationships/image" Target="media/image55.png"/><Relationship Id="rId87" Type="http://schemas.openxmlformats.org/officeDocument/2006/relationships/image" Target="media/image76.png"/><Relationship Id="rId110" Type="http://schemas.openxmlformats.org/officeDocument/2006/relationships/image" Target="media/image99.png"/><Relationship Id="rId131" Type="http://schemas.openxmlformats.org/officeDocument/2006/relationships/image" Target="media/image120.png"/><Relationship Id="rId152" Type="http://schemas.openxmlformats.org/officeDocument/2006/relationships/image" Target="media/image141.png"/><Relationship Id="rId173" Type="http://schemas.openxmlformats.org/officeDocument/2006/relationships/image" Target="media/image162.png"/><Relationship Id="rId194" Type="http://schemas.openxmlformats.org/officeDocument/2006/relationships/image" Target="media/image183.png"/><Relationship Id="rId208" Type="http://schemas.openxmlformats.org/officeDocument/2006/relationships/image" Target="media/image197.png"/><Relationship Id="rId229" Type="http://schemas.openxmlformats.org/officeDocument/2006/relationships/image" Target="media/image218.png"/><Relationship Id="rId240" Type="http://schemas.openxmlformats.org/officeDocument/2006/relationships/fontTable" Target="fontTable.xml"/><Relationship Id="rId14" Type="http://schemas.openxmlformats.org/officeDocument/2006/relationships/image" Target="media/image3.png"/><Relationship Id="rId35" Type="http://schemas.openxmlformats.org/officeDocument/2006/relationships/image" Target="media/image24.png"/><Relationship Id="rId56" Type="http://schemas.openxmlformats.org/officeDocument/2006/relationships/image" Target="media/image45.png"/><Relationship Id="rId77" Type="http://schemas.openxmlformats.org/officeDocument/2006/relationships/image" Target="media/image66.png"/><Relationship Id="rId100" Type="http://schemas.openxmlformats.org/officeDocument/2006/relationships/image" Target="media/image89.png"/><Relationship Id="rId8" Type="http://schemas.openxmlformats.org/officeDocument/2006/relationships/settings" Target="settings.xml"/><Relationship Id="rId98" Type="http://schemas.openxmlformats.org/officeDocument/2006/relationships/image" Target="media/image87.png"/><Relationship Id="rId121" Type="http://schemas.openxmlformats.org/officeDocument/2006/relationships/image" Target="media/image110.png"/><Relationship Id="rId142" Type="http://schemas.openxmlformats.org/officeDocument/2006/relationships/image" Target="media/image131.png"/><Relationship Id="rId163" Type="http://schemas.openxmlformats.org/officeDocument/2006/relationships/image" Target="media/image152.png"/><Relationship Id="rId184" Type="http://schemas.openxmlformats.org/officeDocument/2006/relationships/image" Target="media/image173.png"/><Relationship Id="rId219" Type="http://schemas.openxmlformats.org/officeDocument/2006/relationships/image" Target="media/image208.png"/><Relationship Id="rId230" Type="http://schemas.openxmlformats.org/officeDocument/2006/relationships/image" Target="media/image219.png"/><Relationship Id="rId25" Type="http://schemas.openxmlformats.org/officeDocument/2006/relationships/image" Target="media/image14.png"/><Relationship Id="rId46" Type="http://schemas.openxmlformats.org/officeDocument/2006/relationships/image" Target="media/image35.png"/><Relationship Id="rId67" Type="http://schemas.openxmlformats.org/officeDocument/2006/relationships/image" Target="media/image56.png"/><Relationship Id="rId88" Type="http://schemas.openxmlformats.org/officeDocument/2006/relationships/image" Target="media/image77.png"/><Relationship Id="rId111" Type="http://schemas.openxmlformats.org/officeDocument/2006/relationships/image" Target="media/image100.png"/><Relationship Id="rId132" Type="http://schemas.openxmlformats.org/officeDocument/2006/relationships/image" Target="media/image121.png"/><Relationship Id="rId153" Type="http://schemas.openxmlformats.org/officeDocument/2006/relationships/image" Target="media/image142.png"/><Relationship Id="rId174" Type="http://schemas.openxmlformats.org/officeDocument/2006/relationships/image" Target="media/image163.png"/><Relationship Id="rId195" Type="http://schemas.openxmlformats.org/officeDocument/2006/relationships/image" Target="media/image184.png"/><Relationship Id="rId209" Type="http://schemas.openxmlformats.org/officeDocument/2006/relationships/image" Target="media/image198.png"/><Relationship Id="rId220" Type="http://schemas.openxmlformats.org/officeDocument/2006/relationships/image" Target="media/image209.png"/><Relationship Id="rId241" Type="http://schemas.openxmlformats.org/officeDocument/2006/relationships/theme" Target="theme/theme1.xml"/><Relationship Id="rId15" Type="http://schemas.openxmlformats.org/officeDocument/2006/relationships/image" Target="media/image4.png"/><Relationship Id="rId36" Type="http://schemas.openxmlformats.org/officeDocument/2006/relationships/image" Target="media/image25.png"/><Relationship Id="rId57" Type="http://schemas.openxmlformats.org/officeDocument/2006/relationships/image" Target="media/image46.png"/><Relationship Id="rId106" Type="http://schemas.openxmlformats.org/officeDocument/2006/relationships/image" Target="media/image95.png"/><Relationship Id="rId127" Type="http://schemas.openxmlformats.org/officeDocument/2006/relationships/image" Target="media/image116.png"/><Relationship Id="rId10" Type="http://schemas.openxmlformats.org/officeDocument/2006/relationships/footnotes" Target="footnotes.xml"/><Relationship Id="rId31" Type="http://schemas.openxmlformats.org/officeDocument/2006/relationships/image" Target="media/image20.png"/><Relationship Id="rId52" Type="http://schemas.openxmlformats.org/officeDocument/2006/relationships/image" Target="media/image41.png"/><Relationship Id="rId73" Type="http://schemas.openxmlformats.org/officeDocument/2006/relationships/image" Target="media/image62.png"/><Relationship Id="rId78" Type="http://schemas.openxmlformats.org/officeDocument/2006/relationships/image" Target="media/image67.png"/><Relationship Id="rId94" Type="http://schemas.openxmlformats.org/officeDocument/2006/relationships/image" Target="media/image83.png"/><Relationship Id="rId99" Type="http://schemas.openxmlformats.org/officeDocument/2006/relationships/image" Target="media/image88.png"/><Relationship Id="rId101" Type="http://schemas.openxmlformats.org/officeDocument/2006/relationships/image" Target="media/image90.png"/><Relationship Id="rId122" Type="http://schemas.openxmlformats.org/officeDocument/2006/relationships/image" Target="media/image111.png"/><Relationship Id="rId143" Type="http://schemas.openxmlformats.org/officeDocument/2006/relationships/image" Target="media/image132.png"/><Relationship Id="rId148" Type="http://schemas.openxmlformats.org/officeDocument/2006/relationships/image" Target="media/image137.png"/><Relationship Id="rId164" Type="http://schemas.openxmlformats.org/officeDocument/2006/relationships/image" Target="media/image153.png"/><Relationship Id="rId169" Type="http://schemas.openxmlformats.org/officeDocument/2006/relationships/image" Target="media/image158.png"/><Relationship Id="rId185" Type="http://schemas.openxmlformats.org/officeDocument/2006/relationships/image" Target="media/image174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80" Type="http://schemas.openxmlformats.org/officeDocument/2006/relationships/image" Target="media/image169.png"/><Relationship Id="rId210" Type="http://schemas.openxmlformats.org/officeDocument/2006/relationships/image" Target="media/image199.png"/><Relationship Id="rId215" Type="http://schemas.openxmlformats.org/officeDocument/2006/relationships/image" Target="media/image204.png"/><Relationship Id="rId236" Type="http://schemas.openxmlformats.org/officeDocument/2006/relationships/header" Target="header1.xml"/><Relationship Id="rId26" Type="http://schemas.openxmlformats.org/officeDocument/2006/relationships/image" Target="media/image15.png"/><Relationship Id="rId231" Type="http://schemas.openxmlformats.org/officeDocument/2006/relationships/image" Target="media/image220.png"/><Relationship Id="rId47" Type="http://schemas.openxmlformats.org/officeDocument/2006/relationships/image" Target="media/image36.png"/><Relationship Id="rId68" Type="http://schemas.openxmlformats.org/officeDocument/2006/relationships/image" Target="media/image57.png"/><Relationship Id="rId89" Type="http://schemas.openxmlformats.org/officeDocument/2006/relationships/image" Target="media/image78.png"/><Relationship Id="rId112" Type="http://schemas.openxmlformats.org/officeDocument/2006/relationships/image" Target="media/image101.png"/><Relationship Id="rId133" Type="http://schemas.openxmlformats.org/officeDocument/2006/relationships/image" Target="media/image122.png"/><Relationship Id="rId154" Type="http://schemas.openxmlformats.org/officeDocument/2006/relationships/image" Target="media/image143.png"/><Relationship Id="rId175" Type="http://schemas.openxmlformats.org/officeDocument/2006/relationships/image" Target="media/image164.png"/><Relationship Id="rId196" Type="http://schemas.openxmlformats.org/officeDocument/2006/relationships/image" Target="media/image185.png"/><Relationship Id="rId200" Type="http://schemas.openxmlformats.org/officeDocument/2006/relationships/image" Target="media/image189.png"/><Relationship Id="rId16" Type="http://schemas.openxmlformats.org/officeDocument/2006/relationships/image" Target="media/image5.png"/><Relationship Id="rId221" Type="http://schemas.openxmlformats.org/officeDocument/2006/relationships/image" Target="media/image210.png"/><Relationship Id="rId37" Type="http://schemas.openxmlformats.org/officeDocument/2006/relationships/image" Target="media/image26.png"/><Relationship Id="rId58" Type="http://schemas.openxmlformats.org/officeDocument/2006/relationships/image" Target="media/image47.png"/><Relationship Id="rId79" Type="http://schemas.openxmlformats.org/officeDocument/2006/relationships/image" Target="media/image68.png"/><Relationship Id="rId102" Type="http://schemas.openxmlformats.org/officeDocument/2006/relationships/image" Target="media/image91.png"/><Relationship Id="rId123" Type="http://schemas.openxmlformats.org/officeDocument/2006/relationships/image" Target="media/image112.png"/><Relationship Id="rId144" Type="http://schemas.openxmlformats.org/officeDocument/2006/relationships/image" Target="media/image133.png"/><Relationship Id="rId90" Type="http://schemas.openxmlformats.org/officeDocument/2006/relationships/image" Target="media/image79.png"/><Relationship Id="rId165" Type="http://schemas.openxmlformats.org/officeDocument/2006/relationships/image" Target="media/image154.png"/><Relationship Id="rId186" Type="http://schemas.openxmlformats.org/officeDocument/2006/relationships/image" Target="media/image175.png"/><Relationship Id="rId211" Type="http://schemas.openxmlformats.org/officeDocument/2006/relationships/image" Target="media/image200.jpeg"/><Relationship Id="rId232" Type="http://schemas.openxmlformats.org/officeDocument/2006/relationships/image" Target="media/image221.png"/><Relationship Id="rId27" Type="http://schemas.openxmlformats.org/officeDocument/2006/relationships/image" Target="media/image16.png"/><Relationship Id="rId48" Type="http://schemas.openxmlformats.org/officeDocument/2006/relationships/image" Target="media/image37.png"/><Relationship Id="rId69" Type="http://schemas.openxmlformats.org/officeDocument/2006/relationships/image" Target="media/image58.png"/><Relationship Id="rId113" Type="http://schemas.openxmlformats.org/officeDocument/2006/relationships/image" Target="media/image102.png"/><Relationship Id="rId134" Type="http://schemas.openxmlformats.org/officeDocument/2006/relationships/image" Target="media/image123.png"/><Relationship Id="rId80" Type="http://schemas.openxmlformats.org/officeDocument/2006/relationships/image" Target="media/image69.png"/><Relationship Id="rId155" Type="http://schemas.openxmlformats.org/officeDocument/2006/relationships/image" Target="media/image144.png"/><Relationship Id="rId176" Type="http://schemas.openxmlformats.org/officeDocument/2006/relationships/image" Target="media/image165.png"/><Relationship Id="rId197" Type="http://schemas.openxmlformats.org/officeDocument/2006/relationships/image" Target="media/image186.png"/><Relationship Id="rId201" Type="http://schemas.openxmlformats.org/officeDocument/2006/relationships/image" Target="media/image190.png"/><Relationship Id="rId222" Type="http://schemas.openxmlformats.org/officeDocument/2006/relationships/image" Target="media/image211.png"/><Relationship Id="rId17" Type="http://schemas.openxmlformats.org/officeDocument/2006/relationships/image" Target="media/image6.png"/><Relationship Id="rId38" Type="http://schemas.openxmlformats.org/officeDocument/2006/relationships/image" Target="media/image27.png"/><Relationship Id="rId59" Type="http://schemas.openxmlformats.org/officeDocument/2006/relationships/image" Target="media/image48.png"/><Relationship Id="rId103" Type="http://schemas.openxmlformats.org/officeDocument/2006/relationships/image" Target="media/image92.png"/><Relationship Id="rId124" Type="http://schemas.openxmlformats.org/officeDocument/2006/relationships/image" Target="media/image113.png"/><Relationship Id="rId70" Type="http://schemas.openxmlformats.org/officeDocument/2006/relationships/image" Target="media/image59.png"/><Relationship Id="rId91" Type="http://schemas.openxmlformats.org/officeDocument/2006/relationships/image" Target="media/image80.png"/><Relationship Id="rId145" Type="http://schemas.openxmlformats.org/officeDocument/2006/relationships/image" Target="media/image134.png"/><Relationship Id="rId166" Type="http://schemas.openxmlformats.org/officeDocument/2006/relationships/image" Target="media/image155.png"/><Relationship Id="rId187" Type="http://schemas.openxmlformats.org/officeDocument/2006/relationships/image" Target="media/image176.png"/><Relationship Id="rId1" Type="http://schemas.openxmlformats.org/officeDocument/2006/relationships/customXml" Target="../customXml/item1.xml"/><Relationship Id="rId212" Type="http://schemas.openxmlformats.org/officeDocument/2006/relationships/image" Target="media/image201.jpeg"/><Relationship Id="rId233" Type="http://schemas.openxmlformats.org/officeDocument/2006/relationships/image" Target="media/image222.png"/><Relationship Id="rId28" Type="http://schemas.openxmlformats.org/officeDocument/2006/relationships/image" Target="media/image17.png"/><Relationship Id="rId49" Type="http://schemas.openxmlformats.org/officeDocument/2006/relationships/image" Target="media/image38.png"/><Relationship Id="rId114" Type="http://schemas.openxmlformats.org/officeDocument/2006/relationships/image" Target="media/image103.png"/><Relationship Id="rId60" Type="http://schemas.openxmlformats.org/officeDocument/2006/relationships/image" Target="media/image49.png"/><Relationship Id="rId81" Type="http://schemas.openxmlformats.org/officeDocument/2006/relationships/image" Target="media/image70.png"/><Relationship Id="rId135" Type="http://schemas.openxmlformats.org/officeDocument/2006/relationships/image" Target="media/image124.png"/><Relationship Id="rId156" Type="http://schemas.openxmlformats.org/officeDocument/2006/relationships/image" Target="media/image145.png"/><Relationship Id="rId177" Type="http://schemas.openxmlformats.org/officeDocument/2006/relationships/image" Target="media/image166.png"/><Relationship Id="rId198" Type="http://schemas.openxmlformats.org/officeDocument/2006/relationships/image" Target="media/image187.png"/><Relationship Id="rId202" Type="http://schemas.openxmlformats.org/officeDocument/2006/relationships/image" Target="media/image191.png"/><Relationship Id="rId223" Type="http://schemas.openxmlformats.org/officeDocument/2006/relationships/image" Target="media/image212.png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50" Type="http://schemas.openxmlformats.org/officeDocument/2006/relationships/image" Target="media/image39.png"/><Relationship Id="rId104" Type="http://schemas.openxmlformats.org/officeDocument/2006/relationships/image" Target="media/image93.png"/><Relationship Id="rId125" Type="http://schemas.openxmlformats.org/officeDocument/2006/relationships/image" Target="media/image114.png"/><Relationship Id="rId146" Type="http://schemas.openxmlformats.org/officeDocument/2006/relationships/image" Target="media/image135.png"/><Relationship Id="rId167" Type="http://schemas.openxmlformats.org/officeDocument/2006/relationships/image" Target="media/image156.png"/><Relationship Id="rId188" Type="http://schemas.openxmlformats.org/officeDocument/2006/relationships/image" Target="media/image177.png"/><Relationship Id="rId71" Type="http://schemas.openxmlformats.org/officeDocument/2006/relationships/image" Target="media/image60.png"/><Relationship Id="rId92" Type="http://schemas.openxmlformats.org/officeDocument/2006/relationships/image" Target="media/image81.png"/><Relationship Id="rId213" Type="http://schemas.openxmlformats.org/officeDocument/2006/relationships/image" Target="media/image202.jpeg"/><Relationship Id="rId234" Type="http://schemas.openxmlformats.org/officeDocument/2006/relationships/image" Target="media/image223.jpeg"/><Relationship Id="rId2" Type="http://schemas.openxmlformats.org/officeDocument/2006/relationships/customXml" Target="../customXml/item2.xml"/><Relationship Id="rId29" Type="http://schemas.openxmlformats.org/officeDocument/2006/relationships/image" Target="media/image18.png"/><Relationship Id="rId40" Type="http://schemas.openxmlformats.org/officeDocument/2006/relationships/image" Target="media/image29.png"/><Relationship Id="rId115" Type="http://schemas.openxmlformats.org/officeDocument/2006/relationships/image" Target="media/image104.png"/><Relationship Id="rId136" Type="http://schemas.openxmlformats.org/officeDocument/2006/relationships/image" Target="media/image125.png"/><Relationship Id="rId157" Type="http://schemas.openxmlformats.org/officeDocument/2006/relationships/image" Target="media/image146.png"/><Relationship Id="rId178" Type="http://schemas.openxmlformats.org/officeDocument/2006/relationships/image" Target="media/image167.png"/><Relationship Id="rId61" Type="http://schemas.openxmlformats.org/officeDocument/2006/relationships/image" Target="media/image50.png"/><Relationship Id="rId82" Type="http://schemas.openxmlformats.org/officeDocument/2006/relationships/image" Target="media/image71.png"/><Relationship Id="rId199" Type="http://schemas.openxmlformats.org/officeDocument/2006/relationships/image" Target="media/image188.png"/><Relationship Id="rId203" Type="http://schemas.openxmlformats.org/officeDocument/2006/relationships/image" Target="media/image192.png"/><Relationship Id="rId19" Type="http://schemas.openxmlformats.org/officeDocument/2006/relationships/image" Target="media/image8.png"/><Relationship Id="rId224" Type="http://schemas.openxmlformats.org/officeDocument/2006/relationships/image" Target="media/image213.png"/><Relationship Id="rId30" Type="http://schemas.openxmlformats.org/officeDocument/2006/relationships/image" Target="media/image19.png"/><Relationship Id="rId105" Type="http://schemas.openxmlformats.org/officeDocument/2006/relationships/image" Target="media/image94.png"/><Relationship Id="rId126" Type="http://schemas.openxmlformats.org/officeDocument/2006/relationships/image" Target="media/image115.png"/><Relationship Id="rId147" Type="http://schemas.openxmlformats.org/officeDocument/2006/relationships/image" Target="media/image136.png"/><Relationship Id="rId168" Type="http://schemas.openxmlformats.org/officeDocument/2006/relationships/image" Target="media/image157.png"/><Relationship Id="rId51" Type="http://schemas.openxmlformats.org/officeDocument/2006/relationships/image" Target="media/image40.png"/><Relationship Id="rId72" Type="http://schemas.openxmlformats.org/officeDocument/2006/relationships/image" Target="media/image61.png"/><Relationship Id="rId93" Type="http://schemas.openxmlformats.org/officeDocument/2006/relationships/image" Target="media/image82.png"/><Relationship Id="rId189" Type="http://schemas.openxmlformats.org/officeDocument/2006/relationships/image" Target="media/image178.png"/><Relationship Id="rId3" Type="http://schemas.openxmlformats.org/officeDocument/2006/relationships/customXml" Target="../customXml/item3.xml"/><Relationship Id="rId214" Type="http://schemas.openxmlformats.org/officeDocument/2006/relationships/image" Target="media/image203.png"/><Relationship Id="rId235" Type="http://schemas.openxmlformats.org/officeDocument/2006/relationships/image" Target="media/image224.jpeg"/><Relationship Id="rId116" Type="http://schemas.openxmlformats.org/officeDocument/2006/relationships/image" Target="media/image105.png"/><Relationship Id="rId137" Type="http://schemas.openxmlformats.org/officeDocument/2006/relationships/image" Target="media/image126.png"/><Relationship Id="rId158" Type="http://schemas.openxmlformats.org/officeDocument/2006/relationships/image" Target="media/image147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62" Type="http://schemas.openxmlformats.org/officeDocument/2006/relationships/image" Target="media/image51.png"/><Relationship Id="rId83" Type="http://schemas.openxmlformats.org/officeDocument/2006/relationships/image" Target="media/image72.png"/><Relationship Id="rId179" Type="http://schemas.openxmlformats.org/officeDocument/2006/relationships/image" Target="media/image168.png"/><Relationship Id="rId190" Type="http://schemas.openxmlformats.org/officeDocument/2006/relationships/image" Target="media/image179.png"/><Relationship Id="rId204" Type="http://schemas.openxmlformats.org/officeDocument/2006/relationships/image" Target="media/image193.png"/><Relationship Id="rId225" Type="http://schemas.openxmlformats.org/officeDocument/2006/relationships/image" Target="media/image214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iPM11\Desktop\ADMINISTRACI&#211;\PLANTILLES%20BASE\2016-02-17_Plantilla%20Documental%20E&amp;W_000_2016-01_A01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453C073403475438B940CE957AC8A7B" ma:contentTypeVersion="19" ma:contentTypeDescription="Crear nuevo documento." ma:contentTypeScope="" ma:versionID="e6b5b8d51044d61b61f3fccc06db5ee1">
  <xsd:schema xmlns:xsd="http://www.w3.org/2001/XMLSchema" xmlns:xs="http://www.w3.org/2001/XMLSchema" xmlns:p="http://schemas.microsoft.com/office/2006/metadata/properties" xmlns:ns2="b86c41ac-fd43-4a6a-aae7-0a545d49da3a" xmlns:ns3="a9afc521-f2ab-4c73-bd2d-de4b37378420" targetNamespace="http://schemas.microsoft.com/office/2006/metadata/properties" ma:root="true" ma:fieldsID="07459bb46715853886b638cd20009f1c" ns2:_="" ns3:_="">
    <xsd:import namespace="b86c41ac-fd43-4a6a-aae7-0a545d49da3a"/>
    <xsd:import namespace="a9afc521-f2ab-4c73-bd2d-de4b37378420"/>
    <xsd:element name="properties">
      <xsd:complexType>
        <xsd:sequence>
          <xsd:element name="documentManagement">
            <xsd:complexType>
              <xsd:all>
                <xsd:element ref="ns2:Compartitamb_x002e__x002e__x002e_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6c41ac-fd43-4a6a-aae7-0a545d49da3a" elementFormDefault="qualified">
    <xsd:import namespace="http://schemas.microsoft.com/office/2006/documentManagement/types"/>
    <xsd:import namespace="http://schemas.microsoft.com/office/infopath/2007/PartnerControls"/>
    <xsd:element name="Compartitamb_x002e__x002e__x002e_" ma:index="3" nillable="true" ma:displayName="Compartit amb..." ma:format="Dropdown" ma:list="UserInfo" ma:SharePointGroup="0" ma:internalName="Compartitamb_x002e__x002e__x002e_" ma:readOnly="fals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6" nillable="true" ma:displayName="Location" ma:hidden="true" ma:indexed="true" ma:internalName="MediaServiceLocation" ma:readOnly="true">
      <xsd:simpleType>
        <xsd:restriction base="dms:Text"/>
      </xsd:simpleType>
    </xsd:element>
    <xsd:element name="lcf76f155ced4ddcb4097134ff3c332f" ma:index="18" nillable="true" ma:taxonomy="true" ma:internalName="lcf76f155ced4ddcb4097134ff3c332f" ma:taxonomyFieldName="MediaServiceImageTags" ma:displayName="Etiquetas de imagen" ma:readOnly="false" ma:fieldId="{5cf76f15-5ced-4ddc-b409-7134ff3c332f}" ma:taxonomyMulti="true" ma:sspId="d19f90c4-00d9-45b7-bc62-04f95cbe7a8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0" nillable="true" ma:displayName="Extracted Text" ma:hidden="true" ma:internalName="MediaServiceOCR" ma:readOnly="true">
      <xsd:simpleType>
        <xsd:restriction base="dms:Note"/>
      </xsd:simpleType>
    </xsd:element>
    <xsd:element name="MediaServiceBillingMetadata" ma:index="22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afc521-f2ab-4c73-bd2d-de4b37378420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03c1bb26-1c5a-4013-ab9a-a34f341ba020}" ma:internalName="TaxCatchAll" ma:readOnly="false" ma:showField="CatchAllData" ma:web="a9afc521-f2ab-4c73-bd2d-de4b3737842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ipo de contenido"/>
        <xsd:element ref="dc:title" minOccurs="0" maxOccurs="1" ma:index="1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86c41ac-fd43-4a6a-aae7-0a545d49da3a">
      <Terms xmlns="http://schemas.microsoft.com/office/infopath/2007/PartnerControls"/>
    </lcf76f155ced4ddcb4097134ff3c332f>
    <TaxCatchAll xmlns="a9afc521-f2ab-4c73-bd2d-de4b37378420" xsi:nil="true"/>
    <MediaLengthInSeconds xmlns="b86c41ac-fd43-4a6a-aae7-0a545d49da3a" xsi:nil="true"/>
    <Compartitamb_x002e__x002e__x002e_ xmlns="b86c41ac-fd43-4a6a-aae7-0a545d49da3a">
      <UserInfo>
        <DisplayName/>
        <AccountId xsi:nil="true"/>
        <AccountType/>
      </UserInfo>
    </Compartitamb_x002e__x002e__x002e_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699F4C-3DE8-4F17-BA98-E1016611B85C}"/>
</file>

<file path=customXml/itemProps2.xml><?xml version="1.0" encoding="utf-8"?>
<ds:datastoreItem xmlns:ds="http://schemas.openxmlformats.org/officeDocument/2006/customXml" ds:itemID="{27AB86B7-33E1-4952-B394-CEDE5478148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50FB09F-5D19-4CD5-8458-5E0B935A9DA4}">
  <ds:schemaRefs>
    <ds:schemaRef ds:uri="http://schemas.microsoft.com/office/2006/metadata/properties"/>
    <ds:schemaRef ds:uri="http://schemas.microsoft.com/office/infopath/2007/PartnerControls"/>
    <ds:schemaRef ds:uri="9ae5c5a1-7e45-4752-8d55-9c1d6634be50"/>
    <ds:schemaRef ds:uri="f31420a6-6939-4f15-91d2-4f9c994e1cee"/>
  </ds:schemaRefs>
</ds:datastoreItem>
</file>

<file path=customXml/itemProps4.xml><?xml version="1.0" encoding="utf-8"?>
<ds:datastoreItem xmlns:ds="http://schemas.openxmlformats.org/officeDocument/2006/customXml" ds:itemID="{D2723C47-EF34-4AC7-83CF-490354CDC9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2016-02-17_Plantilla Documental E&amp;W_000_2016-01_A01</Template>
  <TotalTime>282</TotalTime>
  <Pages>138</Pages>
  <Words>16400</Words>
  <Characters>90201</Characters>
  <Application>Microsoft Office Word</Application>
  <DocSecurity>0</DocSecurity>
  <Lines>751</Lines>
  <Paragraphs>212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Excellence &amp; Work</Company>
  <LinksUpToDate>false</LinksUpToDate>
  <CharactersWithSpaces>106389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.</dc:creator>
  <cp:keywords/>
  <cp:lastModifiedBy>Gisela Cugat Fernandez De La Calzada</cp:lastModifiedBy>
  <cp:revision>51</cp:revision>
  <cp:lastPrinted>2022-05-10T00:55:00Z</cp:lastPrinted>
  <dcterms:created xsi:type="dcterms:W3CDTF">2023-11-28T12:29:00Z</dcterms:created>
  <dcterms:modified xsi:type="dcterms:W3CDTF">2024-07-26T12:15:00Z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0x0101004453C073403475438B940CE957AC8A7B</vt:lpwstr>
  </property>
  <property fmtid="{D5CDD505-2E9C-101B-9397-08002B2CF9AE}" pid="3" name="MediaServiceImageTags">
    <vt:lpwstr/>
  </property>
  <property fmtid="{D5CDD505-2E9C-101B-9397-08002B2CF9AE}" pid="4" name="GrammarlyDocumentId">
    <vt:lpwstr>3459e1a6f3dae94bebba07fc36263e64dc2b4a8b5c5f6bce23092ea8f1f59a35</vt:lpwstr>
  </property>
  <property fmtid="{D5CDD505-2E9C-101B-9397-08002B2CF9AE}" pid="5" name="Order">
    <vt:lpwstr>98900.0000000000</vt:lpwstr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xd_Signature">
    <vt:lpwstr/>
  </property>
</Properties>
</file>